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5160" w14:textId="3349041F" w:rsidR="0096389A" w:rsidRDefault="0096389A">
      <w:r>
        <w:rPr>
          <w:b/>
          <w:bCs/>
          <w:color w:val="FF0000"/>
          <w:kern w:val="0"/>
          <w:sz w:val="24"/>
          <w:szCs w:val="24"/>
          <w14:ligatures w14:val="none"/>
        </w:rPr>
        <w:t>STYLE REFERENCE NUMBER – LINK-PB-25-</w:t>
      </w:r>
      <w:r w:rsidR="00CC4B71">
        <w:rPr>
          <w:b/>
          <w:bCs/>
          <w:color w:val="FF0000"/>
          <w:kern w:val="0"/>
          <w:sz w:val="24"/>
          <w:szCs w:val="24"/>
          <w14:ligatures w14:val="none"/>
        </w:rPr>
        <w:t>123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5D0832">
        <w:trPr>
          <w:trHeight w:val="900"/>
        </w:trPr>
        <w:tc>
          <w:tcPr>
            <w:tcW w:w="9292" w:type="dxa"/>
            <w:vAlign w:val="center"/>
          </w:tcPr>
          <w:p w14:paraId="5BA4441E" w14:textId="2C8FFEE0" w:rsidR="005C2CF2" w:rsidRPr="003340D9" w:rsidRDefault="00F769F1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F769F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07756D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3 s belt</w:t>
            </w:r>
            <w:r w:rsidR="00BC2F7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96389A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PAD </w:t>
            </w:r>
            <w:r w:rsidR="00BC2F76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MK3</w:t>
            </w:r>
            <w:r w:rsidR="0007756D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       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9F2D14">
                  <w:rPr>
                    <w:color w:val="002060"/>
                  </w:rPr>
                  <w:t>July 25, 2025</w:t>
                </w:r>
              </w:sdtContent>
            </w:sdt>
          </w:p>
        </w:tc>
      </w:tr>
    </w:tbl>
    <w:p w14:paraId="7E35A80A" w14:textId="6896719C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W w:w="9236" w:type="dxa"/>
        <w:tblLook w:val="04A0" w:firstRow="1" w:lastRow="0" w:firstColumn="1" w:lastColumn="0" w:noHBand="0" w:noVBand="1"/>
        <w:tblDescription w:val="Bill To/Ship To"/>
      </w:tblPr>
      <w:tblGrid>
        <w:gridCol w:w="1997"/>
        <w:gridCol w:w="1776"/>
        <w:gridCol w:w="1903"/>
        <w:gridCol w:w="1780"/>
        <w:gridCol w:w="1780"/>
      </w:tblGrid>
      <w:tr w:rsidR="009F2D14" w14:paraId="74955C3B" w14:textId="77777777" w:rsidTr="009F2D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tcW w:w="1997" w:type="dxa"/>
          </w:tcPr>
          <w:p w14:paraId="5EC54454" w14:textId="77777777" w:rsidR="009F2D14" w:rsidRPr="004D24EB" w:rsidRDefault="009F2D14" w:rsidP="009F2D14">
            <w:pPr>
              <w:rPr>
                <w:color w:val="auto"/>
              </w:rPr>
            </w:pPr>
            <w:bookmarkStart w:id="0" w:name="_Hlk204571196"/>
            <w:r w:rsidRPr="004D24EB">
              <w:rPr>
                <w:color w:val="auto"/>
              </w:rPr>
              <w:t>PO Number</w:t>
            </w:r>
          </w:p>
        </w:tc>
        <w:tc>
          <w:tcPr>
            <w:tcW w:w="1776" w:type="dxa"/>
          </w:tcPr>
          <w:p w14:paraId="5976D65A" w14:textId="75023394" w:rsidR="009F2D14" w:rsidRPr="004D24EB" w:rsidRDefault="009F2D14" w:rsidP="009F2D14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1903" w:type="dxa"/>
          </w:tcPr>
          <w:p w14:paraId="50DB2EB2" w14:textId="185F5808" w:rsidR="009F2D14" w:rsidRPr="004D24EB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SIZE</w:t>
            </w:r>
          </w:p>
        </w:tc>
        <w:tc>
          <w:tcPr>
            <w:tcW w:w="1780" w:type="dxa"/>
          </w:tcPr>
          <w:p w14:paraId="7AF99A95" w14:textId="17747EAC" w:rsidR="009F2D14" w:rsidRDefault="009F2D14" w:rsidP="009F2D14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1780" w:type="dxa"/>
          </w:tcPr>
          <w:p w14:paraId="64BA82D3" w14:textId="7EE3555B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9F2D14" w:rsidRPr="004D24EB" w14:paraId="689B9433" w14:textId="77777777" w:rsidTr="009F2D14">
        <w:trPr>
          <w:trHeight w:val="62"/>
        </w:trPr>
        <w:tc>
          <w:tcPr>
            <w:tcW w:w="1997" w:type="dxa"/>
            <w:vAlign w:val="bottom"/>
          </w:tcPr>
          <w:p w14:paraId="31314B54" w14:textId="58DA7150" w:rsidR="009F2D14" w:rsidRPr="008A7BAF" w:rsidRDefault="009F2D14" w:rsidP="009F2D14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P1012372</w:t>
            </w:r>
          </w:p>
        </w:tc>
        <w:tc>
          <w:tcPr>
            <w:tcW w:w="1776" w:type="dxa"/>
            <w:vAlign w:val="center"/>
          </w:tcPr>
          <w:p w14:paraId="0465F38B" w14:textId="670201A3" w:rsidR="009F2D14" w:rsidRPr="00537596" w:rsidRDefault="009F2D14" w:rsidP="009F2D14">
            <w:pPr>
              <w:rPr>
                <w:color w:val="auto"/>
                <w:szCs w:val="18"/>
                <w:highlight w:val="yellow"/>
              </w:rPr>
            </w:pPr>
            <w:r>
              <w:rPr>
                <w:rFonts w:ascii="Calibri" w:hAnsi="Calibri" w:cs="Calibri"/>
                <w:szCs w:val="18"/>
              </w:rPr>
              <w:t>838347</w:t>
            </w:r>
          </w:p>
        </w:tc>
        <w:tc>
          <w:tcPr>
            <w:tcW w:w="1903" w:type="dxa"/>
            <w:vAlign w:val="bottom"/>
          </w:tcPr>
          <w:p w14:paraId="4B23B38D" w14:textId="363FEF5B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color w:val="auto"/>
                <w:szCs w:val="18"/>
              </w:rPr>
              <w:t>SMALL</w:t>
            </w:r>
          </w:p>
        </w:tc>
        <w:tc>
          <w:tcPr>
            <w:tcW w:w="1780" w:type="dxa"/>
            <w:vAlign w:val="bottom"/>
          </w:tcPr>
          <w:p w14:paraId="6DC89701" w14:textId="6B2C5D7B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  <w:szCs w:val="18"/>
              </w:rPr>
              <w:t>KUMUL</w:t>
            </w:r>
          </w:p>
        </w:tc>
        <w:tc>
          <w:tcPr>
            <w:tcW w:w="1780" w:type="dxa"/>
          </w:tcPr>
          <w:p w14:paraId="5CEB61A4" w14:textId="2CE4B4FD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15PCS</w:t>
            </w:r>
          </w:p>
        </w:tc>
      </w:tr>
      <w:tr w:rsidR="009F2D14" w:rsidRPr="004D24EB" w14:paraId="62185B88" w14:textId="77777777" w:rsidTr="009F2D14">
        <w:trPr>
          <w:trHeight w:val="377"/>
        </w:trPr>
        <w:tc>
          <w:tcPr>
            <w:tcW w:w="1997" w:type="dxa"/>
          </w:tcPr>
          <w:p w14:paraId="39780F09" w14:textId="64961D34" w:rsidR="009F2D14" w:rsidRPr="008A7BAF" w:rsidRDefault="009F2D14" w:rsidP="009F2D14">
            <w:pPr>
              <w:rPr>
                <w:rFonts w:ascii="Calibri" w:hAnsi="Calibri" w:cs="Calibri"/>
                <w:sz w:val="20"/>
              </w:rPr>
            </w:pPr>
            <w:r w:rsidRPr="00347B51">
              <w:rPr>
                <w:rFonts w:ascii="Calibri" w:hAnsi="Calibri" w:cs="Calibri"/>
                <w:sz w:val="20"/>
              </w:rPr>
              <w:t>P1012372</w:t>
            </w:r>
          </w:p>
        </w:tc>
        <w:tc>
          <w:tcPr>
            <w:tcW w:w="1776" w:type="dxa"/>
            <w:vAlign w:val="center"/>
          </w:tcPr>
          <w:p w14:paraId="76EB2BF8" w14:textId="5305C16D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838348</w:t>
            </w:r>
          </w:p>
        </w:tc>
        <w:tc>
          <w:tcPr>
            <w:tcW w:w="1903" w:type="dxa"/>
            <w:vAlign w:val="bottom"/>
          </w:tcPr>
          <w:p w14:paraId="4DE5AB21" w14:textId="1DCFCA56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color w:val="auto"/>
                <w:szCs w:val="18"/>
              </w:rPr>
              <w:t>MEDIUM</w:t>
            </w:r>
          </w:p>
        </w:tc>
        <w:tc>
          <w:tcPr>
            <w:tcW w:w="1780" w:type="dxa"/>
            <w:vAlign w:val="bottom"/>
          </w:tcPr>
          <w:p w14:paraId="560283EF" w14:textId="200B1F16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  <w:szCs w:val="18"/>
              </w:rPr>
              <w:t>KUMUL</w:t>
            </w:r>
          </w:p>
        </w:tc>
        <w:tc>
          <w:tcPr>
            <w:tcW w:w="1780" w:type="dxa"/>
          </w:tcPr>
          <w:p w14:paraId="1FB183A8" w14:textId="2A79BD67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20PCS</w:t>
            </w:r>
          </w:p>
        </w:tc>
      </w:tr>
      <w:tr w:rsidR="009F2D14" w:rsidRPr="004D24EB" w14:paraId="5B521ACB" w14:textId="77777777" w:rsidTr="009F2D14">
        <w:trPr>
          <w:trHeight w:val="458"/>
        </w:trPr>
        <w:tc>
          <w:tcPr>
            <w:tcW w:w="1997" w:type="dxa"/>
          </w:tcPr>
          <w:p w14:paraId="2DB22A34" w14:textId="6DEB4C5F" w:rsidR="009F2D14" w:rsidRPr="008A7BAF" w:rsidRDefault="009F2D14" w:rsidP="009F2D14">
            <w:pPr>
              <w:rPr>
                <w:rFonts w:ascii="Calibri" w:hAnsi="Calibri" w:cs="Calibri"/>
                <w:sz w:val="20"/>
              </w:rPr>
            </w:pPr>
            <w:r w:rsidRPr="00347B51">
              <w:rPr>
                <w:rFonts w:ascii="Calibri" w:hAnsi="Calibri" w:cs="Calibri"/>
                <w:sz w:val="20"/>
              </w:rPr>
              <w:t>P1012372</w:t>
            </w:r>
          </w:p>
        </w:tc>
        <w:tc>
          <w:tcPr>
            <w:tcW w:w="1776" w:type="dxa"/>
            <w:vAlign w:val="center"/>
          </w:tcPr>
          <w:p w14:paraId="0050419A" w14:textId="1EDA4C10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838349</w:t>
            </w:r>
          </w:p>
        </w:tc>
        <w:tc>
          <w:tcPr>
            <w:tcW w:w="1903" w:type="dxa"/>
          </w:tcPr>
          <w:p w14:paraId="2709EAC7" w14:textId="1B59BF78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color w:val="auto"/>
                <w:szCs w:val="18"/>
              </w:rPr>
              <w:t>LARGE</w:t>
            </w:r>
          </w:p>
        </w:tc>
        <w:tc>
          <w:tcPr>
            <w:tcW w:w="1780" w:type="dxa"/>
          </w:tcPr>
          <w:p w14:paraId="58F5D7EE" w14:textId="65B45BF1" w:rsidR="009F2D14" w:rsidRDefault="009F2D14" w:rsidP="009F2D14">
            <w:pPr>
              <w:rPr>
                <w:color w:val="auto"/>
              </w:rPr>
            </w:pPr>
            <w:r w:rsidRPr="00083510">
              <w:rPr>
                <w:color w:val="auto"/>
                <w:szCs w:val="18"/>
              </w:rPr>
              <w:t>KUMUL</w:t>
            </w:r>
          </w:p>
        </w:tc>
        <w:tc>
          <w:tcPr>
            <w:tcW w:w="1780" w:type="dxa"/>
          </w:tcPr>
          <w:p w14:paraId="4960EC8A" w14:textId="12EA214F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20PCS</w:t>
            </w:r>
          </w:p>
        </w:tc>
      </w:tr>
      <w:tr w:rsidR="009F2D14" w:rsidRPr="004D24EB" w14:paraId="20E6E118" w14:textId="77777777" w:rsidTr="009F2D14">
        <w:trPr>
          <w:trHeight w:val="377"/>
        </w:trPr>
        <w:tc>
          <w:tcPr>
            <w:tcW w:w="1997" w:type="dxa"/>
          </w:tcPr>
          <w:p w14:paraId="3B40E7E1" w14:textId="76DDDBB5" w:rsidR="009F2D14" w:rsidRPr="008A7BAF" w:rsidRDefault="009F2D14" w:rsidP="009F2D14">
            <w:pPr>
              <w:rPr>
                <w:rFonts w:ascii="Calibri" w:hAnsi="Calibri" w:cs="Calibri"/>
                <w:sz w:val="20"/>
              </w:rPr>
            </w:pPr>
            <w:r w:rsidRPr="00347B51">
              <w:rPr>
                <w:rFonts w:ascii="Calibri" w:hAnsi="Calibri" w:cs="Calibri"/>
                <w:sz w:val="20"/>
              </w:rPr>
              <w:t>P1012372</w:t>
            </w:r>
          </w:p>
        </w:tc>
        <w:tc>
          <w:tcPr>
            <w:tcW w:w="1776" w:type="dxa"/>
            <w:vAlign w:val="center"/>
          </w:tcPr>
          <w:p w14:paraId="45B7689F" w14:textId="37A4D702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838350</w:t>
            </w:r>
          </w:p>
        </w:tc>
        <w:tc>
          <w:tcPr>
            <w:tcW w:w="1903" w:type="dxa"/>
          </w:tcPr>
          <w:p w14:paraId="440C7875" w14:textId="55957545" w:rsidR="009F2D14" w:rsidRPr="00476EFA" w:rsidRDefault="009F2D14" w:rsidP="009F2D14">
            <w:pPr>
              <w:rPr>
                <w:color w:val="auto"/>
                <w:szCs w:val="18"/>
              </w:rPr>
            </w:pPr>
            <w:r>
              <w:rPr>
                <w:color w:val="auto"/>
                <w:szCs w:val="18"/>
              </w:rPr>
              <w:t>X LARGE</w:t>
            </w:r>
          </w:p>
        </w:tc>
        <w:tc>
          <w:tcPr>
            <w:tcW w:w="1780" w:type="dxa"/>
          </w:tcPr>
          <w:p w14:paraId="751ECFF4" w14:textId="53381B4B" w:rsidR="009F2D14" w:rsidRDefault="009F2D14" w:rsidP="009F2D14">
            <w:pPr>
              <w:rPr>
                <w:color w:val="auto"/>
              </w:rPr>
            </w:pPr>
            <w:r w:rsidRPr="00083510">
              <w:rPr>
                <w:color w:val="auto"/>
                <w:szCs w:val="18"/>
              </w:rPr>
              <w:t>KUMUL</w:t>
            </w:r>
          </w:p>
        </w:tc>
        <w:tc>
          <w:tcPr>
            <w:tcW w:w="1780" w:type="dxa"/>
          </w:tcPr>
          <w:p w14:paraId="2DEDCE15" w14:textId="4626E598" w:rsidR="009F2D14" w:rsidRDefault="009F2D14" w:rsidP="009F2D14">
            <w:pPr>
              <w:rPr>
                <w:color w:val="auto"/>
              </w:rPr>
            </w:pPr>
            <w:r>
              <w:rPr>
                <w:color w:val="auto"/>
              </w:rPr>
              <w:t>15PCS</w:t>
            </w:r>
          </w:p>
        </w:tc>
      </w:tr>
    </w:tbl>
    <w:bookmarkEnd w:id="0"/>
    <w:p w14:paraId="6E916362" w14:textId="5C2004D2" w:rsidR="005D0832" w:rsidRPr="002750DA" w:rsidRDefault="009F2D14" w:rsidP="00DE4BCC">
      <w:pPr>
        <w:rPr>
          <w:b/>
          <w:bCs/>
          <w:color w:val="auto"/>
        </w:rPr>
      </w:pPr>
      <w:r>
        <w:rPr>
          <w:noProof/>
        </w:rPr>
        <w:drawing>
          <wp:anchor distT="0" distB="0" distL="114300" distR="114300" simplePos="0" relativeHeight="251806720" behindDoc="1" locked="0" layoutInCell="1" allowOverlap="1" wp14:anchorId="189DD4CA" wp14:editId="6EF6B7ED">
            <wp:simplePos x="0" y="0"/>
            <wp:positionH relativeFrom="column">
              <wp:posOffset>-558483</wp:posOffset>
            </wp:positionH>
            <wp:positionV relativeFrom="paragraph">
              <wp:posOffset>4283393</wp:posOffset>
            </wp:positionV>
            <wp:extent cx="2479675" cy="1087120"/>
            <wp:effectExtent l="0" t="8572" r="7302" b="7303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7" b="41946"/>
                    <a:stretch/>
                  </pic:blipFill>
                  <pic:spPr bwMode="auto">
                    <a:xfrm rot="16200000">
                      <a:off x="0" y="0"/>
                      <a:ext cx="247967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96389A">
        <w:trPr>
          <w:trHeight w:val="8873"/>
        </w:trPr>
        <w:tc>
          <w:tcPr>
            <w:tcW w:w="5000" w:type="pct"/>
          </w:tcPr>
          <w:p w14:paraId="18F67F49" w14:textId="2C7A3995" w:rsidR="007D0FF4" w:rsidRPr="007D0FF4" w:rsidRDefault="0007756D" w:rsidP="007D0FF4">
            <w:pPr>
              <w:pStyle w:val="NormalWeb"/>
            </w:pPr>
            <w:r w:rsidRPr="00446D64">
              <w:rPr>
                <w:noProof/>
                <w:highlight w:val="yellow"/>
              </w:rPr>
              <w:drawing>
                <wp:anchor distT="0" distB="0" distL="114300" distR="114300" simplePos="0" relativeHeight="251801600" behindDoc="1" locked="0" layoutInCell="1" allowOverlap="1" wp14:anchorId="0AEDBD67" wp14:editId="5D8ED76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254000</wp:posOffset>
                  </wp:positionV>
                  <wp:extent cx="5264150" cy="145669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0" cy="145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6D64" w:rsidRPr="00446D64">
              <w:rPr>
                <w:highlight w:val="yellow"/>
              </w:rPr>
              <w:t>Small molle-16 / Medium molle-18 / Large molle-20 / X Large molle-22</w:t>
            </w:r>
          </w:p>
          <w:p w14:paraId="4DA8A0F8" w14:textId="0773AD49" w:rsidR="0018603C" w:rsidRDefault="007E3D23" w:rsidP="007E3D23">
            <w:pPr>
              <w:tabs>
                <w:tab w:val="left" w:pos="10320"/>
              </w:tabs>
            </w:pPr>
            <w:r>
              <w:tab/>
            </w:r>
          </w:p>
          <w:p w14:paraId="593E59B3" w14:textId="281B564F" w:rsidR="00F769F1" w:rsidRDefault="0007756D" w:rsidP="0018603C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A13C2B4" wp14:editId="3FA6875B">
                      <wp:simplePos x="0" y="0"/>
                      <wp:positionH relativeFrom="column">
                        <wp:posOffset>729730</wp:posOffset>
                      </wp:positionH>
                      <wp:positionV relativeFrom="paragraph">
                        <wp:posOffset>16510</wp:posOffset>
                      </wp:positionV>
                      <wp:extent cx="1618904" cy="1222664"/>
                      <wp:effectExtent l="0" t="38100" r="57785" b="349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18904" cy="122266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03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57.45pt;margin-top:1.3pt;width:127.45pt;height:96.25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716C3DB" w14:textId="3BCADA9C" w:rsidR="00F769F1" w:rsidRDefault="0007756D" w:rsidP="0018603C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BA45786" wp14:editId="72A39768">
                      <wp:simplePos x="0" y="0"/>
                      <wp:positionH relativeFrom="column">
                        <wp:posOffset>2887575</wp:posOffset>
                      </wp:positionH>
                      <wp:positionV relativeFrom="paragraph">
                        <wp:posOffset>137563</wp:posOffset>
                      </wp:positionV>
                      <wp:extent cx="2005041" cy="893965"/>
                      <wp:effectExtent l="38100" t="38100" r="14605" b="2095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05041" cy="8939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3D3AC" id="Straight Arrow Connector 11" o:spid="_x0000_s1026" type="#_x0000_t32" style="position:absolute;margin-left:227.35pt;margin-top:10.85pt;width:157.9pt;height:70.4pt;flip:x 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2D9108" wp14:editId="08F45976">
                      <wp:simplePos x="0" y="0"/>
                      <wp:positionH relativeFrom="column">
                        <wp:posOffset>4065212</wp:posOffset>
                      </wp:positionH>
                      <wp:positionV relativeFrom="paragraph">
                        <wp:posOffset>86649</wp:posOffset>
                      </wp:positionV>
                      <wp:extent cx="827809" cy="944880"/>
                      <wp:effectExtent l="38100" t="38100" r="29845" b="2667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27809" cy="944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A3EA8" id="Straight Arrow Connector 7" o:spid="_x0000_s1026" type="#_x0000_t32" style="position:absolute;margin-left:320.1pt;margin-top:6.8pt;width:65.2pt;height:74.4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BFD871" wp14:editId="2118ADE7">
                      <wp:simplePos x="0" y="0"/>
                      <wp:positionH relativeFrom="column">
                        <wp:posOffset>2482330</wp:posOffset>
                      </wp:positionH>
                      <wp:positionV relativeFrom="paragraph">
                        <wp:posOffset>146569</wp:posOffset>
                      </wp:positionV>
                      <wp:extent cx="387928" cy="898813"/>
                      <wp:effectExtent l="38100" t="38100" r="31750" b="1587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87928" cy="89881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8169B" id="Straight Arrow Connector 6" o:spid="_x0000_s1026" type="#_x0000_t32" style="position:absolute;margin-left:195.45pt;margin-top:11.55pt;width:30.55pt;height:70.75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DF1905" wp14:editId="4AD44CEF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40928</wp:posOffset>
                      </wp:positionV>
                      <wp:extent cx="65809" cy="972069"/>
                      <wp:effectExtent l="19050" t="38100" r="67945" b="190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5809" cy="97206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DF181" id="Straight Arrow Connector 10" o:spid="_x0000_s1026" type="#_x0000_t32" style="position:absolute;margin-left:55.55pt;margin-top:3.2pt;width:5.2pt;height:76.5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934335E" w14:textId="2CF3937C" w:rsidR="0018603C" w:rsidRPr="00155384" w:rsidRDefault="0007756D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CC91C32" wp14:editId="4D985ABE">
                      <wp:simplePos x="0" y="0"/>
                      <wp:positionH relativeFrom="column">
                        <wp:posOffset>244879</wp:posOffset>
                      </wp:positionH>
                      <wp:positionV relativeFrom="paragraph">
                        <wp:posOffset>79201</wp:posOffset>
                      </wp:positionV>
                      <wp:extent cx="462338" cy="751609"/>
                      <wp:effectExtent l="38100" t="38100" r="33020" b="29845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62338" cy="75160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0039D" id="Straight Arrow Connector 26" o:spid="_x0000_s1026" type="#_x0000_t32" style="position:absolute;margin-left:19.3pt;margin-top:6.25pt;width:36.4pt;height:59.2pt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5466C01" w14:textId="3F2B7629" w:rsidR="0018603C" w:rsidRPr="00155384" w:rsidRDefault="0018603C" w:rsidP="0018603C"/>
          <w:p w14:paraId="49AA310A" w14:textId="63050118" w:rsidR="0018603C" w:rsidRDefault="0018603C" w:rsidP="0018603C"/>
          <w:p w14:paraId="21281BD6" w14:textId="3250804A" w:rsidR="0018603C" w:rsidRPr="0018603C" w:rsidRDefault="009F2D14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CE73C19" wp14:editId="68DE16C5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203835</wp:posOffset>
                      </wp:positionV>
                      <wp:extent cx="1322705" cy="723900"/>
                      <wp:effectExtent l="0" t="0" r="10795" b="1905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2705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343E9" w14:textId="1686485F" w:rsidR="0007756D" w:rsidRDefault="0007756D" w:rsidP="0007756D">
                                  <w:r>
                                    <w:t xml:space="preserve">Item: POLY MESH </w:t>
                                  </w:r>
                                </w:p>
                                <w:p w14:paraId="7EBF8001" w14:textId="77777777" w:rsidR="0007756D" w:rsidRDefault="0007756D" w:rsidP="0007756D">
                                  <w:r>
                                    <w:t>Style Color: KUMUL</w:t>
                                  </w:r>
                                </w:p>
                                <w:p w14:paraId="3E39C018" w14:textId="6ADD118A" w:rsidR="0007756D" w:rsidRDefault="0007756D" w:rsidP="0007756D">
                                  <w:r>
                                    <w:t xml:space="preserve">RM Color: KUMUL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E73C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margin-left:324.95pt;margin-top:16.05pt;width:104.15pt;height:5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" fillcolor="white [3201]" strokeweight=".5pt">
                      <v:textbox>
                        <w:txbxContent>
                          <w:p w14:paraId="0AB343E9" w14:textId="1686485F" w:rsidR="0007756D" w:rsidRDefault="0007756D" w:rsidP="0007756D">
                            <w:r>
                              <w:t xml:space="preserve">Item: POLY MESH </w:t>
                            </w:r>
                          </w:p>
                          <w:p w14:paraId="7EBF8001" w14:textId="77777777" w:rsidR="0007756D" w:rsidRDefault="0007756D" w:rsidP="0007756D">
                            <w:r>
                              <w:t>Style Color: KUMUL</w:t>
                            </w:r>
                          </w:p>
                          <w:p w14:paraId="3E39C018" w14:textId="6ADD118A" w:rsidR="0007756D" w:rsidRDefault="0007756D" w:rsidP="0007756D">
                            <w:r>
                              <w:t xml:space="preserve">RM Color: KUMUL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02A0AB5" wp14:editId="2B1C650D">
                      <wp:simplePos x="0" y="0"/>
                      <wp:positionH relativeFrom="column">
                        <wp:posOffset>2435225</wp:posOffset>
                      </wp:positionH>
                      <wp:positionV relativeFrom="paragraph">
                        <wp:posOffset>188595</wp:posOffset>
                      </wp:positionV>
                      <wp:extent cx="1496060" cy="716280"/>
                      <wp:effectExtent l="0" t="0" r="27940" b="2667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6060" cy="716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9F2C2A" w14:textId="42FD530A" w:rsidR="0007756D" w:rsidRDefault="0007756D" w:rsidP="0007756D">
                                  <w:r>
                                    <w:t>Item: NYON TAPE 20MM</w:t>
                                  </w:r>
                                </w:p>
                                <w:p w14:paraId="1DDE7EEF" w14:textId="77777777" w:rsidR="0007756D" w:rsidRDefault="0007756D" w:rsidP="0007756D">
                                  <w:r>
                                    <w:t>Style Color: KUMUL</w:t>
                                  </w:r>
                                </w:p>
                                <w:p w14:paraId="6F0BBBB6" w14:textId="52744127" w:rsidR="0007756D" w:rsidRDefault="0007756D" w:rsidP="0007756D">
                                  <w:r>
                                    <w:t xml:space="preserve">RM Color: KUMUL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A0AB5" id="Text Box 9" o:spid="_x0000_s1027" type="#_x0000_t202" style="position:absolute;margin-left:191.75pt;margin-top:14.85pt;width:117.8pt;height:56.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" fillcolor="white [3201]" strokeweight=".5pt">
                      <v:textbox>
                        <w:txbxContent>
                          <w:p w14:paraId="6E9F2C2A" w14:textId="42FD530A" w:rsidR="0007756D" w:rsidRDefault="0007756D" w:rsidP="0007756D">
                            <w:r>
                              <w:t>Item: NYON TAPE 20MM</w:t>
                            </w:r>
                          </w:p>
                          <w:p w14:paraId="1DDE7EEF" w14:textId="77777777" w:rsidR="0007756D" w:rsidRDefault="0007756D" w:rsidP="0007756D">
                            <w:r>
                              <w:t>Style Color: KUMUL</w:t>
                            </w:r>
                          </w:p>
                          <w:p w14:paraId="6F0BBBB6" w14:textId="52744127" w:rsidR="0007756D" w:rsidRDefault="0007756D" w:rsidP="0007756D">
                            <w:r>
                              <w:t xml:space="preserve">RM Color: KUMUL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329B6EA" wp14:editId="7B5D634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196215</wp:posOffset>
                      </wp:positionV>
                      <wp:extent cx="2008505" cy="723900"/>
                      <wp:effectExtent l="0" t="0" r="10795" b="1905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8505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1B8846" w14:textId="2329E111" w:rsidR="003D0F47" w:rsidRDefault="003D0F47" w:rsidP="003D0F47">
                                  <w:r>
                                    <w:t xml:space="preserve">Item: </w:t>
                                  </w:r>
                                  <w:r w:rsidR="007D0FF4">
                                    <w:t>25MM</w:t>
                                  </w:r>
                                  <w:r w:rsidR="0007756D">
                                    <w:t xml:space="preserve"> / 20MM </w:t>
                                  </w:r>
                                  <w:r w:rsidR="007D0FF4">
                                    <w:t>WEBBING</w:t>
                                  </w:r>
                                  <w:r w:rsidR="005B3042">
                                    <w:t xml:space="preserve"> </w:t>
                                  </w:r>
                                  <w:r w:rsidR="0007756D">
                                    <w:t>S</w:t>
                                  </w:r>
                                  <w:r w:rsidR="005B3042">
                                    <w:t>/S</w:t>
                                  </w:r>
                                </w:p>
                                <w:p w14:paraId="168108FE" w14:textId="542BB954" w:rsidR="0007756D" w:rsidRDefault="0007756D" w:rsidP="0007756D">
                                  <w:r>
                                    <w:t>Style Color: KUMUL</w:t>
                                  </w:r>
                                </w:p>
                                <w:p w14:paraId="47760A96" w14:textId="5087662B" w:rsidR="0007756D" w:rsidRDefault="0007756D" w:rsidP="003D0F47">
                                  <w:r>
                                    <w:t>RM Color: KUMUL S/S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9B6EA" id="Text Box 16" o:spid="_x0000_s1028" type="#_x0000_t202" style="position:absolute;margin-left:9.35pt;margin-top:15.45pt;width:158.15pt;height:5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" fillcolor="white [3201]" strokeweight=".5pt">
                      <v:textbox>
                        <w:txbxContent>
                          <w:p w14:paraId="461B8846" w14:textId="2329E111" w:rsidR="003D0F47" w:rsidRDefault="003D0F47" w:rsidP="003D0F47">
                            <w:r>
                              <w:t xml:space="preserve">Item: </w:t>
                            </w:r>
                            <w:r w:rsidR="007D0FF4">
                              <w:t>25MM</w:t>
                            </w:r>
                            <w:r w:rsidR="0007756D">
                              <w:t xml:space="preserve"> / 20MM </w:t>
                            </w:r>
                            <w:r w:rsidR="007D0FF4">
                              <w:t>WEBBING</w:t>
                            </w:r>
                            <w:r w:rsidR="005B3042">
                              <w:t xml:space="preserve"> </w:t>
                            </w:r>
                            <w:r w:rsidR="0007756D">
                              <w:t>S</w:t>
                            </w:r>
                            <w:r w:rsidR="005B3042">
                              <w:t>/S</w:t>
                            </w:r>
                          </w:p>
                          <w:p w14:paraId="168108FE" w14:textId="542BB954" w:rsidR="0007756D" w:rsidRDefault="0007756D" w:rsidP="0007756D">
                            <w:r>
                              <w:t>Style Color: KUMUL</w:t>
                            </w:r>
                          </w:p>
                          <w:p w14:paraId="47760A96" w14:textId="5087662B" w:rsidR="0007756D" w:rsidRDefault="0007756D" w:rsidP="003D0F47">
                            <w:r>
                              <w:t>RM Color: KUMUL S/S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C093FF" w14:textId="7764C038" w:rsidR="0018603C" w:rsidRPr="0018603C" w:rsidRDefault="0018603C" w:rsidP="0018603C"/>
          <w:p w14:paraId="5B2700F1" w14:textId="314DBF67" w:rsidR="00F769F1" w:rsidRDefault="00F769F1" w:rsidP="0018603C">
            <w:pPr>
              <w:rPr>
                <w:noProof/>
                <w14:ligatures w14:val="standard"/>
              </w:rPr>
            </w:pPr>
          </w:p>
          <w:p w14:paraId="68FA5A67" w14:textId="0676C844" w:rsidR="0018603C" w:rsidRPr="0018603C" w:rsidRDefault="0018603C" w:rsidP="0018603C"/>
          <w:p w14:paraId="676B072B" w14:textId="63613FA0" w:rsidR="0018603C" w:rsidRPr="0018603C" w:rsidRDefault="007E3D23" w:rsidP="007E3D23">
            <w:pPr>
              <w:tabs>
                <w:tab w:val="left" w:pos="6690"/>
              </w:tabs>
            </w:pPr>
            <w:r>
              <w:tab/>
            </w:r>
          </w:p>
          <w:p w14:paraId="0FFEF017" w14:textId="100CFE12" w:rsidR="0018603C" w:rsidRPr="0018603C" w:rsidRDefault="0018603C" w:rsidP="0018603C"/>
          <w:p w14:paraId="70E8C140" w14:textId="56CE7373" w:rsidR="0018603C" w:rsidRDefault="0018603C" w:rsidP="007E3D23"/>
          <w:p w14:paraId="2C4A973B" w14:textId="2FF459C2" w:rsidR="0018603C" w:rsidRDefault="0096389A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05FF91D" wp14:editId="6F087909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152400</wp:posOffset>
                      </wp:positionV>
                      <wp:extent cx="1496060" cy="708660"/>
                      <wp:effectExtent l="0" t="0" r="27940" b="1524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6060" cy="708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A084BA" w14:textId="77777777" w:rsidR="0098394F" w:rsidRDefault="0098394F" w:rsidP="0098394F">
                                  <w:r>
                                    <w:t>Item: NYON TAPE 20MM</w:t>
                                  </w:r>
                                </w:p>
                                <w:p w14:paraId="0F450CB1" w14:textId="77777777" w:rsidR="0098394F" w:rsidRDefault="0098394F" w:rsidP="0098394F">
                                  <w:r>
                                    <w:t>Style Color: KUMUL</w:t>
                                  </w:r>
                                </w:p>
                                <w:p w14:paraId="69E66B11" w14:textId="09228DD0" w:rsidR="0098394F" w:rsidRDefault="0098394F" w:rsidP="0098394F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FF91D" id="Text Box 18" o:spid="_x0000_s1029" type="#_x0000_t202" style="position:absolute;margin-left:125.15pt;margin-top:12pt;width:117.8pt;height:55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" fillcolor="white [3201]" strokeweight=".5pt">
                      <v:textbox>
                        <w:txbxContent>
                          <w:p w14:paraId="74A084BA" w14:textId="77777777" w:rsidR="0098394F" w:rsidRDefault="0098394F" w:rsidP="0098394F">
                            <w:r>
                              <w:t>Item: NYON TAPE 20MM</w:t>
                            </w:r>
                          </w:p>
                          <w:p w14:paraId="0F450CB1" w14:textId="77777777" w:rsidR="0098394F" w:rsidRDefault="0098394F" w:rsidP="0098394F">
                            <w:r>
                              <w:t>Style Color: KUMUL</w:t>
                            </w:r>
                          </w:p>
                          <w:p w14:paraId="69E66B11" w14:textId="09228DD0" w:rsidR="0098394F" w:rsidRDefault="0098394F" w:rsidP="0098394F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857928" w14:textId="4C242358" w:rsidR="007D0FF4" w:rsidRPr="007D0FF4" w:rsidRDefault="0096389A" w:rsidP="007D0F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E414451" wp14:editId="3834F32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1747520</wp:posOffset>
                      </wp:positionV>
                      <wp:extent cx="2940050" cy="236855"/>
                      <wp:effectExtent l="38100" t="0" r="12700" b="8699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40050" cy="23685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1024C" id="Straight Arrow Connector 30" o:spid="_x0000_s1026" type="#_x0000_t32" style="position:absolute;margin-left:61pt;margin-top:137.6pt;width:231.5pt;height:18.6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9522298" wp14:editId="125DEC0A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390525</wp:posOffset>
                      </wp:positionV>
                      <wp:extent cx="1097915" cy="1223010"/>
                      <wp:effectExtent l="38100" t="0" r="26035" b="5334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7915" cy="12230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96D6E2" id="Straight Arrow Connector 17" o:spid="_x0000_s1026" type="#_x0000_t32" style="position:absolute;margin-left:37.55pt;margin-top:30.75pt;width:86.45pt;height:96.3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A342F87" w14:textId="3CC0D28C" w:rsidR="004D0253" w:rsidRDefault="004D0253" w:rsidP="004D0253">
            <w:pPr>
              <w:pStyle w:val="NormalWeb"/>
            </w:pPr>
          </w:p>
          <w:p w14:paraId="588BC6BF" w14:textId="62CC7E47" w:rsidR="0018603C" w:rsidRDefault="0018603C" w:rsidP="0018603C">
            <w:pPr>
              <w:ind w:firstLine="720"/>
            </w:pPr>
          </w:p>
          <w:p w14:paraId="23212F50" w14:textId="79A3058C" w:rsidR="007E3D23" w:rsidRDefault="007E3D23" w:rsidP="007E3D23"/>
          <w:p w14:paraId="44988A53" w14:textId="7DF512C7" w:rsidR="007E3D23" w:rsidRPr="007E3D23" w:rsidRDefault="0096389A" w:rsidP="007E3D2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6973E07" wp14:editId="44F1FC04">
                      <wp:simplePos x="0" y="0"/>
                      <wp:positionH relativeFrom="column">
                        <wp:posOffset>3623945</wp:posOffset>
                      </wp:positionH>
                      <wp:positionV relativeFrom="paragraph">
                        <wp:posOffset>116205</wp:posOffset>
                      </wp:positionV>
                      <wp:extent cx="1333500" cy="723900"/>
                      <wp:effectExtent l="0" t="0" r="1905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80CC08" w14:textId="77777777" w:rsidR="009303CA" w:rsidRDefault="009303CA" w:rsidP="009303CA">
                                  <w:r>
                                    <w:t>Item: 500D CODURA</w:t>
                                  </w:r>
                                </w:p>
                                <w:p w14:paraId="15BB4864" w14:textId="77777777" w:rsidR="0098394F" w:rsidRDefault="0098394F" w:rsidP="0098394F">
                                  <w:r>
                                    <w:t>Style Color: KUMUL</w:t>
                                  </w:r>
                                </w:p>
                                <w:p w14:paraId="6CDA9734" w14:textId="6A707A48" w:rsidR="009303CA" w:rsidRDefault="0098394F" w:rsidP="009303CA">
                                  <w:r>
                                    <w:t xml:space="preserve">RM Color: </w:t>
                                  </w:r>
                                  <w:r w:rsidR="009F2D14">
                                    <w:t>KUMUL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73E07" id="Text Box 8" o:spid="_x0000_s1030" type="#_x0000_t202" style="position:absolute;left:0;text-align:left;margin-left:285.35pt;margin-top:9.15pt;width:105pt;height:5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" fillcolor="white [3201]" strokeweight=".5pt">
                      <v:textbox>
                        <w:txbxContent>
                          <w:p w14:paraId="2E80CC08" w14:textId="77777777" w:rsidR="009303CA" w:rsidRDefault="009303CA" w:rsidP="009303CA">
                            <w:r>
                              <w:t>Item: 500D CODURA</w:t>
                            </w:r>
                          </w:p>
                          <w:p w14:paraId="15BB4864" w14:textId="77777777" w:rsidR="0098394F" w:rsidRDefault="0098394F" w:rsidP="0098394F">
                            <w:r>
                              <w:t>Style Color: KUMUL</w:t>
                            </w:r>
                          </w:p>
                          <w:p w14:paraId="6CDA9734" w14:textId="6A707A48" w:rsidR="009303CA" w:rsidRDefault="0098394F" w:rsidP="009303CA">
                            <w:r>
                              <w:t xml:space="preserve">RM Color: </w:t>
                            </w:r>
                            <w:r w:rsidR="009F2D14">
                              <w:t>KUMUL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77777777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4E0B40" w:rsidRPr="00DE4BCC" w14:paraId="7D709386" w14:textId="77777777" w:rsidTr="00BC2F76">
        <w:trPr>
          <w:trHeight w:val="12563"/>
        </w:trPr>
        <w:tc>
          <w:tcPr>
            <w:tcW w:w="5000" w:type="pct"/>
          </w:tcPr>
          <w:p w14:paraId="10DF9EF0" w14:textId="58FDDFB2" w:rsidR="005B3042" w:rsidRPr="005B3042" w:rsidRDefault="0098394F" w:rsidP="005B304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DD6C52C" wp14:editId="2B763107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66676</wp:posOffset>
                      </wp:positionV>
                      <wp:extent cx="1468582" cy="838200"/>
                      <wp:effectExtent l="0" t="0" r="17780" b="1905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8582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4BC4BE" w14:textId="06A6493C" w:rsidR="0098394F" w:rsidRDefault="0098394F" w:rsidP="0098394F">
                                  <w:r>
                                    <w:t xml:space="preserve">Item: </w:t>
                                  </w:r>
                                  <w:r w:rsidRPr="0098394F">
                                    <w:rPr>
                                      <w:highlight w:val="yellow"/>
                                    </w:rPr>
                                    <w:t>CODURA INSIDE</w:t>
                                  </w:r>
                                  <w:r>
                                    <w:t xml:space="preserve"> </w:t>
                                  </w:r>
                                  <w:r w:rsidRPr="0098394F">
                                    <w:rPr>
                                      <w:highlight w:val="yellow"/>
                                    </w:rPr>
                                    <w:t>EVA FOAM SOFT 5MM</w:t>
                                  </w:r>
                                  <w:r>
                                    <w:t xml:space="preserve"> </w:t>
                                  </w:r>
                                </w:p>
                                <w:p w14:paraId="1557AC05" w14:textId="77777777" w:rsidR="0098394F" w:rsidRDefault="0098394F" w:rsidP="0098394F">
                                  <w:r>
                                    <w:t>Style Color: KUMUL</w:t>
                                  </w:r>
                                </w:p>
                                <w:p w14:paraId="2E0E1053" w14:textId="7810067A" w:rsidR="0098394F" w:rsidRDefault="0098394F" w:rsidP="0098394F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6C52C" id="Text Box 21" o:spid="_x0000_s1031" type="#_x0000_t202" style="position:absolute;margin-left:102.95pt;margin-top:5.25pt;width:115.65pt;height:66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" fillcolor="white [3201]" strokeweight=".5pt">
                      <v:textbox>
                        <w:txbxContent>
                          <w:p w14:paraId="464BC4BE" w14:textId="06A6493C" w:rsidR="0098394F" w:rsidRDefault="0098394F" w:rsidP="0098394F">
                            <w:r>
                              <w:t xml:space="preserve">Item: </w:t>
                            </w:r>
                            <w:r w:rsidRPr="0098394F">
                              <w:rPr>
                                <w:highlight w:val="yellow"/>
                              </w:rPr>
                              <w:t>CODURA INSIDE</w:t>
                            </w:r>
                            <w:r>
                              <w:t xml:space="preserve"> </w:t>
                            </w:r>
                            <w:r w:rsidRPr="0098394F">
                              <w:rPr>
                                <w:highlight w:val="yellow"/>
                              </w:rPr>
                              <w:t>EVA FOAM SOFT 5MM</w:t>
                            </w:r>
                            <w:r>
                              <w:t xml:space="preserve"> </w:t>
                            </w:r>
                          </w:p>
                          <w:p w14:paraId="1557AC05" w14:textId="77777777" w:rsidR="0098394F" w:rsidRDefault="0098394F" w:rsidP="0098394F">
                            <w:r>
                              <w:t>Style Color: KUMUL</w:t>
                            </w:r>
                          </w:p>
                          <w:p w14:paraId="2E0E1053" w14:textId="7810067A" w:rsidR="0098394F" w:rsidRDefault="0098394F" w:rsidP="0098394F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E77280" w14:textId="33E7F327" w:rsidR="003B35B1" w:rsidRDefault="0098394F" w:rsidP="00122BDD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39B7F5" wp14:editId="13E23394">
                      <wp:simplePos x="0" y="0"/>
                      <wp:positionH relativeFrom="column">
                        <wp:posOffset>767830</wp:posOffset>
                      </wp:positionH>
                      <wp:positionV relativeFrom="paragraph">
                        <wp:posOffset>202969</wp:posOffset>
                      </wp:positionV>
                      <wp:extent cx="1388919" cy="988868"/>
                      <wp:effectExtent l="38100" t="0" r="20955" b="59055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88919" cy="98886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068AC" id="Straight Arrow Connector 22" o:spid="_x0000_s1026" type="#_x0000_t32" style="position:absolute;margin-left:60.45pt;margin-top:16pt;width:109.35pt;height:77.8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51F6559" w14:textId="29BF743D" w:rsidR="00120286" w:rsidRDefault="0098394F" w:rsidP="00120286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1810816" behindDoc="1" locked="0" layoutInCell="1" allowOverlap="1" wp14:anchorId="36A64788" wp14:editId="5EEE2B9D">
                  <wp:simplePos x="0" y="0"/>
                  <wp:positionH relativeFrom="column">
                    <wp:posOffset>-644381</wp:posOffset>
                  </wp:positionH>
                  <wp:positionV relativeFrom="paragraph">
                    <wp:posOffset>289246</wp:posOffset>
                  </wp:positionV>
                  <wp:extent cx="2480280" cy="1087736"/>
                  <wp:effectExtent l="0" t="8572" r="7302" b="7303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17" b="41946"/>
                          <a:stretch/>
                        </pic:blipFill>
                        <pic:spPr bwMode="auto">
                          <a:xfrm rot="16200000">
                            <a:off x="0" y="0"/>
                            <a:ext cx="2480280" cy="1087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0745CAE2" w14:textId="541A5DFC" w:rsidR="003B35B1" w:rsidRDefault="003B35B1" w:rsidP="00122BDD">
            <w:pPr>
              <w:rPr>
                <w:color w:val="auto"/>
              </w:rPr>
            </w:pPr>
          </w:p>
          <w:p w14:paraId="5D65CC9C" w14:textId="0F5B9827" w:rsidR="004E0B40" w:rsidRDefault="004E0B40" w:rsidP="00122BDD">
            <w:pPr>
              <w:rPr>
                <w:color w:val="auto"/>
              </w:rPr>
            </w:pPr>
          </w:p>
          <w:p w14:paraId="5D9209A0" w14:textId="668BBDD2" w:rsidR="00A42DBF" w:rsidRDefault="009F2D14" w:rsidP="00A42DBF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9220177" wp14:editId="554CA89C">
                      <wp:simplePos x="0" y="0"/>
                      <wp:positionH relativeFrom="column">
                        <wp:posOffset>4332605</wp:posOffset>
                      </wp:positionH>
                      <wp:positionV relativeFrom="paragraph">
                        <wp:posOffset>76200</wp:posOffset>
                      </wp:positionV>
                      <wp:extent cx="1333500" cy="739140"/>
                      <wp:effectExtent l="0" t="0" r="19050" b="2286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C7B4E0" w14:textId="06A5C1EA" w:rsidR="00BC2F76" w:rsidRDefault="00BC2F76" w:rsidP="00BC2F76">
                                  <w:r>
                                    <w:t>Item: 25MM SQ RING</w:t>
                                  </w:r>
                                </w:p>
                                <w:p w14:paraId="735D5FE2" w14:textId="77777777" w:rsidR="00BC2F76" w:rsidRDefault="00BC2F76" w:rsidP="00BC2F76">
                                  <w:r>
                                    <w:t>Style Color: KUMUL</w:t>
                                  </w:r>
                                </w:p>
                                <w:p w14:paraId="2C69191A" w14:textId="376AA902" w:rsidR="00BC2F76" w:rsidRDefault="00BC2F76" w:rsidP="00BC2F76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20177" id="Text Box 43" o:spid="_x0000_s1032" type="#_x0000_t202" style="position:absolute;margin-left:341.15pt;margin-top:6pt;width:105pt;height:58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" fillcolor="white [3201]" strokeweight=".5pt">
                      <v:textbox>
                        <w:txbxContent>
                          <w:p w14:paraId="53C7B4E0" w14:textId="06A5C1EA" w:rsidR="00BC2F76" w:rsidRDefault="00BC2F76" w:rsidP="00BC2F76">
                            <w:r>
                              <w:t>Item: 25MM SQ RING</w:t>
                            </w:r>
                          </w:p>
                          <w:p w14:paraId="735D5FE2" w14:textId="77777777" w:rsidR="00BC2F76" w:rsidRDefault="00BC2F76" w:rsidP="00BC2F76">
                            <w:r>
                              <w:t>Style Color: KUMUL</w:t>
                            </w:r>
                          </w:p>
                          <w:p w14:paraId="2C69191A" w14:textId="376AA902" w:rsidR="00BC2F76" w:rsidRDefault="00BC2F76" w:rsidP="00BC2F76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F62A753" wp14:editId="31E94F4E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14605</wp:posOffset>
                      </wp:positionV>
                      <wp:extent cx="1468582" cy="830580"/>
                      <wp:effectExtent l="0" t="0" r="17780" b="2667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8582" cy="830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23C406" w14:textId="6D102918" w:rsidR="0098394F" w:rsidRDefault="0098394F" w:rsidP="0098394F">
                                  <w:r>
                                    <w:t xml:space="preserve">Item: </w:t>
                                  </w:r>
                                  <w:r w:rsidRPr="0098394F">
                                    <w:rPr>
                                      <w:highlight w:val="yellow"/>
                                    </w:rPr>
                                    <w:t>CODURA INSIDE</w:t>
                                  </w:r>
                                  <w:r>
                                    <w:t xml:space="preserve"> </w:t>
                                  </w:r>
                                  <w:r w:rsidRPr="0098394F">
                                    <w:rPr>
                                      <w:highlight w:val="yellow"/>
                                    </w:rPr>
                                    <w:t>PP BOARD 1.2MM</w:t>
                                  </w:r>
                                  <w:r>
                                    <w:t xml:space="preserve"> </w:t>
                                  </w:r>
                                </w:p>
                                <w:p w14:paraId="7887F1C9" w14:textId="77777777" w:rsidR="0098394F" w:rsidRDefault="0098394F" w:rsidP="0098394F">
                                  <w:r>
                                    <w:t>Style Color: KUMUL</w:t>
                                  </w:r>
                                </w:p>
                                <w:p w14:paraId="7C72C531" w14:textId="70439CE7" w:rsidR="0098394F" w:rsidRDefault="0098394F" w:rsidP="0098394F">
                                  <w:r>
                                    <w:t>RM Color: WHITE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2A753" id="Text Box 24" o:spid="_x0000_s1033" type="#_x0000_t202" style="position:absolute;margin-left:192.1pt;margin-top:1.15pt;width:115.65pt;height:65.4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" fillcolor="white [3201]" strokeweight=".5pt">
                      <v:textbox>
                        <w:txbxContent>
                          <w:p w14:paraId="2223C406" w14:textId="6D102918" w:rsidR="0098394F" w:rsidRDefault="0098394F" w:rsidP="0098394F">
                            <w:r>
                              <w:t xml:space="preserve">Item: </w:t>
                            </w:r>
                            <w:r w:rsidRPr="0098394F">
                              <w:rPr>
                                <w:highlight w:val="yellow"/>
                              </w:rPr>
                              <w:t>CODURA INSIDE</w:t>
                            </w:r>
                            <w:r>
                              <w:t xml:space="preserve"> </w:t>
                            </w:r>
                            <w:r w:rsidRPr="0098394F">
                              <w:rPr>
                                <w:highlight w:val="yellow"/>
                              </w:rPr>
                              <w:t>PP BOARD 1.2MM</w:t>
                            </w:r>
                            <w:r>
                              <w:t xml:space="preserve"> </w:t>
                            </w:r>
                          </w:p>
                          <w:p w14:paraId="7887F1C9" w14:textId="77777777" w:rsidR="0098394F" w:rsidRDefault="0098394F" w:rsidP="0098394F">
                            <w:r>
                              <w:t>Style Color: KUMUL</w:t>
                            </w:r>
                          </w:p>
                          <w:p w14:paraId="7C72C531" w14:textId="70439CE7" w:rsidR="0098394F" w:rsidRDefault="0098394F" w:rsidP="0098394F">
                            <w:r>
                              <w:t>RM Color: WHITE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2EA0D5" w14:textId="0C57ACB9" w:rsidR="003B35B1" w:rsidRDefault="0098394F" w:rsidP="00122BDD">
            <w:pPr>
              <w:tabs>
                <w:tab w:val="left" w:pos="10320"/>
              </w:tabs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F41DD27" wp14:editId="3B25AB6A">
                      <wp:simplePos x="0" y="0"/>
                      <wp:positionH relativeFrom="column">
                        <wp:posOffset>767830</wp:posOffset>
                      </wp:positionH>
                      <wp:positionV relativeFrom="paragraph">
                        <wp:posOffset>153150</wp:posOffset>
                      </wp:positionV>
                      <wp:extent cx="2137064" cy="235585"/>
                      <wp:effectExtent l="38100" t="0" r="15875" b="8826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37064" cy="2355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E7805" id="Straight Arrow Connector 29" o:spid="_x0000_s1026" type="#_x0000_t32" style="position:absolute;margin-left:60.45pt;margin-top:12.05pt;width:168.25pt;height:18.55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567704A" w14:textId="7720416C" w:rsidR="004E0B40" w:rsidRDefault="00BC2F76" w:rsidP="00122BDD">
            <w:pPr>
              <w:tabs>
                <w:tab w:val="left" w:pos="103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D411CE7" wp14:editId="3DF5B5FB">
                      <wp:simplePos x="0" y="0"/>
                      <wp:positionH relativeFrom="column">
                        <wp:posOffset>3389861</wp:posOffset>
                      </wp:positionH>
                      <wp:positionV relativeFrom="paragraph">
                        <wp:posOffset>132541</wp:posOffset>
                      </wp:positionV>
                      <wp:extent cx="1558579" cy="640773"/>
                      <wp:effectExtent l="38100" t="0" r="22860" b="6413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58579" cy="64077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14E2D" id="Straight Arrow Connector 45" o:spid="_x0000_s1026" type="#_x0000_t32" style="position:absolute;margin-left:266.9pt;margin-top:10.45pt;width:122.7pt;height:50.45pt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4E0B40">
              <w:tab/>
            </w:r>
          </w:p>
          <w:p w14:paraId="0C4B84C7" w14:textId="05739B16" w:rsidR="004E0B40" w:rsidRPr="00155384" w:rsidRDefault="004E0B40" w:rsidP="00122BDD"/>
          <w:p w14:paraId="3C9E93AA" w14:textId="31676640" w:rsidR="004E0B40" w:rsidRDefault="0098394F" w:rsidP="00122BDD">
            <w:r>
              <w:rPr>
                <w:noProof/>
              </w:rPr>
              <w:drawing>
                <wp:anchor distT="0" distB="0" distL="114300" distR="114300" simplePos="0" relativeHeight="251815936" behindDoc="1" locked="0" layoutInCell="1" allowOverlap="1" wp14:anchorId="41489CA8" wp14:editId="2E90D7F7">
                  <wp:simplePos x="0" y="0"/>
                  <wp:positionH relativeFrom="column">
                    <wp:posOffset>-5138</wp:posOffset>
                  </wp:positionH>
                  <wp:positionV relativeFrom="paragraph">
                    <wp:posOffset>194945</wp:posOffset>
                  </wp:positionV>
                  <wp:extent cx="5756564" cy="1229759"/>
                  <wp:effectExtent l="0" t="0" r="0" b="889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30" r="699" b="12547"/>
                          <a:stretch/>
                        </pic:blipFill>
                        <pic:spPr bwMode="auto">
                          <a:xfrm>
                            <a:off x="0" y="0"/>
                            <a:ext cx="5756564" cy="1229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F199CE3" w14:textId="6A23A7BD" w:rsidR="004E0B40" w:rsidRDefault="004E0B40" w:rsidP="00122BDD">
            <w:pPr>
              <w:ind w:firstLine="720"/>
            </w:pPr>
          </w:p>
          <w:p w14:paraId="48F2D1A5" w14:textId="447C08E4" w:rsidR="004E0B40" w:rsidRPr="004E0B40" w:rsidRDefault="004E0B40" w:rsidP="004E0B40"/>
          <w:p w14:paraId="040F5BEC" w14:textId="6F1C6AB1" w:rsidR="004E0B40" w:rsidRPr="004E0B40" w:rsidRDefault="001B155B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6AE1038" wp14:editId="0BE97D7D">
                      <wp:simplePos x="0" y="0"/>
                      <wp:positionH relativeFrom="column">
                        <wp:posOffset>3730624</wp:posOffset>
                      </wp:positionH>
                      <wp:positionV relativeFrom="paragraph">
                        <wp:posOffset>166370</wp:posOffset>
                      </wp:positionV>
                      <wp:extent cx="266700" cy="2796540"/>
                      <wp:effectExtent l="38100" t="38100" r="19050" b="2286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700" cy="27965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2AEA3" id="Straight Arrow Connector 51" o:spid="_x0000_s1026" type="#_x0000_t32" style="position:absolute;margin-left:293.75pt;margin-top:13.1pt;width:21pt;height:220.2pt;flip:x y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BC2F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90EC43D" wp14:editId="33C3CCDD">
                      <wp:simplePos x="0" y="0"/>
                      <wp:positionH relativeFrom="column">
                        <wp:posOffset>5228360</wp:posOffset>
                      </wp:positionH>
                      <wp:positionV relativeFrom="paragraph">
                        <wp:posOffset>206144</wp:posOffset>
                      </wp:positionV>
                      <wp:extent cx="45719" cy="813897"/>
                      <wp:effectExtent l="38100" t="38100" r="50165" b="24765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19" cy="81389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D4CCA" id="Straight Arrow Connector 41" o:spid="_x0000_s1026" type="#_x0000_t32" style="position:absolute;margin-left:411.7pt;margin-top:16.25pt;width:3.6pt;height:64.1pt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BC2F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7924648" wp14:editId="1E3B535A">
                      <wp:simplePos x="0" y="0"/>
                      <wp:positionH relativeFrom="column">
                        <wp:posOffset>2523895</wp:posOffset>
                      </wp:positionH>
                      <wp:positionV relativeFrom="paragraph">
                        <wp:posOffset>150726</wp:posOffset>
                      </wp:positionV>
                      <wp:extent cx="294236" cy="869373"/>
                      <wp:effectExtent l="0" t="38100" r="48895" b="26035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236" cy="86937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25F08" id="Straight Arrow Connector 39" o:spid="_x0000_s1026" type="#_x0000_t32" style="position:absolute;margin-left:198.75pt;margin-top:11.85pt;width:23.15pt;height:68.45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BC2F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9323E97" wp14:editId="0C72E29F">
                      <wp:simplePos x="0" y="0"/>
                      <wp:positionH relativeFrom="column">
                        <wp:posOffset>2537749</wp:posOffset>
                      </wp:positionH>
                      <wp:positionV relativeFrom="paragraph">
                        <wp:posOffset>192290</wp:posOffset>
                      </wp:positionV>
                      <wp:extent cx="1894262" cy="813954"/>
                      <wp:effectExtent l="0" t="38100" r="48895" b="24765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94262" cy="81395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5CFEE" id="Straight Arrow Connector 38" o:spid="_x0000_s1026" type="#_x0000_t32" style="position:absolute;margin-left:199.8pt;margin-top:15.15pt;width:149.15pt;height:64.1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ED6855D" w14:textId="0E40342F" w:rsidR="005B3042" w:rsidRPr="005B3042" w:rsidRDefault="00BC2F76" w:rsidP="005B304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FAC1740" wp14:editId="72D1B624">
                      <wp:simplePos x="0" y="0"/>
                      <wp:positionH relativeFrom="column">
                        <wp:posOffset>1367039</wp:posOffset>
                      </wp:positionH>
                      <wp:positionV relativeFrom="paragraph">
                        <wp:posOffset>441844</wp:posOffset>
                      </wp:positionV>
                      <wp:extent cx="89765" cy="2403706"/>
                      <wp:effectExtent l="76200" t="38100" r="24765" b="15875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9765" cy="2403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DCCE0" id="Straight Arrow Connector 49" o:spid="_x0000_s1026" type="#_x0000_t32" style="position:absolute;margin-left:107.65pt;margin-top:34.8pt;width:7.05pt;height:189.25pt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0DA964F" wp14:editId="3A9C245B">
                      <wp:simplePos x="0" y="0"/>
                      <wp:positionH relativeFrom="column">
                        <wp:posOffset>376440</wp:posOffset>
                      </wp:positionH>
                      <wp:positionV relativeFrom="paragraph">
                        <wp:posOffset>26207</wp:posOffset>
                      </wp:positionV>
                      <wp:extent cx="335857" cy="758537"/>
                      <wp:effectExtent l="0" t="38100" r="64770" b="2286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5857" cy="75853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81417" id="Straight Arrow Connector 35" o:spid="_x0000_s1026" type="#_x0000_t32" style="position:absolute;margin-left:29.65pt;margin-top:2.05pt;width:26.45pt;height:59.75pt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9839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7D2F00B" wp14:editId="7166E0C7">
                      <wp:simplePos x="0" y="0"/>
                      <wp:positionH relativeFrom="column">
                        <wp:posOffset>1079557</wp:posOffset>
                      </wp:positionH>
                      <wp:positionV relativeFrom="paragraph">
                        <wp:posOffset>102581</wp:posOffset>
                      </wp:positionV>
                      <wp:extent cx="1513609" cy="730828"/>
                      <wp:effectExtent l="38100" t="38100" r="29845" b="317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13609" cy="73082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3F42B" id="Straight Arrow Connector 3" o:spid="_x0000_s1026" type="#_x0000_t32" style="position:absolute;margin-left:85pt;margin-top:8.1pt;width:119.2pt;height:57.55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6FE63EF" w14:textId="64069397" w:rsidR="004E0B40" w:rsidRPr="004E0B40" w:rsidRDefault="004E0B40" w:rsidP="004E0B40"/>
          <w:p w14:paraId="59CF82E2" w14:textId="49EC4469" w:rsidR="004E0B40" w:rsidRPr="004E0B40" w:rsidRDefault="00945135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84144C3" wp14:editId="564EAD25">
                      <wp:simplePos x="0" y="0"/>
                      <wp:positionH relativeFrom="column">
                        <wp:posOffset>4119245</wp:posOffset>
                      </wp:positionH>
                      <wp:positionV relativeFrom="paragraph">
                        <wp:posOffset>119380</wp:posOffset>
                      </wp:positionV>
                      <wp:extent cx="1630680" cy="701040"/>
                      <wp:effectExtent l="0" t="0" r="26670" b="2286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680" cy="701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A690B7" w14:textId="2F9CF5E8" w:rsidR="005C1AC0" w:rsidRDefault="005C1AC0" w:rsidP="005C1AC0">
                                  <w:r>
                                    <w:t>Item: 25MM WEBBING S/S</w:t>
                                  </w:r>
                                </w:p>
                                <w:p w14:paraId="4DBC84FB" w14:textId="77777777" w:rsidR="005C1AC0" w:rsidRDefault="005C1AC0" w:rsidP="005C1AC0">
                                  <w:r>
                                    <w:t>Style Color: KUMUL</w:t>
                                  </w:r>
                                </w:p>
                                <w:p w14:paraId="671B0873" w14:textId="7FAC8D81" w:rsidR="005C1AC0" w:rsidRDefault="005C1AC0" w:rsidP="005C1AC0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144C3" id="Text Box 40" o:spid="_x0000_s1034" type="#_x0000_t202" style="position:absolute;margin-left:324.35pt;margin-top:9.4pt;width:128.4pt;height:55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" fillcolor="white [3201]" strokeweight=".5pt">
                      <v:textbox>
                        <w:txbxContent>
                          <w:p w14:paraId="01A690B7" w14:textId="2F9CF5E8" w:rsidR="005C1AC0" w:rsidRDefault="005C1AC0" w:rsidP="005C1AC0">
                            <w:r>
                              <w:t>Item: 25MM WEBBING S/S</w:t>
                            </w:r>
                          </w:p>
                          <w:p w14:paraId="4DBC84FB" w14:textId="77777777" w:rsidR="005C1AC0" w:rsidRDefault="005C1AC0" w:rsidP="005C1AC0">
                            <w:r>
                              <w:t>Style Color: KUMUL</w:t>
                            </w:r>
                          </w:p>
                          <w:p w14:paraId="671B0873" w14:textId="7FAC8D81" w:rsidR="005C1AC0" w:rsidRDefault="005C1AC0" w:rsidP="005C1AC0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32CA495" wp14:editId="358FE4C8">
                      <wp:simplePos x="0" y="0"/>
                      <wp:positionH relativeFrom="column">
                        <wp:posOffset>1536065</wp:posOffset>
                      </wp:positionH>
                      <wp:positionV relativeFrom="paragraph">
                        <wp:posOffset>119380</wp:posOffset>
                      </wp:positionV>
                      <wp:extent cx="2125980" cy="899160"/>
                      <wp:effectExtent l="0" t="0" r="26670" b="1524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5980" cy="899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2384E3" w14:textId="41916750" w:rsidR="0098394F" w:rsidRDefault="0098394F" w:rsidP="0098394F">
                                  <w:r>
                                    <w:t xml:space="preserve">Item: </w:t>
                                  </w:r>
                                  <w:r w:rsidR="0074450E" w:rsidRPr="00BC2F76">
                                    <w:rPr>
                                      <w:highlight w:val="yellow"/>
                                    </w:rPr>
                                    <w:t>H</w:t>
                                  </w:r>
                                  <w:r w:rsidR="005C1AC0" w:rsidRPr="00BC2F76">
                                    <w:rPr>
                                      <w:highlight w:val="yellow"/>
                                    </w:rPr>
                                    <w:t xml:space="preserve">ypalon </w:t>
                                  </w:r>
                                  <w:r w:rsidR="001B155B">
                                    <w:rPr>
                                      <w:highlight w:val="yellow"/>
                                    </w:rPr>
                                    <w:t xml:space="preserve">&amp; b-52 </w:t>
                                  </w:r>
                                  <w:r w:rsidR="005C1AC0" w:rsidRPr="00BC2F76">
                                    <w:rPr>
                                      <w:highlight w:val="yellow"/>
                                    </w:rPr>
                                    <w:t>use</w:t>
                                  </w:r>
                                  <w:r w:rsidR="0074450E">
                                    <w:t xml:space="preserve"> </w:t>
                                  </w:r>
                                  <w:r w:rsidR="005C1AC0" w:rsidRPr="00BC2F76">
                                    <w:rPr>
                                      <w:highlight w:val="yellow"/>
                                    </w:rPr>
                                    <w:t>Revers side pic seam</w:t>
                                  </w:r>
                                  <w:r w:rsidR="005C1AC0">
                                    <w:t xml:space="preserve"> </w:t>
                                  </w:r>
                                </w:p>
                                <w:p w14:paraId="49628C81" w14:textId="77777777" w:rsidR="0098394F" w:rsidRDefault="0098394F" w:rsidP="0098394F">
                                  <w:r>
                                    <w:t>Style Color: KUMUL</w:t>
                                  </w:r>
                                </w:p>
                                <w:p w14:paraId="64B50CF3" w14:textId="073ABB0A" w:rsidR="0098394F" w:rsidRPr="003503AC" w:rsidRDefault="0098394F" w:rsidP="0098394F">
                                  <w:r>
                                    <w:t xml:space="preserve">RM Color: </w:t>
                                  </w:r>
                                  <w:r w:rsidR="001B155B" w:rsidRPr="006C0A33">
                                    <w:rPr>
                                      <w:highlight w:val="yellow"/>
                                    </w:rPr>
                                    <w:t>BLACK (B-52)</w:t>
                                  </w:r>
                                  <w:r w:rsidR="006C0A33" w:rsidRPr="006C0A33">
                                    <w:rPr>
                                      <w:highlight w:val="yellow"/>
                                    </w:rPr>
                                    <w:t xml:space="preserve"> (available)</w:t>
                                  </w:r>
                                </w:p>
                                <w:p w14:paraId="63607732" w14:textId="77777777" w:rsidR="0098394F" w:rsidRDefault="0098394F" w:rsidP="009839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CA495" id="Text Box 25" o:spid="_x0000_s1035" type="#_x0000_t202" style="position:absolute;margin-left:120.95pt;margin-top:9.4pt;width:167.4pt;height:70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" fillcolor="white [3201]" strokeweight=".5pt">
                      <v:textbox>
                        <w:txbxContent>
                          <w:p w14:paraId="612384E3" w14:textId="41916750" w:rsidR="0098394F" w:rsidRDefault="0098394F" w:rsidP="0098394F">
                            <w:r>
                              <w:t xml:space="preserve">Item: </w:t>
                            </w:r>
                            <w:r w:rsidR="0074450E" w:rsidRPr="00BC2F76">
                              <w:rPr>
                                <w:highlight w:val="yellow"/>
                              </w:rPr>
                              <w:t>H</w:t>
                            </w:r>
                            <w:r w:rsidR="005C1AC0" w:rsidRPr="00BC2F76">
                              <w:rPr>
                                <w:highlight w:val="yellow"/>
                              </w:rPr>
                              <w:t xml:space="preserve">ypalon </w:t>
                            </w:r>
                            <w:r w:rsidR="001B155B">
                              <w:rPr>
                                <w:highlight w:val="yellow"/>
                              </w:rPr>
                              <w:t xml:space="preserve">&amp; b-52 </w:t>
                            </w:r>
                            <w:r w:rsidR="005C1AC0" w:rsidRPr="00BC2F76">
                              <w:rPr>
                                <w:highlight w:val="yellow"/>
                              </w:rPr>
                              <w:t>use</w:t>
                            </w:r>
                            <w:r w:rsidR="0074450E">
                              <w:t xml:space="preserve"> </w:t>
                            </w:r>
                            <w:r w:rsidR="005C1AC0" w:rsidRPr="00BC2F76">
                              <w:rPr>
                                <w:highlight w:val="yellow"/>
                              </w:rPr>
                              <w:t>Revers side pic seam</w:t>
                            </w:r>
                            <w:r w:rsidR="005C1AC0">
                              <w:t xml:space="preserve"> </w:t>
                            </w:r>
                          </w:p>
                          <w:p w14:paraId="49628C81" w14:textId="77777777" w:rsidR="0098394F" w:rsidRDefault="0098394F" w:rsidP="0098394F">
                            <w:r>
                              <w:t>Style Color: KUMUL</w:t>
                            </w:r>
                          </w:p>
                          <w:p w14:paraId="64B50CF3" w14:textId="073ABB0A" w:rsidR="0098394F" w:rsidRPr="003503AC" w:rsidRDefault="0098394F" w:rsidP="0098394F">
                            <w:r>
                              <w:t xml:space="preserve">RM Color: </w:t>
                            </w:r>
                            <w:r w:rsidR="001B155B" w:rsidRPr="006C0A33">
                              <w:rPr>
                                <w:highlight w:val="yellow"/>
                              </w:rPr>
                              <w:t>BLACK (B-52)</w:t>
                            </w:r>
                            <w:r w:rsidR="006C0A33" w:rsidRPr="006C0A33">
                              <w:rPr>
                                <w:highlight w:val="yellow"/>
                              </w:rPr>
                              <w:t xml:space="preserve"> (available)</w:t>
                            </w:r>
                          </w:p>
                          <w:p w14:paraId="63607732" w14:textId="77777777" w:rsidR="0098394F" w:rsidRDefault="0098394F" w:rsidP="0098394F"/>
                        </w:txbxContent>
                      </v:textbox>
                    </v:shape>
                  </w:pict>
                </mc:Fallback>
              </mc:AlternateContent>
            </w:r>
            <w:r w:rsidR="009F2D1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0DD8694" wp14:editId="0B5F348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96521</wp:posOffset>
                      </wp:positionV>
                      <wp:extent cx="1288415" cy="807720"/>
                      <wp:effectExtent l="0" t="0" r="26035" b="1143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8415" cy="807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5473BA" w14:textId="2FE3E4CD" w:rsidR="005C1AC0" w:rsidRDefault="005C1AC0" w:rsidP="005C1AC0">
                                  <w:r>
                                    <w:t xml:space="preserve">Item: </w:t>
                                  </w:r>
                                  <w:r w:rsidRPr="005C1AC0">
                                    <w:rPr>
                                      <w:highlight w:val="yellow"/>
                                    </w:rPr>
                                    <w:t>POLY MESH</w:t>
                                  </w:r>
                                  <w:r>
                                    <w:t xml:space="preserve"> </w:t>
                                  </w:r>
                                  <w:r w:rsidRPr="005C1AC0">
                                    <w:rPr>
                                      <w:highlight w:val="yellow"/>
                                    </w:rPr>
                                    <w:t>INSIDE 420D LINING</w:t>
                                  </w:r>
                                  <w:r>
                                    <w:t xml:space="preserve"> </w:t>
                                  </w:r>
                                </w:p>
                                <w:p w14:paraId="14B1050C" w14:textId="77777777" w:rsidR="005C1AC0" w:rsidRDefault="005C1AC0" w:rsidP="005C1AC0">
                                  <w:r>
                                    <w:t>Style Color: KUMUL</w:t>
                                  </w:r>
                                </w:p>
                                <w:p w14:paraId="466D8710" w14:textId="19FE1535" w:rsidR="005C1AC0" w:rsidRDefault="005C1AC0" w:rsidP="005C1AC0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DD8694" id="Text Box 34" o:spid="_x0000_s1036" type="#_x0000_t202" style="position:absolute;margin-left:-.25pt;margin-top:7.6pt;width:101.45pt;height:63.6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" fillcolor="white [3201]" strokeweight=".5pt">
                      <v:textbox>
                        <w:txbxContent>
                          <w:p w14:paraId="0B5473BA" w14:textId="2FE3E4CD" w:rsidR="005C1AC0" w:rsidRDefault="005C1AC0" w:rsidP="005C1AC0">
                            <w:r>
                              <w:t xml:space="preserve">Item: </w:t>
                            </w:r>
                            <w:r w:rsidRPr="005C1AC0">
                              <w:rPr>
                                <w:highlight w:val="yellow"/>
                              </w:rPr>
                              <w:t>POLY MESH</w:t>
                            </w:r>
                            <w:r>
                              <w:t xml:space="preserve"> </w:t>
                            </w:r>
                            <w:r w:rsidRPr="005C1AC0">
                              <w:rPr>
                                <w:highlight w:val="yellow"/>
                              </w:rPr>
                              <w:t>INSIDE 420D LINING</w:t>
                            </w:r>
                            <w:r>
                              <w:t xml:space="preserve"> </w:t>
                            </w:r>
                          </w:p>
                          <w:p w14:paraId="14B1050C" w14:textId="77777777" w:rsidR="005C1AC0" w:rsidRDefault="005C1AC0" w:rsidP="005C1AC0">
                            <w:r>
                              <w:t>Style Color: KUMUL</w:t>
                            </w:r>
                          </w:p>
                          <w:p w14:paraId="466D8710" w14:textId="19FE1535" w:rsidR="005C1AC0" w:rsidRDefault="005C1AC0" w:rsidP="005C1AC0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2599846" w14:textId="69846CBF" w:rsidR="004E0B40" w:rsidRPr="004E0B40" w:rsidRDefault="004E0B40" w:rsidP="004E0B40"/>
          <w:p w14:paraId="6A0455AD" w14:textId="2C9695ED" w:rsidR="004E0B40" w:rsidRPr="004E0B40" w:rsidRDefault="004E0B40" w:rsidP="004E0B40"/>
          <w:p w14:paraId="2DCCD0F0" w14:textId="61D4F2CF" w:rsidR="004E0B40" w:rsidRDefault="004E0B40" w:rsidP="004E0B40"/>
          <w:p w14:paraId="6C25791F" w14:textId="527D31D9" w:rsidR="004E0B40" w:rsidRDefault="004E0B40" w:rsidP="004E0B40"/>
          <w:p w14:paraId="058F21EB" w14:textId="713CAABD" w:rsidR="004E0B40" w:rsidRDefault="004E0B40" w:rsidP="004E0B40"/>
          <w:p w14:paraId="414E5326" w14:textId="124D2A42" w:rsidR="004E0B40" w:rsidRPr="004E0B40" w:rsidRDefault="004E0B40" w:rsidP="004E0B40"/>
          <w:p w14:paraId="38A91159" w14:textId="28C9AEF7" w:rsidR="004E0B40" w:rsidRPr="004E0B40" w:rsidRDefault="003B35B1" w:rsidP="003B35B1">
            <w:pPr>
              <w:tabs>
                <w:tab w:val="left" w:pos="4005"/>
              </w:tabs>
            </w:pPr>
            <w:r>
              <w:tab/>
            </w:r>
          </w:p>
          <w:p w14:paraId="50D1D762" w14:textId="35EDA2FD" w:rsidR="004E0B40" w:rsidRPr="004E0B40" w:rsidRDefault="004E0B40" w:rsidP="004E0B40"/>
          <w:p w14:paraId="56CB73DF" w14:textId="1B8DA54A" w:rsidR="004E0B40" w:rsidRPr="004E0B40" w:rsidRDefault="004E0B40" w:rsidP="004E0B40"/>
          <w:p w14:paraId="03C34D50" w14:textId="1E4FDB25" w:rsidR="004E0B40" w:rsidRPr="004E0B40" w:rsidRDefault="00945135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ED4560E" wp14:editId="1327DBF6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92710</wp:posOffset>
                      </wp:positionV>
                      <wp:extent cx="1558290" cy="723900"/>
                      <wp:effectExtent l="0" t="0" r="22860" b="1905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829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A16A1" w14:textId="53C81FF6" w:rsidR="00BC2F76" w:rsidRDefault="00BC2F76" w:rsidP="00BC2F76">
                                  <w:r>
                                    <w:t xml:space="preserve">Item: 25MM NYLON TAPE </w:t>
                                  </w:r>
                                </w:p>
                                <w:p w14:paraId="480712FF" w14:textId="77777777" w:rsidR="00BC2F76" w:rsidRDefault="00BC2F76" w:rsidP="00BC2F76">
                                  <w:r>
                                    <w:t>Style Color: KUMUL</w:t>
                                  </w:r>
                                </w:p>
                                <w:p w14:paraId="116BBA16" w14:textId="73689A73" w:rsidR="00BC2F76" w:rsidRDefault="00BC2F76" w:rsidP="00BC2F76">
                                  <w:r>
                                    <w:t>RM Color: KUMUL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4560E" id="Text Box 42" o:spid="_x0000_s1037" type="#_x0000_t202" style="position:absolute;margin-left:51.95pt;margin-top:7.3pt;width:122.7pt;height:57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" fillcolor="white [3201]" strokeweight=".5pt">
                      <v:textbox>
                        <w:txbxContent>
                          <w:p w14:paraId="4B6A16A1" w14:textId="53C81FF6" w:rsidR="00BC2F76" w:rsidRDefault="00BC2F76" w:rsidP="00BC2F76">
                            <w:r>
                              <w:t xml:space="preserve">Item: 25MM NYLON TAPE </w:t>
                            </w:r>
                          </w:p>
                          <w:p w14:paraId="480712FF" w14:textId="77777777" w:rsidR="00BC2F76" w:rsidRDefault="00BC2F76" w:rsidP="00BC2F76">
                            <w:r>
                              <w:t>Style Color: KUMUL</w:t>
                            </w:r>
                          </w:p>
                          <w:p w14:paraId="116BBA16" w14:textId="73689A73" w:rsidR="00BC2F76" w:rsidRDefault="00BC2F76" w:rsidP="00BC2F76">
                            <w:r>
                              <w:t>RM Color: KUMUL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155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090F382" wp14:editId="749765B4">
                      <wp:simplePos x="0" y="0"/>
                      <wp:positionH relativeFrom="column">
                        <wp:posOffset>3387725</wp:posOffset>
                      </wp:positionH>
                      <wp:positionV relativeFrom="paragraph">
                        <wp:posOffset>8890</wp:posOffset>
                      </wp:positionV>
                      <wp:extent cx="1333500" cy="769620"/>
                      <wp:effectExtent l="0" t="0" r="19050" b="1143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769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B13E2C" w14:textId="21F7E19C" w:rsidR="005C1AC0" w:rsidRDefault="005C1AC0" w:rsidP="005C1AC0">
                                  <w:r>
                                    <w:t xml:space="preserve">Item: poly mesh  </w:t>
                                  </w:r>
                                </w:p>
                                <w:p w14:paraId="0E22399B" w14:textId="77777777" w:rsidR="005C1AC0" w:rsidRDefault="005C1AC0" w:rsidP="005C1AC0">
                                  <w:r>
                                    <w:t>Style Color: KUMUL</w:t>
                                  </w:r>
                                </w:p>
                                <w:p w14:paraId="2248C764" w14:textId="235546E6" w:rsidR="005C1AC0" w:rsidRDefault="005C1AC0" w:rsidP="005C1AC0">
                                  <w:r>
                                    <w:t>RM Color: 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0F382" id="Text Box 32" o:spid="_x0000_s1038" type="#_x0000_t202" style="position:absolute;margin-left:266.75pt;margin-top:.7pt;width:105pt;height:60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" fillcolor="white [3201]" strokeweight=".5pt">
                      <v:textbox>
                        <w:txbxContent>
                          <w:p w14:paraId="7BB13E2C" w14:textId="21F7E19C" w:rsidR="005C1AC0" w:rsidRDefault="005C1AC0" w:rsidP="005C1AC0">
                            <w:r>
                              <w:t xml:space="preserve">Item: poly mesh  </w:t>
                            </w:r>
                          </w:p>
                          <w:p w14:paraId="0E22399B" w14:textId="77777777" w:rsidR="005C1AC0" w:rsidRDefault="005C1AC0" w:rsidP="005C1AC0">
                            <w:r>
                              <w:t>Style Color: KUMUL</w:t>
                            </w:r>
                          </w:p>
                          <w:p w14:paraId="2248C764" w14:textId="235546E6" w:rsidR="005C1AC0" w:rsidRDefault="005C1AC0" w:rsidP="005C1AC0">
                            <w:r>
                              <w:t>RM Color: 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0A1C24" w14:textId="20796C80" w:rsidR="004E0B40" w:rsidRPr="004E0B40" w:rsidRDefault="004E0B40" w:rsidP="004E0B40"/>
          <w:p w14:paraId="7B0198AD" w14:textId="27697BE4" w:rsidR="004E0B40" w:rsidRPr="004E0B40" w:rsidRDefault="004E0B40" w:rsidP="004E0B40"/>
          <w:p w14:paraId="26564972" w14:textId="61BBCC78" w:rsidR="004E0B40" w:rsidRDefault="004E0B40" w:rsidP="004E0B40"/>
          <w:p w14:paraId="294BA7DA" w14:textId="32F89B60" w:rsidR="004E0B40" w:rsidRPr="004E0B40" w:rsidRDefault="004E0B40" w:rsidP="004E0B40"/>
          <w:p w14:paraId="2A93A6BE" w14:textId="4A8A2A6F" w:rsidR="004E0B40" w:rsidRPr="004E0B40" w:rsidRDefault="004E0B40" w:rsidP="004E0B40"/>
        </w:tc>
      </w:tr>
    </w:tbl>
    <w:p w14:paraId="27FD0E76" w14:textId="61D96CAA" w:rsidR="00C16F57" w:rsidRDefault="00C16F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X="80" w:tblpY="-2"/>
        <w:tblW w:w="5003" w:type="pct"/>
        <w:tblLook w:val="04A0" w:firstRow="1" w:lastRow="0" w:firstColumn="1" w:lastColumn="0" w:noHBand="0" w:noVBand="1"/>
        <w:tblDescription w:val="Bill To/Ship To"/>
      </w:tblPr>
      <w:tblGrid>
        <w:gridCol w:w="9356"/>
      </w:tblGrid>
      <w:tr w:rsidR="00C16F57" w:rsidRPr="00DE4BCC" w14:paraId="1F3251DC" w14:textId="77777777" w:rsidTr="00821B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FEE9762" w14:textId="77777777" w:rsidR="00C16F57" w:rsidRPr="00DE4BCC" w:rsidRDefault="00C16F57" w:rsidP="00821B62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821B62" w:rsidRPr="00DE4BCC" w14:paraId="58642B32" w14:textId="77777777" w:rsidTr="00AD590D">
        <w:trPr>
          <w:trHeight w:val="4013"/>
        </w:trPr>
        <w:tc>
          <w:tcPr>
            <w:tcW w:w="5000" w:type="pct"/>
          </w:tcPr>
          <w:p w14:paraId="3C56D8BA" w14:textId="50137F1F" w:rsidR="000C4AD5" w:rsidRPr="000C4AD5" w:rsidRDefault="00E4530E" w:rsidP="000C4A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9E54CD9" wp14:editId="5ECFB82D">
                      <wp:simplePos x="0" y="0"/>
                      <wp:positionH relativeFrom="column">
                        <wp:posOffset>1916084</wp:posOffset>
                      </wp:positionH>
                      <wp:positionV relativeFrom="paragraph">
                        <wp:posOffset>582757</wp:posOffset>
                      </wp:positionV>
                      <wp:extent cx="1042554" cy="1028700"/>
                      <wp:effectExtent l="38100" t="38100" r="24765" b="1905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42554" cy="1028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7828F" id="Straight Arrow Connector 46" o:spid="_x0000_s1026" type="#_x0000_t32" style="position:absolute;margin-left:150.85pt;margin-top:45.9pt;width:82.1pt;height:81pt;flip:x 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EA783A7" wp14:editId="41A13191">
                  <wp:extent cx="5548745" cy="1028621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l="32023" t="51741" r="25263" b="34181"/>
                          <a:stretch/>
                        </pic:blipFill>
                        <pic:spPr bwMode="auto">
                          <a:xfrm>
                            <a:off x="0" y="0"/>
                            <a:ext cx="5779770" cy="10714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  <w:p w14:paraId="688588A5" w14:textId="6174920A" w:rsidR="000C4AD5" w:rsidRPr="000C4AD5" w:rsidRDefault="000C4AD5" w:rsidP="000C4A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A65A47C" w14:textId="0E07A05C" w:rsidR="00821B62" w:rsidRPr="00711EBF" w:rsidRDefault="00E4530E" w:rsidP="00821B62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8FA386B" wp14:editId="7F9585E9">
                      <wp:simplePos x="0" y="0"/>
                      <wp:positionH relativeFrom="column">
                        <wp:posOffset>2879898</wp:posOffset>
                      </wp:positionH>
                      <wp:positionV relativeFrom="paragraph">
                        <wp:posOffset>23784</wp:posOffset>
                      </wp:positionV>
                      <wp:extent cx="1809750" cy="400050"/>
                      <wp:effectExtent l="0" t="0" r="19050" b="1905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7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8FA8FE" w14:textId="4507DF12" w:rsidR="000C4AD5" w:rsidRDefault="000C4AD5" w:rsidP="000C4AD5">
                                  <w:r>
                                    <w:t xml:space="preserve">Attaching on </w:t>
                                  </w:r>
                                  <w:r w:rsidR="007D0FF4">
                                    <w:t xml:space="preserve">back </w:t>
                                  </w:r>
                                  <w:r w:rsidR="00E4530E">
                                    <w:t xml:space="preserve">Mesh </w:t>
                                  </w:r>
                                  <w:r w:rsidR="007D0FF4">
                                    <w:t>panel</w:t>
                                  </w:r>
                                  <w:r>
                                    <w:t xml:space="preserve"> 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A386B" id="Text Box 71" o:spid="_x0000_s1039" type="#_x0000_t202" style="position:absolute;margin-left:226.75pt;margin-top:1.85pt;width:142.5pt;height:31.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" fillcolor="white [3201]" strokeweight=".5pt">
                      <v:textbox>
                        <w:txbxContent>
                          <w:p w14:paraId="118FA8FE" w14:textId="4507DF12" w:rsidR="000C4AD5" w:rsidRDefault="000C4AD5" w:rsidP="000C4AD5">
                            <w:r>
                              <w:t xml:space="preserve">Attaching on </w:t>
                            </w:r>
                            <w:r w:rsidR="007D0FF4">
                              <w:t xml:space="preserve">back </w:t>
                            </w:r>
                            <w:r w:rsidR="00E4530E">
                              <w:t xml:space="preserve">Mesh </w:t>
                            </w:r>
                            <w:r w:rsidR="007D0FF4">
                              <w:t>panel</w:t>
                            </w:r>
                            <w:r>
                              <w:t xml:space="preserve">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404C1C8" w14:textId="77777777" w:rsidR="00821B62" w:rsidRPr="00821B62" w:rsidRDefault="00821B62" w:rsidP="00821B62"/>
    <w:tbl>
      <w:tblPr>
        <w:tblStyle w:val="InvoiceTable"/>
        <w:tblpPr w:leftFromText="180" w:rightFromText="180" w:vertAnchor="text" w:horzAnchor="margin" w:tblpY="80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590D" w:rsidRPr="00DE4BCC" w14:paraId="769D8889" w14:textId="77777777" w:rsidTr="00AD59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6188B1D" w14:textId="77777777" w:rsidR="00AD590D" w:rsidRPr="00DE4BCC" w:rsidRDefault="00AD590D" w:rsidP="00AD590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96389A" w:rsidRPr="00DE4BCC" w14:paraId="19693E1E" w14:textId="77777777" w:rsidTr="000E2454">
        <w:trPr>
          <w:trHeight w:val="4283"/>
        </w:trPr>
        <w:tc>
          <w:tcPr>
            <w:tcW w:w="5000" w:type="pct"/>
          </w:tcPr>
          <w:p w14:paraId="33C7D6FC" w14:textId="1DA34F9A" w:rsidR="0096389A" w:rsidRDefault="0096389A" w:rsidP="00AD590D">
            <w:pPr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Label artwork</w:t>
            </w:r>
          </w:p>
          <w:p w14:paraId="2B5FE88D" w14:textId="2CC6A74E" w:rsidR="0096389A" w:rsidRPr="00711EBF" w:rsidRDefault="000E2454" w:rsidP="00AD590D">
            <w:pPr>
              <w:rPr>
                <w:color w:val="auto"/>
                <w:sz w:val="20"/>
                <w:szCs w:val="22"/>
              </w:rPr>
            </w:pPr>
            <w:r w:rsidRPr="000E2454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57920" behindDoc="1" locked="0" layoutInCell="1" allowOverlap="1" wp14:anchorId="5C0D3925" wp14:editId="5B640967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1228725</wp:posOffset>
                  </wp:positionV>
                  <wp:extent cx="2743200" cy="990014"/>
                  <wp:effectExtent l="0" t="0" r="0" b="63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990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E2454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56896" behindDoc="1" locked="0" layoutInCell="1" allowOverlap="1" wp14:anchorId="57AE6CD2" wp14:editId="4C5BA6E4">
                  <wp:simplePos x="0" y="0"/>
                  <wp:positionH relativeFrom="column">
                    <wp:posOffset>-1434</wp:posOffset>
                  </wp:positionH>
                  <wp:positionV relativeFrom="paragraph">
                    <wp:posOffset>1236345</wp:posOffset>
                  </wp:positionV>
                  <wp:extent cx="2781300" cy="1001387"/>
                  <wp:effectExtent l="0" t="0" r="0" b="889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1001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E2454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55872" behindDoc="1" locked="0" layoutInCell="1" allowOverlap="1" wp14:anchorId="5FB2279A" wp14:editId="451D53FA">
                  <wp:simplePos x="0" y="0"/>
                  <wp:positionH relativeFrom="column">
                    <wp:posOffset>2884805</wp:posOffset>
                  </wp:positionH>
                  <wp:positionV relativeFrom="paragraph">
                    <wp:posOffset>70485</wp:posOffset>
                  </wp:positionV>
                  <wp:extent cx="2772504" cy="998220"/>
                  <wp:effectExtent l="0" t="0" r="889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504" cy="99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6389A" w:rsidRPr="0096389A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54848" behindDoc="1" locked="0" layoutInCell="1" allowOverlap="1" wp14:anchorId="7B7114D6" wp14:editId="76EB9307">
                  <wp:simplePos x="0" y="0"/>
                  <wp:positionH relativeFrom="column">
                    <wp:posOffset>19686</wp:posOffset>
                  </wp:positionH>
                  <wp:positionV relativeFrom="paragraph">
                    <wp:posOffset>85725</wp:posOffset>
                  </wp:positionV>
                  <wp:extent cx="2744824" cy="9906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20" cy="99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0C666BC" w14:textId="72FA7FAC" w:rsidR="00C16F57" w:rsidRDefault="00C16F57">
      <w:pPr>
        <w:rPr>
          <w:color w:val="auto"/>
        </w:rPr>
      </w:pPr>
    </w:p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57B5" w14:paraId="31B4CDA2" w14:textId="77777777" w:rsidTr="008357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</w:tcPr>
          <w:p w14:paraId="1B33EA6B" w14:textId="79458309" w:rsidR="008357B5" w:rsidRDefault="008357B5" w:rsidP="008357B5">
            <w:r>
              <w:t>PACKING</w:t>
            </w:r>
          </w:p>
        </w:tc>
      </w:tr>
      <w:tr w:rsidR="008357B5" w14:paraId="6BBB34F3" w14:textId="77777777" w:rsidTr="008357B5">
        <w:tc>
          <w:tcPr>
            <w:tcW w:w="9350" w:type="dxa"/>
          </w:tcPr>
          <w:p w14:paraId="7AB77973" w14:textId="0374AFDB" w:rsidR="008357B5" w:rsidRDefault="008357B5" w:rsidP="008357B5">
            <w:r>
              <w:t xml:space="preserve">ONE SIZE BULK PACK </w:t>
            </w:r>
          </w:p>
        </w:tc>
      </w:tr>
    </w:tbl>
    <w:p w14:paraId="0F00E50B" w14:textId="77777777" w:rsidR="008357B5" w:rsidRPr="008357B5" w:rsidRDefault="008357B5" w:rsidP="008357B5"/>
    <w:sectPr w:rsidR="008357B5" w:rsidRPr="008357B5" w:rsidSect="007E3D23">
      <w:footerReference w:type="default" r:id="rId19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ACAFD" w14:textId="77777777" w:rsidR="000D68E5" w:rsidRDefault="000D68E5">
      <w:pPr>
        <w:spacing w:after="0"/>
      </w:pPr>
      <w:r>
        <w:separator/>
      </w:r>
    </w:p>
  </w:endnote>
  <w:endnote w:type="continuationSeparator" w:id="0">
    <w:p w14:paraId="74C4FBF2" w14:textId="77777777" w:rsidR="000D68E5" w:rsidRDefault="000D6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6C8D" w14:textId="77777777" w:rsidR="000D68E5" w:rsidRDefault="000D68E5">
      <w:pPr>
        <w:spacing w:after="0"/>
      </w:pPr>
      <w:r>
        <w:separator/>
      </w:r>
    </w:p>
  </w:footnote>
  <w:footnote w:type="continuationSeparator" w:id="0">
    <w:p w14:paraId="5AB64D8D" w14:textId="77777777" w:rsidR="000D68E5" w:rsidRDefault="000D68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2652">
    <w:abstractNumId w:val="0"/>
  </w:num>
  <w:num w:numId="2" w16cid:durableId="1565335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12F90"/>
    <w:rsid w:val="00044B7C"/>
    <w:rsid w:val="00047818"/>
    <w:rsid w:val="00051B06"/>
    <w:rsid w:val="000662D0"/>
    <w:rsid w:val="000677DA"/>
    <w:rsid w:val="0007756D"/>
    <w:rsid w:val="000A13CF"/>
    <w:rsid w:val="000B1457"/>
    <w:rsid w:val="000C4AD5"/>
    <w:rsid w:val="000D37AE"/>
    <w:rsid w:val="000D68E5"/>
    <w:rsid w:val="000E2454"/>
    <w:rsid w:val="000E45E2"/>
    <w:rsid w:val="000E5146"/>
    <w:rsid w:val="00120286"/>
    <w:rsid w:val="00136E3C"/>
    <w:rsid w:val="00145044"/>
    <w:rsid w:val="00147208"/>
    <w:rsid w:val="00155384"/>
    <w:rsid w:val="0018603C"/>
    <w:rsid w:val="001B155B"/>
    <w:rsid w:val="001D0C6A"/>
    <w:rsid w:val="001D21B1"/>
    <w:rsid w:val="001E5C8E"/>
    <w:rsid w:val="00223B8D"/>
    <w:rsid w:val="00255734"/>
    <w:rsid w:val="002750DA"/>
    <w:rsid w:val="0028638D"/>
    <w:rsid w:val="002A2DA1"/>
    <w:rsid w:val="002A4407"/>
    <w:rsid w:val="002C1327"/>
    <w:rsid w:val="002C6EAE"/>
    <w:rsid w:val="0032329C"/>
    <w:rsid w:val="003340D9"/>
    <w:rsid w:val="003366D8"/>
    <w:rsid w:val="00371D00"/>
    <w:rsid w:val="00383D76"/>
    <w:rsid w:val="003B35B1"/>
    <w:rsid w:val="003B390E"/>
    <w:rsid w:val="003C192B"/>
    <w:rsid w:val="003C2460"/>
    <w:rsid w:val="003C256A"/>
    <w:rsid w:val="003D0F47"/>
    <w:rsid w:val="003E2F5B"/>
    <w:rsid w:val="003E59F8"/>
    <w:rsid w:val="004342C2"/>
    <w:rsid w:val="00437F9D"/>
    <w:rsid w:val="00446D64"/>
    <w:rsid w:val="00451E2E"/>
    <w:rsid w:val="00476EFA"/>
    <w:rsid w:val="004A7424"/>
    <w:rsid w:val="004C306F"/>
    <w:rsid w:val="004C30E4"/>
    <w:rsid w:val="004C31C0"/>
    <w:rsid w:val="004C34EC"/>
    <w:rsid w:val="004C726C"/>
    <w:rsid w:val="004D0253"/>
    <w:rsid w:val="004E0B40"/>
    <w:rsid w:val="004E3664"/>
    <w:rsid w:val="005076EA"/>
    <w:rsid w:val="00537596"/>
    <w:rsid w:val="00553DF6"/>
    <w:rsid w:val="005601D4"/>
    <w:rsid w:val="00575A98"/>
    <w:rsid w:val="00591137"/>
    <w:rsid w:val="005A09D6"/>
    <w:rsid w:val="005A487C"/>
    <w:rsid w:val="005B3042"/>
    <w:rsid w:val="005C1AC0"/>
    <w:rsid w:val="005C2CF2"/>
    <w:rsid w:val="005D0832"/>
    <w:rsid w:val="005E4A3B"/>
    <w:rsid w:val="0061010E"/>
    <w:rsid w:val="006433F3"/>
    <w:rsid w:val="00650B59"/>
    <w:rsid w:val="0065347E"/>
    <w:rsid w:val="00664C5D"/>
    <w:rsid w:val="00666AC2"/>
    <w:rsid w:val="006C0A33"/>
    <w:rsid w:val="006D6A3A"/>
    <w:rsid w:val="006F24EC"/>
    <w:rsid w:val="00705B47"/>
    <w:rsid w:val="00711EBF"/>
    <w:rsid w:val="007265C0"/>
    <w:rsid w:val="0073324A"/>
    <w:rsid w:val="00735CF9"/>
    <w:rsid w:val="0074450E"/>
    <w:rsid w:val="00747E46"/>
    <w:rsid w:val="00797D0E"/>
    <w:rsid w:val="007A209A"/>
    <w:rsid w:val="007B0C03"/>
    <w:rsid w:val="007B56EE"/>
    <w:rsid w:val="007C1E31"/>
    <w:rsid w:val="007D0FF4"/>
    <w:rsid w:val="007E1496"/>
    <w:rsid w:val="007E3D23"/>
    <w:rsid w:val="00821B62"/>
    <w:rsid w:val="008357B5"/>
    <w:rsid w:val="008675B2"/>
    <w:rsid w:val="00894FA0"/>
    <w:rsid w:val="00922E67"/>
    <w:rsid w:val="009303CA"/>
    <w:rsid w:val="00945135"/>
    <w:rsid w:val="0096389A"/>
    <w:rsid w:val="0098394F"/>
    <w:rsid w:val="00985466"/>
    <w:rsid w:val="00994A93"/>
    <w:rsid w:val="009A2DAF"/>
    <w:rsid w:val="009D21B9"/>
    <w:rsid w:val="009F0E8D"/>
    <w:rsid w:val="009F2D14"/>
    <w:rsid w:val="00A30D87"/>
    <w:rsid w:val="00A33C84"/>
    <w:rsid w:val="00A42DBF"/>
    <w:rsid w:val="00A56B70"/>
    <w:rsid w:val="00A66A35"/>
    <w:rsid w:val="00A75B2D"/>
    <w:rsid w:val="00A835B2"/>
    <w:rsid w:val="00AA3C0E"/>
    <w:rsid w:val="00AC250E"/>
    <w:rsid w:val="00AD590D"/>
    <w:rsid w:val="00AF3C61"/>
    <w:rsid w:val="00B11297"/>
    <w:rsid w:val="00B2537A"/>
    <w:rsid w:val="00B445DD"/>
    <w:rsid w:val="00B8674E"/>
    <w:rsid w:val="00B8707A"/>
    <w:rsid w:val="00BA4210"/>
    <w:rsid w:val="00BA73F7"/>
    <w:rsid w:val="00BB351C"/>
    <w:rsid w:val="00BC1AF9"/>
    <w:rsid w:val="00BC2F76"/>
    <w:rsid w:val="00BD6B87"/>
    <w:rsid w:val="00C066BC"/>
    <w:rsid w:val="00C16F57"/>
    <w:rsid w:val="00C7576A"/>
    <w:rsid w:val="00CA528F"/>
    <w:rsid w:val="00CC4B71"/>
    <w:rsid w:val="00CF00C0"/>
    <w:rsid w:val="00CF4FEE"/>
    <w:rsid w:val="00D0378E"/>
    <w:rsid w:val="00D3176E"/>
    <w:rsid w:val="00D336B6"/>
    <w:rsid w:val="00D44742"/>
    <w:rsid w:val="00D776E0"/>
    <w:rsid w:val="00DB414C"/>
    <w:rsid w:val="00DC2E1D"/>
    <w:rsid w:val="00DE4BCC"/>
    <w:rsid w:val="00DF38F3"/>
    <w:rsid w:val="00E40E81"/>
    <w:rsid w:val="00E4530E"/>
    <w:rsid w:val="00E91C1C"/>
    <w:rsid w:val="00E93967"/>
    <w:rsid w:val="00EB7B91"/>
    <w:rsid w:val="00EC52D1"/>
    <w:rsid w:val="00ED10FD"/>
    <w:rsid w:val="00ED52F9"/>
    <w:rsid w:val="00F07EAE"/>
    <w:rsid w:val="00F245C1"/>
    <w:rsid w:val="00F33D62"/>
    <w:rsid w:val="00F33DF5"/>
    <w:rsid w:val="00F37692"/>
    <w:rsid w:val="00F51E42"/>
    <w:rsid w:val="00F529E0"/>
    <w:rsid w:val="00F769F1"/>
    <w:rsid w:val="00F900BE"/>
    <w:rsid w:val="00FA0867"/>
    <w:rsid w:val="00FA4FCB"/>
    <w:rsid w:val="00FA5EFB"/>
    <w:rsid w:val="00FC13FD"/>
    <w:rsid w:val="00FE2678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7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4D025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237945"/>
    <w:rsid w:val="0024244D"/>
    <w:rsid w:val="002469A9"/>
    <w:rsid w:val="0034771E"/>
    <w:rsid w:val="0036675B"/>
    <w:rsid w:val="00374C8D"/>
    <w:rsid w:val="003E048A"/>
    <w:rsid w:val="00402ACA"/>
    <w:rsid w:val="00476E9E"/>
    <w:rsid w:val="004B313D"/>
    <w:rsid w:val="004F05F6"/>
    <w:rsid w:val="00517E07"/>
    <w:rsid w:val="00623A13"/>
    <w:rsid w:val="00712F22"/>
    <w:rsid w:val="00717460"/>
    <w:rsid w:val="007B3EE0"/>
    <w:rsid w:val="00830197"/>
    <w:rsid w:val="00875C2A"/>
    <w:rsid w:val="008D55CE"/>
    <w:rsid w:val="00925722"/>
    <w:rsid w:val="00941168"/>
    <w:rsid w:val="009F502E"/>
    <w:rsid w:val="00AA3C0E"/>
    <w:rsid w:val="00AF3AC3"/>
    <w:rsid w:val="00C61CDB"/>
    <w:rsid w:val="00CB3A63"/>
    <w:rsid w:val="00CB6455"/>
    <w:rsid w:val="00D20B2D"/>
    <w:rsid w:val="00D47C45"/>
    <w:rsid w:val="00D57713"/>
    <w:rsid w:val="00D657F2"/>
    <w:rsid w:val="00E622A1"/>
    <w:rsid w:val="00ED41F3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0A2F41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0A2F41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2025-07-28T01:55:00Z</dcterms:created>
  <dcterms:modified xsi:type="dcterms:W3CDTF">2025-07-28T01:55:00Z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