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9CCD9" w14:textId="2395AD30" w:rsidR="00B038FA" w:rsidRPr="00B038FA" w:rsidRDefault="00B038FA">
      <w:p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STYLE REFERENCE NUMBER – LINK-PB-25-</w:t>
      </w:r>
      <w:r w:rsidR="00E47E91">
        <w:rPr>
          <w:b/>
          <w:bCs/>
          <w:color w:val="FF0000"/>
          <w:sz w:val="24"/>
          <w:szCs w:val="24"/>
        </w:rPr>
        <w:t>134</w:t>
      </w:r>
      <w:r w:rsidR="007F5571">
        <w:rPr>
          <w:b/>
          <w:bCs/>
          <w:color w:val="FF0000"/>
          <w:sz w:val="24"/>
          <w:szCs w:val="24"/>
        </w:rPr>
        <w:t>A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B038FA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6410B6E1" w:rsidR="005C2CF2" w:rsidRPr="00711EBF" w:rsidRDefault="000B6685" w:rsidP="00DE4BCC">
            <w:pPr>
              <w:pStyle w:val="Subtitle"/>
              <w:rPr>
                <w:color w:val="auto"/>
              </w:rPr>
            </w:pP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4936F9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g2g v2</w:t>
            </w: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Pack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AC14B0">
                  <w:rPr>
                    <w:color w:val="002060"/>
                  </w:rPr>
                  <w:t>April 2</w:t>
                </w:r>
                <w:r w:rsidR="000A03E5">
                  <w:rPr>
                    <w:color w:val="002060"/>
                  </w:rPr>
                  <w:t>8</w:t>
                </w:r>
                <w:r w:rsidR="00AC14B0">
                  <w:rPr>
                    <w:color w:val="002060"/>
                  </w:rPr>
                  <w:t>, 2026</w:t>
                </w:r>
              </w:sdtContent>
            </w:sdt>
          </w:p>
        </w:tc>
      </w:tr>
    </w:tbl>
    <w:p w14:paraId="2E06F1D6" w14:textId="0E725123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050"/>
        <w:gridCol w:w="2319"/>
        <w:gridCol w:w="2494"/>
        <w:gridCol w:w="2487"/>
      </w:tblGrid>
      <w:tr w:rsidR="001B6B88" w14:paraId="19AE759A" w14:textId="7F4EABB6" w:rsidTr="001B6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50" w:type="dxa"/>
            <w:vAlign w:val="center"/>
          </w:tcPr>
          <w:p w14:paraId="7FA2DD29" w14:textId="1E22C02A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19" w:type="dxa"/>
            <w:vAlign w:val="center"/>
          </w:tcPr>
          <w:p w14:paraId="260B65A2" w14:textId="1806A0A7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494" w:type="dxa"/>
            <w:vAlign w:val="center"/>
          </w:tcPr>
          <w:p w14:paraId="1E46B585" w14:textId="21F3F849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487" w:type="dxa"/>
          </w:tcPr>
          <w:p w14:paraId="081E4E8C" w14:textId="136BE580" w:rsidR="001B6B88" w:rsidRPr="001B6B88" w:rsidRDefault="001B6B88" w:rsidP="00037268">
            <w:pPr>
              <w:jc w:val="center"/>
              <w:rPr>
                <w:b w:val="0"/>
                <w:color w:val="auto"/>
              </w:rPr>
            </w:pPr>
            <w:r w:rsidRPr="001B6B88">
              <w:rPr>
                <w:b w:val="0"/>
                <w:color w:val="auto"/>
              </w:rPr>
              <w:t>QTY</w:t>
            </w:r>
          </w:p>
        </w:tc>
      </w:tr>
      <w:tr w:rsidR="00782984" w14:paraId="0805CD0D" w14:textId="0DB7F3DB" w:rsidTr="005D11AA">
        <w:tc>
          <w:tcPr>
            <w:tcW w:w="2050" w:type="dxa"/>
            <w:vAlign w:val="bottom"/>
          </w:tcPr>
          <w:p w14:paraId="54E256F5" w14:textId="2937D5F0" w:rsidR="00782984" w:rsidRPr="00782984" w:rsidRDefault="00782984" w:rsidP="00782984">
            <w:pPr>
              <w:jc w:val="center"/>
              <w:rPr>
                <w:rFonts w:cstheme="minorHAnsi"/>
                <w:b/>
                <w:bCs/>
                <w:color w:val="auto"/>
                <w:szCs w:val="18"/>
              </w:rPr>
            </w:pPr>
            <w:r w:rsidRPr="00782984">
              <w:rPr>
                <w:rFonts w:cstheme="minorHAnsi"/>
                <w:szCs w:val="18"/>
              </w:rPr>
              <w:t>PO-00617</w:t>
            </w:r>
          </w:p>
        </w:tc>
        <w:tc>
          <w:tcPr>
            <w:tcW w:w="2319" w:type="dxa"/>
            <w:vAlign w:val="bottom"/>
          </w:tcPr>
          <w:p w14:paraId="0A2ECFD2" w14:textId="0B88013A" w:rsidR="00782984" w:rsidRPr="00782984" w:rsidRDefault="00782984" w:rsidP="00782984">
            <w:pPr>
              <w:jc w:val="center"/>
              <w:rPr>
                <w:rFonts w:cstheme="minorHAnsi"/>
                <w:b/>
                <w:bCs/>
                <w:color w:val="auto"/>
                <w:szCs w:val="18"/>
              </w:rPr>
            </w:pPr>
            <w:r w:rsidRPr="00782984">
              <w:rPr>
                <w:rFonts w:cstheme="minorHAnsi"/>
                <w:szCs w:val="18"/>
              </w:rPr>
              <w:t>837535</w:t>
            </w:r>
          </w:p>
        </w:tc>
        <w:tc>
          <w:tcPr>
            <w:tcW w:w="2494" w:type="dxa"/>
            <w:vAlign w:val="center"/>
          </w:tcPr>
          <w:p w14:paraId="40E76476" w14:textId="4F598EBE" w:rsidR="00782984" w:rsidRPr="00782984" w:rsidRDefault="00782984" w:rsidP="00782984">
            <w:pPr>
              <w:jc w:val="center"/>
              <w:rPr>
                <w:rFonts w:cstheme="minorHAnsi"/>
                <w:b/>
                <w:bCs/>
                <w:color w:val="auto"/>
                <w:szCs w:val="18"/>
              </w:rPr>
            </w:pPr>
            <w:r w:rsidRPr="00782984">
              <w:rPr>
                <w:rFonts w:cstheme="minorHAnsi"/>
                <w:szCs w:val="18"/>
              </w:rPr>
              <w:t xml:space="preserve">Black </w:t>
            </w:r>
          </w:p>
        </w:tc>
        <w:tc>
          <w:tcPr>
            <w:tcW w:w="2487" w:type="dxa"/>
          </w:tcPr>
          <w:p w14:paraId="6512C55D" w14:textId="3694A4FB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50pcs</w:t>
            </w:r>
          </w:p>
        </w:tc>
      </w:tr>
      <w:tr w:rsidR="00782984" w14:paraId="05E972B9" w14:textId="77777777" w:rsidTr="005D11AA">
        <w:tc>
          <w:tcPr>
            <w:tcW w:w="2050" w:type="dxa"/>
            <w:vAlign w:val="bottom"/>
          </w:tcPr>
          <w:p w14:paraId="5F609177" w14:textId="376350B2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PO-00617</w:t>
            </w:r>
          </w:p>
        </w:tc>
        <w:tc>
          <w:tcPr>
            <w:tcW w:w="2319" w:type="dxa"/>
            <w:vAlign w:val="bottom"/>
          </w:tcPr>
          <w:p w14:paraId="16B965F6" w14:textId="57A062DD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837536</w:t>
            </w:r>
          </w:p>
        </w:tc>
        <w:tc>
          <w:tcPr>
            <w:tcW w:w="2494" w:type="dxa"/>
            <w:vAlign w:val="center"/>
          </w:tcPr>
          <w:p w14:paraId="61895F23" w14:textId="79D668B1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Ranger Green</w:t>
            </w:r>
          </w:p>
        </w:tc>
        <w:tc>
          <w:tcPr>
            <w:tcW w:w="2487" w:type="dxa"/>
          </w:tcPr>
          <w:p w14:paraId="6E13BA92" w14:textId="6DFCA466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50pcs</w:t>
            </w:r>
          </w:p>
        </w:tc>
      </w:tr>
      <w:tr w:rsidR="00782984" w14:paraId="7AA653AF" w14:textId="77777777" w:rsidTr="00ED524B">
        <w:tc>
          <w:tcPr>
            <w:tcW w:w="2050" w:type="dxa"/>
            <w:vAlign w:val="bottom"/>
          </w:tcPr>
          <w:p w14:paraId="4FE90E67" w14:textId="781B8797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PO-00617</w:t>
            </w:r>
          </w:p>
        </w:tc>
        <w:tc>
          <w:tcPr>
            <w:tcW w:w="2319" w:type="dxa"/>
            <w:vAlign w:val="center"/>
          </w:tcPr>
          <w:p w14:paraId="3ADA6F71" w14:textId="2ADFBB42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837534</w:t>
            </w:r>
          </w:p>
        </w:tc>
        <w:tc>
          <w:tcPr>
            <w:tcW w:w="2494" w:type="dxa"/>
            <w:vAlign w:val="center"/>
          </w:tcPr>
          <w:p w14:paraId="68F21CB6" w14:textId="317B5A7E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proofErr w:type="spellStart"/>
            <w:r w:rsidRPr="00782984">
              <w:rPr>
                <w:rFonts w:cstheme="minorHAnsi"/>
                <w:szCs w:val="18"/>
              </w:rPr>
              <w:t>Multicam</w:t>
            </w:r>
            <w:proofErr w:type="spellEnd"/>
          </w:p>
        </w:tc>
        <w:tc>
          <w:tcPr>
            <w:tcW w:w="2487" w:type="dxa"/>
          </w:tcPr>
          <w:p w14:paraId="2B446A14" w14:textId="103BC50F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50pcs</w:t>
            </w:r>
          </w:p>
        </w:tc>
      </w:tr>
    </w:tbl>
    <w:p w14:paraId="206BD169" w14:textId="40BD52EC" w:rsidR="002750DA" w:rsidRPr="009C4410" w:rsidRDefault="002750DA" w:rsidP="00DE4BCC">
      <w:pPr>
        <w:rPr>
          <w:b/>
          <w:bCs/>
          <w:color w:val="FF0000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C30E4" w:rsidRPr="00DE4BCC" w14:paraId="02564ACB" w14:textId="77777777" w:rsidTr="00B011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68047FC" w14:textId="4827C90B" w:rsidR="004C30E4" w:rsidRPr="00DE4BCC" w:rsidRDefault="004C30E4" w:rsidP="00B011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4C30E4" w:rsidRPr="00DE4BCC" w14:paraId="231C93FE" w14:textId="77777777" w:rsidTr="001B5F71">
        <w:trPr>
          <w:trHeight w:val="8558"/>
        </w:trPr>
        <w:tc>
          <w:tcPr>
            <w:tcW w:w="5000" w:type="pct"/>
          </w:tcPr>
          <w:p w14:paraId="449B8572" w14:textId="53EEE935" w:rsidR="00FE5D1F" w:rsidRPr="00FE5D1F" w:rsidRDefault="00955DFC" w:rsidP="00FE5D1F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72489BA" wp14:editId="3A1AE6C4">
                      <wp:simplePos x="0" y="0"/>
                      <wp:positionH relativeFrom="column">
                        <wp:posOffset>1293264</wp:posOffset>
                      </wp:positionH>
                      <wp:positionV relativeFrom="paragraph">
                        <wp:posOffset>247015</wp:posOffset>
                      </wp:positionV>
                      <wp:extent cx="3189394" cy="554567"/>
                      <wp:effectExtent l="38100" t="0" r="11430" b="74295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89394" cy="5545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9E711C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7" o:spid="_x0000_s1026" type="#_x0000_t32" style="position:absolute;margin-left:101.85pt;margin-top:19.45pt;width:251.15pt;height:43.65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955DFC">
              <w:rPr>
                <w:noProof/>
              </w:rPr>
              <w:drawing>
                <wp:anchor distT="0" distB="0" distL="114300" distR="114300" simplePos="0" relativeHeight="252195840" behindDoc="1" locked="0" layoutInCell="1" allowOverlap="1" wp14:anchorId="67DB7ADA" wp14:editId="5BD2ECA6">
                  <wp:simplePos x="0" y="0"/>
                  <wp:positionH relativeFrom="column">
                    <wp:posOffset>2367</wp:posOffset>
                  </wp:positionH>
                  <wp:positionV relativeFrom="paragraph">
                    <wp:posOffset>-1038</wp:posOffset>
                  </wp:positionV>
                  <wp:extent cx="2362786" cy="2860964"/>
                  <wp:effectExtent l="0" t="0" r="0" b="0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809" cy="286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6AF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6765C94E" wp14:editId="2DF22826">
                      <wp:simplePos x="0" y="0"/>
                      <wp:positionH relativeFrom="column">
                        <wp:posOffset>4203065</wp:posOffset>
                      </wp:positionH>
                      <wp:positionV relativeFrom="paragraph">
                        <wp:posOffset>57150</wp:posOffset>
                      </wp:positionV>
                      <wp:extent cx="1546860" cy="1524000"/>
                      <wp:effectExtent l="0" t="0" r="15240" b="190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6860" cy="1524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D76FB3" w14:textId="55534C4D" w:rsidR="00115902" w:rsidRPr="00782984" w:rsidRDefault="00115902" w:rsidP="001159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VELCRO LOOP </w:t>
                                  </w:r>
                                  <w:r w:rsidR="00955DFC"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0MM </w:t>
                                  </w:r>
                                </w:p>
                                <w:p w14:paraId="0AF077CC" w14:textId="05007C68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46308C59" w14:textId="4238E701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688905A3" w14:textId="09E5534F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6BAA2025" w14:textId="65B02C9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330C3997" w14:textId="43CCE601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770A23A1" w14:textId="1B4E6860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</w:p>
                                <w:p w14:paraId="4A7E40CE" w14:textId="77777777" w:rsidR="00782984" w:rsidRDefault="00782984" w:rsidP="00782984"/>
                                <w:p w14:paraId="6DEE9B5D" w14:textId="77777777" w:rsidR="00782984" w:rsidRDefault="00782984" w:rsidP="00115902"/>
                                <w:p w14:paraId="12053B2F" w14:textId="77777777" w:rsidR="00115902" w:rsidRDefault="00115902" w:rsidP="0011590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765C94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26" type="#_x0000_t202" style="position:absolute;margin-left:330.95pt;margin-top:4.5pt;width:121.8pt;height:120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" fillcolor="white [3201]" strokeweight=".5pt">
                      <v:textbox>
                        <w:txbxContent>
                          <w:p w14:paraId="35D76FB3" w14:textId="55534C4D" w:rsidR="00115902" w:rsidRPr="00782984" w:rsidRDefault="00115902" w:rsidP="001159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VELCRO LOOP </w:t>
                            </w:r>
                            <w:r w:rsidR="00955DFC"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0MM </w:t>
                            </w:r>
                          </w:p>
                          <w:p w14:paraId="0AF077CC" w14:textId="05007C68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46308C59" w14:textId="4238E701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688905A3" w14:textId="09E5534F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6BAA2025" w14:textId="65B02C9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330C3997" w14:textId="43CCE601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770A23A1" w14:textId="1B4E6860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</w:p>
                          <w:p w14:paraId="4A7E40CE" w14:textId="77777777" w:rsidR="00782984" w:rsidRDefault="00782984" w:rsidP="00782984"/>
                          <w:p w14:paraId="6DEE9B5D" w14:textId="77777777" w:rsidR="00782984" w:rsidRDefault="00782984" w:rsidP="00115902"/>
                          <w:p w14:paraId="12053B2F" w14:textId="77777777" w:rsidR="00115902" w:rsidRDefault="00115902" w:rsidP="00115902"/>
                        </w:txbxContent>
                      </v:textbox>
                    </v:shape>
                  </w:pict>
                </mc:Fallback>
              </mc:AlternateContent>
            </w:r>
          </w:p>
          <w:p w14:paraId="72899BC2" w14:textId="2E16D329" w:rsidR="004C30E4" w:rsidRDefault="004C30E4" w:rsidP="00B0118E">
            <w:pPr>
              <w:rPr>
                <w:color w:val="auto"/>
              </w:rPr>
            </w:pPr>
          </w:p>
          <w:p w14:paraId="3CC2A474" w14:textId="3CAF94A7" w:rsidR="00437F9D" w:rsidRDefault="00955DFC" w:rsidP="00EA157B">
            <w:pPr>
              <w:tabs>
                <w:tab w:val="left" w:pos="420"/>
                <w:tab w:val="left" w:pos="535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7F5E634E" wp14:editId="30457AEE">
                      <wp:simplePos x="0" y="0"/>
                      <wp:positionH relativeFrom="column">
                        <wp:posOffset>2877878</wp:posOffset>
                      </wp:positionH>
                      <wp:positionV relativeFrom="paragraph">
                        <wp:posOffset>120130</wp:posOffset>
                      </wp:positionV>
                      <wp:extent cx="1158240" cy="1546860"/>
                      <wp:effectExtent l="0" t="0" r="22860" b="15240"/>
                      <wp:wrapNone/>
                      <wp:docPr id="1276515364" name="Text Box 1276515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240" cy="15468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5EF36E" w14:textId="41C6B885" w:rsidR="00782984" w:rsidRPr="00782984" w:rsidRDefault="00782984" w:rsidP="001159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B4EBAAC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165C5B50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7027C53B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40C658FA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14504212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66035872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</w:p>
                                <w:p w14:paraId="2964F830" w14:textId="77777777" w:rsidR="00782984" w:rsidRDefault="00782984" w:rsidP="00782984"/>
                                <w:p w14:paraId="21921D0F" w14:textId="77777777" w:rsidR="00782984" w:rsidRDefault="00782984" w:rsidP="00115902"/>
                                <w:p w14:paraId="7D719732" w14:textId="77777777" w:rsidR="00782984" w:rsidRDefault="00782984" w:rsidP="0011590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5E634E" id="Text Box 1276515364" o:spid="_x0000_s1027" type="#_x0000_t202" style="position:absolute;margin-left:226.6pt;margin-top:9.45pt;width:91.2pt;height:121.8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" fillcolor="white [3201]" strokeweight=".5pt">
                      <v:textbox>
                        <w:txbxContent>
                          <w:p w14:paraId="2B5EF36E" w14:textId="41C6B885" w:rsidR="00782984" w:rsidRPr="00782984" w:rsidRDefault="00782984" w:rsidP="001159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B4EBAAC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165C5B50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7027C53B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40C658FA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14504212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66035872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</w:p>
                          <w:p w14:paraId="2964F830" w14:textId="77777777" w:rsidR="00782984" w:rsidRDefault="00782984" w:rsidP="00782984"/>
                          <w:p w14:paraId="21921D0F" w14:textId="77777777" w:rsidR="00782984" w:rsidRDefault="00782984" w:rsidP="00115902"/>
                          <w:p w14:paraId="7D719732" w14:textId="77777777" w:rsidR="00782984" w:rsidRDefault="00782984" w:rsidP="00115902"/>
                        </w:txbxContent>
                      </v:textbox>
                    </v:shape>
                  </w:pict>
                </mc:Fallback>
              </mc:AlternateContent>
            </w:r>
            <w:r w:rsidR="00EA157B">
              <w:tab/>
            </w:r>
            <w:r w:rsidR="00EA157B">
              <w:tab/>
            </w:r>
          </w:p>
          <w:p w14:paraId="5BAEE9A3" w14:textId="51FD2ED4" w:rsidR="00155384" w:rsidRPr="00155384" w:rsidRDefault="00155384" w:rsidP="00155384"/>
          <w:p w14:paraId="2530708A" w14:textId="48195D5C" w:rsidR="00BC661E" w:rsidRDefault="00955DFC" w:rsidP="00155384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9BCB9A3" wp14:editId="070E0DD7">
                      <wp:simplePos x="0" y="0"/>
                      <wp:positionH relativeFrom="column">
                        <wp:posOffset>1758430</wp:posOffset>
                      </wp:positionH>
                      <wp:positionV relativeFrom="paragraph">
                        <wp:posOffset>148648</wp:posOffset>
                      </wp:positionV>
                      <wp:extent cx="1174173" cy="557645"/>
                      <wp:effectExtent l="38100" t="38100" r="26035" b="33020"/>
                      <wp:wrapNone/>
                      <wp:docPr id="14" name="Straight Arrow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74173" cy="55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55A638" id="Straight Arrow Connector 14" o:spid="_x0000_s1026" type="#_x0000_t32" style="position:absolute;margin-left:138.45pt;margin-top:11.7pt;width:92.45pt;height:43.9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7944EB3" w14:textId="00E27F9A" w:rsidR="00155384" w:rsidRPr="00155384" w:rsidRDefault="00155384" w:rsidP="00155384"/>
          <w:p w14:paraId="74F20DA9" w14:textId="2F05DFD7" w:rsidR="00155384" w:rsidRPr="00155384" w:rsidRDefault="00155384" w:rsidP="00155384"/>
          <w:p w14:paraId="5F88CC9A" w14:textId="7F069D4D" w:rsidR="00155384" w:rsidRPr="00155384" w:rsidRDefault="00955DFC" w:rsidP="001553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E85E17D" wp14:editId="413595AC">
                      <wp:simplePos x="0" y="0"/>
                      <wp:positionH relativeFrom="column">
                        <wp:posOffset>1606030</wp:posOffset>
                      </wp:positionH>
                      <wp:positionV relativeFrom="paragraph">
                        <wp:posOffset>69504</wp:posOffset>
                      </wp:positionV>
                      <wp:extent cx="1340428" cy="1067781"/>
                      <wp:effectExtent l="38100" t="0" r="31750" b="56515"/>
                      <wp:wrapNone/>
                      <wp:docPr id="15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0428" cy="106778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9A244F" id="Straight Arrow Connector 15" o:spid="_x0000_s1026" type="#_x0000_t32" style="position:absolute;margin-left:126.45pt;margin-top:5.45pt;width:105.55pt;height:84.1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06D16B4" wp14:editId="6A6A3206">
                      <wp:simplePos x="0" y="0"/>
                      <wp:positionH relativeFrom="column">
                        <wp:posOffset>1689158</wp:posOffset>
                      </wp:positionH>
                      <wp:positionV relativeFrom="paragraph">
                        <wp:posOffset>83243</wp:posOffset>
                      </wp:positionV>
                      <wp:extent cx="1264227" cy="50684"/>
                      <wp:effectExtent l="38100" t="19050" r="12700" b="83185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64227" cy="5068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9D9BB0" id="Straight Arrow Connector 13" o:spid="_x0000_s1026" type="#_x0000_t32" style="position:absolute;margin-left:133pt;margin-top:6.55pt;width:99.55pt;height:4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5162B68" w14:textId="5D2603FB" w:rsidR="00155384" w:rsidRPr="00155384" w:rsidRDefault="00155384" w:rsidP="00155384"/>
          <w:p w14:paraId="178DE6D5" w14:textId="28388601" w:rsidR="00155384" w:rsidRDefault="00155384" w:rsidP="00155384"/>
          <w:p w14:paraId="0DF1E3C1" w14:textId="6BBFCF28" w:rsidR="00155384" w:rsidRDefault="001B5F71" w:rsidP="00155384">
            <w:r w:rsidRPr="00934B8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323E7CAC" wp14:editId="50A3FD9E">
                      <wp:simplePos x="0" y="0"/>
                      <wp:positionH relativeFrom="column">
                        <wp:posOffset>2793365</wp:posOffset>
                      </wp:positionH>
                      <wp:positionV relativeFrom="paragraph">
                        <wp:posOffset>133350</wp:posOffset>
                      </wp:positionV>
                      <wp:extent cx="1333500" cy="670560"/>
                      <wp:effectExtent l="0" t="0" r="19050" b="1524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C38403" w14:textId="15D3356B" w:rsidR="00934B86" w:rsidRPr="00782984" w:rsidRDefault="00934B86" w:rsidP="00934B86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HEAT TUBE  </w:t>
                                  </w:r>
                                </w:p>
                                <w:p w14:paraId="3EAC426E" w14:textId="5E0EDCF4" w:rsidR="00934B86" w:rsidRPr="00782984" w:rsidRDefault="00934B86" w:rsidP="00934B86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782984" w:rsidRPr="00782984"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717D398B" w14:textId="04E58136" w:rsidR="00934B86" w:rsidRPr="00782984" w:rsidRDefault="00934B86" w:rsidP="00934B86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6C15838D" w14:textId="77777777" w:rsidR="00934B86" w:rsidRDefault="00934B86" w:rsidP="00934B86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3E7CAC" id="Text Box 5" o:spid="_x0000_s1028" type="#_x0000_t202" style="position:absolute;margin-left:219.95pt;margin-top:10.5pt;width:105pt;height:52.8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" fillcolor="white [3201]" strokeweight=".5pt">
                      <v:textbox>
                        <w:txbxContent>
                          <w:p w14:paraId="43C38403" w14:textId="15D3356B" w:rsidR="00934B86" w:rsidRPr="00782984" w:rsidRDefault="00934B86" w:rsidP="00934B8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HEAT TUBE  </w:t>
                            </w:r>
                          </w:p>
                          <w:p w14:paraId="3EAC426E" w14:textId="5E0EDCF4" w:rsidR="00934B86" w:rsidRPr="00782984" w:rsidRDefault="00934B86" w:rsidP="00934B8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782984" w:rsidRPr="00782984"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717D398B" w14:textId="04E58136" w:rsidR="00934B86" w:rsidRPr="00782984" w:rsidRDefault="00934B86" w:rsidP="00934B8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6C15838D" w14:textId="77777777" w:rsidR="00934B86" w:rsidRDefault="00934B86" w:rsidP="00934B86"/>
                        </w:txbxContent>
                      </v:textbox>
                    </v:shape>
                  </w:pict>
                </mc:Fallback>
              </mc:AlternateContent>
            </w:r>
          </w:p>
          <w:p w14:paraId="26B7E0D1" w14:textId="193A46EE" w:rsidR="001B5F71" w:rsidRPr="001B5F71" w:rsidRDefault="001B5F71" w:rsidP="001B5F7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B5F71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1872" behindDoc="1" locked="0" layoutInCell="1" allowOverlap="1" wp14:anchorId="61C6E7CF" wp14:editId="2AAF823D">
                  <wp:simplePos x="0" y="0"/>
                  <wp:positionH relativeFrom="column">
                    <wp:posOffset>44623</wp:posOffset>
                  </wp:positionH>
                  <wp:positionV relativeFrom="paragraph">
                    <wp:posOffset>354446</wp:posOffset>
                  </wp:positionV>
                  <wp:extent cx="2156460" cy="229362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5" t="7817" r="-1418" b="13747"/>
                          <a:stretch/>
                        </pic:blipFill>
                        <pic:spPr bwMode="auto">
                          <a:xfrm>
                            <a:off x="0" y="0"/>
                            <a:ext cx="2156460" cy="2293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34B8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0268C655" wp14:editId="39CCC84C">
                      <wp:simplePos x="0" y="0"/>
                      <wp:positionH relativeFrom="column">
                        <wp:posOffset>1627505</wp:posOffset>
                      </wp:positionH>
                      <wp:positionV relativeFrom="paragraph">
                        <wp:posOffset>254000</wp:posOffset>
                      </wp:positionV>
                      <wp:extent cx="1234440" cy="624840"/>
                      <wp:effectExtent l="38100" t="0" r="22860" b="60960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34440" cy="6248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3D85E5" id="Straight Arrow Connector 3" o:spid="_x0000_s1026" type="#_x0000_t32" style="position:absolute;margin-left:128.15pt;margin-top:20pt;width:97.2pt;height:49.2pt;flip:x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DD306C0" w14:textId="661AC761" w:rsidR="001C1EDE" w:rsidRDefault="001C1EDE" w:rsidP="009F6887"/>
          <w:p w14:paraId="76AF2EE3" w14:textId="53960CCE" w:rsidR="001C1EDE" w:rsidRDefault="001B5F71" w:rsidP="009F688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37885B58" wp14:editId="17DE72C0">
                      <wp:simplePos x="0" y="0"/>
                      <wp:positionH relativeFrom="column">
                        <wp:posOffset>1109345</wp:posOffset>
                      </wp:positionH>
                      <wp:positionV relativeFrom="paragraph">
                        <wp:posOffset>71755</wp:posOffset>
                      </wp:positionV>
                      <wp:extent cx="1402080" cy="822960"/>
                      <wp:effectExtent l="38100" t="38100" r="26670" b="3429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02080" cy="822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F7D7E1" id="Straight Arrow Connector 54" o:spid="_x0000_s1026" type="#_x0000_t32" style="position:absolute;margin-left:87.35pt;margin-top:5.65pt;width:110.4pt;height:64.8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B12125A" w14:textId="5FCE192B" w:rsidR="001C1EDE" w:rsidRDefault="001B5F71" w:rsidP="009F6887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C904ACC" wp14:editId="36C81FC2">
                      <wp:simplePos x="0" y="0"/>
                      <wp:positionH relativeFrom="column">
                        <wp:posOffset>2496820</wp:posOffset>
                      </wp:positionH>
                      <wp:positionV relativeFrom="paragraph">
                        <wp:posOffset>46355</wp:posOffset>
                      </wp:positionV>
                      <wp:extent cx="3048000" cy="1516380"/>
                      <wp:effectExtent l="0" t="0" r="19050" b="2667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8000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B3E0653" w14:textId="0CD0CBFE" w:rsidR="0065685A" w:rsidRPr="00782984" w:rsidRDefault="0065685A" w:rsidP="0065685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934B86"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#8 ZIPPER CHAIN &amp; SLIDER WITH 3.5MM PARA CORD </w:t>
                                  </w:r>
                                </w:p>
                                <w:p w14:paraId="5585778A" w14:textId="520F8677" w:rsidR="0065685A" w:rsidRPr="00782984" w:rsidRDefault="0065685A" w:rsidP="0065685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782984" w:rsidRPr="00782984"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7C47DDB8" w14:textId="16425487" w:rsidR="0065685A" w:rsidRPr="00782984" w:rsidRDefault="0065685A" w:rsidP="0065685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934B86" w:rsidRPr="00782984"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799F91AC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79A46BBE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3C64665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58875998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09B1809C" w14:textId="77777777" w:rsidR="00782984" w:rsidRDefault="00782984" w:rsidP="0065685A"/>
                                <w:p w14:paraId="6C11CDF5" w14:textId="77777777" w:rsidR="0065685A" w:rsidRDefault="0065685A" w:rsidP="0065685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04ACC" id="Text Box 27" o:spid="_x0000_s1029" type="#_x0000_t202" style="position:absolute;margin-left:196.6pt;margin-top:3.65pt;width:240pt;height:119.4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" fillcolor="white [3201]" strokeweight=".5pt">
                      <v:textbox>
                        <w:txbxContent>
                          <w:p w14:paraId="3B3E0653" w14:textId="0CD0CBFE" w:rsidR="0065685A" w:rsidRPr="00782984" w:rsidRDefault="0065685A" w:rsidP="006568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934B86" w:rsidRPr="00782984">
                              <w:rPr>
                                <w:sz w:val="16"/>
                                <w:szCs w:val="16"/>
                              </w:rPr>
                              <w:t xml:space="preserve">#8 ZIPPER CHAIN &amp; SLIDER WITH 3.5MM PARA CORD </w:t>
                            </w:r>
                          </w:p>
                          <w:p w14:paraId="5585778A" w14:textId="520F8677" w:rsidR="0065685A" w:rsidRPr="00782984" w:rsidRDefault="0065685A" w:rsidP="006568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782984" w:rsidRPr="00782984"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7C47DDB8" w14:textId="16425487" w:rsidR="0065685A" w:rsidRPr="00782984" w:rsidRDefault="0065685A" w:rsidP="006568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934B86" w:rsidRPr="00782984"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799F91AC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79A46BBE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3C64665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58875998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09B1809C" w14:textId="77777777" w:rsidR="00782984" w:rsidRDefault="00782984" w:rsidP="0065685A"/>
                          <w:p w14:paraId="6C11CDF5" w14:textId="77777777" w:rsidR="0065685A" w:rsidRDefault="0065685A" w:rsidP="0065685A"/>
                        </w:txbxContent>
                      </v:textbox>
                    </v:shape>
                  </w:pict>
                </mc:Fallback>
              </mc:AlternateContent>
            </w:r>
          </w:p>
          <w:p w14:paraId="49CF04D6" w14:textId="71763B4E" w:rsidR="00D87A34" w:rsidRPr="00FE5D1F" w:rsidRDefault="001B5F71" w:rsidP="00FE5D1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0E47BBE" wp14:editId="27AE9114">
                      <wp:simplePos x="0" y="0"/>
                      <wp:positionH relativeFrom="column">
                        <wp:posOffset>1078865</wp:posOffset>
                      </wp:positionH>
                      <wp:positionV relativeFrom="paragraph">
                        <wp:posOffset>326390</wp:posOffset>
                      </wp:positionV>
                      <wp:extent cx="1432560" cy="160655"/>
                      <wp:effectExtent l="0" t="57150" r="15240" b="2984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32560" cy="1606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D2CDFE" id="Straight Arrow Connector 19" o:spid="_x0000_s1026" type="#_x0000_t32" style="position:absolute;margin-left:84.95pt;margin-top:25.7pt;width:112.8pt;height:12.6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418CC20" w14:textId="0843870C" w:rsidR="001C1EDE" w:rsidRDefault="001C1EDE" w:rsidP="009F6887"/>
          <w:p w14:paraId="43801118" w14:textId="7AB10EA5" w:rsidR="009F6887" w:rsidRPr="009F6887" w:rsidRDefault="009F6887" w:rsidP="001B5F71">
            <w:pPr>
              <w:tabs>
                <w:tab w:val="left" w:pos="5640"/>
              </w:tabs>
            </w:pPr>
            <w:r>
              <w:tab/>
            </w:r>
            <w:r>
              <w:tab/>
            </w:r>
          </w:p>
        </w:tc>
      </w:tr>
    </w:tbl>
    <w:p w14:paraId="4B8BF3F4" w14:textId="2A2A3A6E" w:rsidR="004A15F5" w:rsidRDefault="004A15F5" w:rsidP="00155384">
      <w:pPr>
        <w:rPr>
          <w:color w:val="auto"/>
        </w:rPr>
      </w:pPr>
    </w:p>
    <w:p w14:paraId="3110525F" w14:textId="174CD09E" w:rsidR="00782984" w:rsidRDefault="00782984" w:rsidP="00155384">
      <w:pPr>
        <w:rPr>
          <w:color w:val="auto"/>
        </w:rPr>
      </w:pPr>
    </w:p>
    <w:p w14:paraId="78EBEC86" w14:textId="77777777" w:rsidR="00782984" w:rsidRDefault="00782984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782984" w:rsidRPr="00DE4BCC" w14:paraId="2C89A47A" w14:textId="77777777" w:rsidTr="007829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E3C5B5C" w14:textId="2EEA6FFF" w:rsidR="00782984" w:rsidRPr="00DE4BCC" w:rsidRDefault="00782984" w:rsidP="00FF102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782984" w:rsidRPr="00DE4BCC" w14:paraId="095DBFBD" w14:textId="77777777" w:rsidTr="00782984">
        <w:trPr>
          <w:trHeight w:val="12743"/>
        </w:trPr>
        <w:tc>
          <w:tcPr>
            <w:tcW w:w="5000" w:type="pct"/>
          </w:tcPr>
          <w:p w14:paraId="5349CBA9" w14:textId="72D74F78" w:rsidR="00782984" w:rsidRDefault="001B5F71" w:rsidP="00782984">
            <w:pPr>
              <w:tabs>
                <w:tab w:val="left" w:pos="420"/>
                <w:tab w:val="left" w:pos="5355"/>
              </w:tabs>
            </w:pPr>
            <w:r w:rsidRPr="001B5F71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3920" behindDoc="1" locked="0" layoutInCell="1" allowOverlap="1" wp14:anchorId="31498F60" wp14:editId="69E2109C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245111</wp:posOffset>
                  </wp:positionV>
                  <wp:extent cx="2255520" cy="2788920"/>
                  <wp:effectExtent l="0" t="0" r="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25" t="10391" r="12402" b="25137"/>
                          <a:stretch/>
                        </pic:blipFill>
                        <pic:spPr bwMode="auto">
                          <a:xfrm>
                            <a:off x="0" y="0"/>
                            <a:ext cx="2255680" cy="2789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2984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79B436C7" wp14:editId="4328B65C">
                      <wp:simplePos x="0" y="0"/>
                      <wp:positionH relativeFrom="column">
                        <wp:posOffset>2397125</wp:posOffset>
                      </wp:positionH>
                      <wp:positionV relativeFrom="paragraph">
                        <wp:posOffset>115570</wp:posOffset>
                      </wp:positionV>
                      <wp:extent cx="1371600" cy="1516380"/>
                      <wp:effectExtent l="0" t="0" r="19050" b="26670"/>
                      <wp:wrapNone/>
                      <wp:docPr id="1276515365" name="Text Box 1276515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336D8D" w14:textId="2384B11D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70D RIPSTOP </w:t>
                                  </w:r>
                                </w:p>
                                <w:p w14:paraId="5BFEA3B8" w14:textId="3D8B64DD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52DBC074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53731096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00501A4C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1C0D73E2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4B236744" w14:textId="77777777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283D6C7A" w14:textId="77777777" w:rsidR="00782984" w:rsidRDefault="00782984" w:rsidP="00782984"/>
                                <w:p w14:paraId="577756D1" w14:textId="77777777" w:rsidR="00782984" w:rsidRDefault="00782984" w:rsidP="0078298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B436C7" id="Text Box 1276515365" o:spid="_x0000_s1030" type="#_x0000_t202" style="position:absolute;margin-left:188.75pt;margin-top:9.1pt;width:108pt;height:119.4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" fillcolor="white [3201]" strokeweight=".5pt">
                      <v:textbox>
                        <w:txbxContent>
                          <w:p w14:paraId="7C336D8D" w14:textId="2384B11D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70D RIPSTOP </w:t>
                            </w:r>
                          </w:p>
                          <w:p w14:paraId="5BFEA3B8" w14:textId="3D8B64DD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52DBC074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53731096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00501A4C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1C0D73E2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4B236744" w14:textId="77777777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283D6C7A" w14:textId="77777777" w:rsidR="00782984" w:rsidRDefault="00782984" w:rsidP="00782984"/>
                          <w:p w14:paraId="577756D1" w14:textId="77777777" w:rsidR="00782984" w:rsidRDefault="00782984" w:rsidP="00782984"/>
                        </w:txbxContent>
                      </v:textbox>
                    </v:shape>
                  </w:pict>
                </mc:Fallback>
              </mc:AlternateContent>
            </w:r>
          </w:p>
          <w:p w14:paraId="5116EAE2" w14:textId="54D011F8" w:rsidR="00782984" w:rsidRDefault="00782984" w:rsidP="00FF102A"/>
          <w:p w14:paraId="773DCDCB" w14:textId="4DF1C9F3" w:rsidR="00782984" w:rsidRPr="00FE5D1F" w:rsidRDefault="0052362E" w:rsidP="00FF102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272EBE6A" wp14:editId="724351BA">
                      <wp:simplePos x="0" y="0"/>
                      <wp:positionH relativeFrom="column">
                        <wp:posOffset>4058285</wp:posOffset>
                      </wp:positionH>
                      <wp:positionV relativeFrom="paragraph">
                        <wp:posOffset>370840</wp:posOffset>
                      </wp:positionV>
                      <wp:extent cx="1554480" cy="1539240"/>
                      <wp:effectExtent l="0" t="0" r="26670" b="22860"/>
                      <wp:wrapNone/>
                      <wp:docPr id="1276515366" name="Text Box 1276515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37B876" w14:textId="5A0CB18E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20MM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26271BB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25B1E3EF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48208DD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7B9AD33C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7DA6938A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7A7700F4" w14:textId="28319EBD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426C792A" w14:textId="77777777" w:rsidR="0052362E" w:rsidRDefault="0052362E" w:rsidP="0052362E"/>
                                <w:p w14:paraId="56712915" w14:textId="77777777" w:rsidR="0052362E" w:rsidRDefault="0052362E" w:rsidP="0052362E"/>
                                <w:p w14:paraId="4E41E8E3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2EBE6A" id="Text Box 1276515366" o:spid="_x0000_s1031" type="#_x0000_t202" style="position:absolute;margin-left:319.55pt;margin-top:29.2pt;width:122.4pt;height:121.2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" fillcolor="white [3201]" strokeweight=".5pt">
                      <v:textbox>
                        <w:txbxContent>
                          <w:p w14:paraId="7737B876" w14:textId="5A0CB18E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20MM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26271BB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25B1E3EF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48208DD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7B9AD33C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7DA6938A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7A7700F4" w14:textId="28319EBD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426C792A" w14:textId="77777777" w:rsidR="0052362E" w:rsidRDefault="0052362E" w:rsidP="0052362E"/>
                          <w:p w14:paraId="56712915" w14:textId="77777777" w:rsidR="0052362E" w:rsidRDefault="0052362E" w:rsidP="0052362E"/>
                          <w:p w14:paraId="4E41E8E3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</w:p>
          <w:p w14:paraId="190CE1F4" w14:textId="5392DCCA" w:rsidR="00782984" w:rsidRDefault="0052362E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72F1E008" wp14:editId="6C95574D">
                      <wp:simplePos x="0" y="0"/>
                      <wp:positionH relativeFrom="column">
                        <wp:posOffset>1040765</wp:posOffset>
                      </wp:positionH>
                      <wp:positionV relativeFrom="paragraph">
                        <wp:posOffset>11430</wp:posOffset>
                      </wp:positionV>
                      <wp:extent cx="1379220" cy="140970"/>
                      <wp:effectExtent l="0" t="57150" r="11430" b="30480"/>
                      <wp:wrapNone/>
                      <wp:docPr id="1276515357" name="Straight Arrow Connector 12765153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79220" cy="140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27B6BF" id="Straight Arrow Connector 1276515357" o:spid="_x0000_s1026" type="#_x0000_t32" style="position:absolute;margin-left:81.95pt;margin-top:.9pt;width:108.6pt;height:11.1pt;flip:x y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47F157A7" wp14:editId="63211007">
                      <wp:simplePos x="0" y="0"/>
                      <wp:positionH relativeFrom="column">
                        <wp:posOffset>1056005</wp:posOffset>
                      </wp:positionH>
                      <wp:positionV relativeFrom="paragraph">
                        <wp:posOffset>144780</wp:posOffset>
                      </wp:positionV>
                      <wp:extent cx="1363980" cy="800100"/>
                      <wp:effectExtent l="38100" t="0" r="26670" b="57150"/>
                      <wp:wrapNone/>
                      <wp:docPr id="1276515355" name="Straight Arrow Connector 1276515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63980" cy="800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5930A5" id="Straight Arrow Connector 1276515355" o:spid="_x0000_s1026" type="#_x0000_t32" style="position:absolute;margin-left:83.15pt;margin-top:11.4pt;width:107.4pt;height:63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E451533" w14:textId="4C79B2D5" w:rsidR="00782984" w:rsidRPr="009F6887" w:rsidRDefault="00782984" w:rsidP="00FF102A"/>
          <w:p w14:paraId="5B4B0AE9" w14:textId="601B6557" w:rsidR="00782984" w:rsidRDefault="00782984" w:rsidP="00FF102A">
            <w:pPr>
              <w:tabs>
                <w:tab w:val="left" w:pos="5640"/>
              </w:tabs>
            </w:pPr>
            <w:r>
              <w:tab/>
            </w:r>
          </w:p>
          <w:p w14:paraId="68EE6E20" w14:textId="71763CE2" w:rsidR="00782984" w:rsidRDefault="0052362E" w:rsidP="00FF102A">
            <w:pPr>
              <w:tabs>
                <w:tab w:val="left" w:pos="6540"/>
              </w:tabs>
              <w:ind w:firstLine="720"/>
            </w:pPr>
            <w:r w:rsidRPr="00FE5D1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3050BF29" wp14:editId="23B06BF6">
                      <wp:simplePos x="0" y="0"/>
                      <wp:positionH relativeFrom="column">
                        <wp:posOffset>1939925</wp:posOffset>
                      </wp:positionH>
                      <wp:positionV relativeFrom="paragraph">
                        <wp:posOffset>108585</wp:posOffset>
                      </wp:positionV>
                      <wp:extent cx="2125980" cy="160020"/>
                      <wp:effectExtent l="38100" t="0" r="26670" b="87630"/>
                      <wp:wrapNone/>
                      <wp:docPr id="1276515361" name="Straight Arrow Connector 1276515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25980" cy="1600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FECB0F" id="Straight Arrow Connector 1276515361" o:spid="_x0000_s1026" type="#_x0000_t32" style="position:absolute;margin-left:152.75pt;margin-top:8.55pt;width:167.4pt;height:12.6pt;flip:x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82984">
              <w:tab/>
            </w:r>
          </w:p>
          <w:p w14:paraId="1E03A788" w14:textId="54ECAE28" w:rsidR="00782984" w:rsidRPr="009F6887" w:rsidRDefault="0052362E" w:rsidP="00FF102A"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28141771" wp14:editId="333BC463">
                      <wp:simplePos x="0" y="0"/>
                      <wp:positionH relativeFrom="column">
                        <wp:posOffset>2328545</wp:posOffset>
                      </wp:positionH>
                      <wp:positionV relativeFrom="paragraph">
                        <wp:posOffset>175260</wp:posOffset>
                      </wp:positionV>
                      <wp:extent cx="1554480" cy="1539240"/>
                      <wp:effectExtent l="0" t="0" r="26670" b="22860"/>
                      <wp:wrapNone/>
                      <wp:docPr id="1276515378" name="Text Box 1276515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C07438" w14:textId="35756B0D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20MM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662FAF5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3E42543B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11A6435D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3272F7CA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7F98D247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24C7DC17" w14:textId="7810BD4C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S/S</w:t>
                                  </w:r>
                                </w:p>
                                <w:p w14:paraId="22532038" w14:textId="77777777" w:rsidR="0052362E" w:rsidRDefault="0052362E" w:rsidP="0052362E"/>
                                <w:p w14:paraId="6A07D138" w14:textId="77777777" w:rsidR="0052362E" w:rsidRDefault="0052362E" w:rsidP="0052362E"/>
                                <w:p w14:paraId="48F2391F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141771" id="Text Box 1276515378" o:spid="_x0000_s1032" type="#_x0000_t202" style="position:absolute;margin-left:183.35pt;margin-top:13.8pt;width:122.4pt;height:121.2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" fillcolor="white [3201]" strokeweight=".5pt">
                      <v:textbox>
                        <w:txbxContent>
                          <w:p w14:paraId="21C07438" w14:textId="35756B0D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20MM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662FAF5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3E42543B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11A6435D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3272F7CA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7F98D247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24C7DC17" w14:textId="7810BD4C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S/S</w:t>
                            </w:r>
                          </w:p>
                          <w:p w14:paraId="22532038" w14:textId="77777777" w:rsidR="0052362E" w:rsidRDefault="0052362E" w:rsidP="0052362E"/>
                          <w:p w14:paraId="6A07D138" w14:textId="77777777" w:rsidR="0052362E" w:rsidRDefault="0052362E" w:rsidP="0052362E"/>
                          <w:p w14:paraId="48F2391F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</w:p>
          <w:p w14:paraId="0D3EC116" w14:textId="2F93D204" w:rsidR="00782984" w:rsidRPr="009F6887" w:rsidRDefault="00782984" w:rsidP="00FF102A"/>
          <w:p w14:paraId="3B8210B4" w14:textId="5FE890A0" w:rsidR="00782984" w:rsidRPr="009F6887" w:rsidRDefault="00782984" w:rsidP="00FF102A"/>
          <w:p w14:paraId="07C7AD93" w14:textId="77777777" w:rsidR="00782984" w:rsidRPr="009F6887" w:rsidRDefault="00782984" w:rsidP="00FF102A"/>
          <w:p w14:paraId="125A8E43" w14:textId="77777777" w:rsidR="00782984" w:rsidRDefault="00782984" w:rsidP="00FF102A"/>
          <w:p w14:paraId="02453D44" w14:textId="58C5DE6C" w:rsidR="0052362E" w:rsidRDefault="0052362E" w:rsidP="00FF102A"/>
          <w:p w14:paraId="0B159195" w14:textId="38F0A9B1" w:rsidR="00782984" w:rsidRDefault="007547BD" w:rsidP="00FF102A"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60E2E59A" wp14:editId="287D5377">
                      <wp:simplePos x="0" y="0"/>
                      <wp:positionH relativeFrom="column">
                        <wp:posOffset>4073525</wp:posOffset>
                      </wp:positionH>
                      <wp:positionV relativeFrom="paragraph">
                        <wp:posOffset>133350</wp:posOffset>
                      </wp:positionV>
                      <wp:extent cx="1524000" cy="713105"/>
                      <wp:effectExtent l="0" t="0" r="19050" b="10795"/>
                      <wp:wrapNone/>
                      <wp:docPr id="1276515372" name="Text Box 1276515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4000" cy="713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4BFFEB" w14:textId="77777777" w:rsidR="0052362E" w:rsidRDefault="0052362E" w:rsidP="0052362E">
                                  <w:r>
                                    <w:t xml:space="preserve">Item: HEAT TUBE   </w:t>
                                  </w:r>
                                </w:p>
                                <w:p w14:paraId="3FA5A647" w14:textId="1C754BC7" w:rsidR="0052362E" w:rsidRDefault="0052362E" w:rsidP="0052362E">
                                  <w:r>
                                    <w:t>Style Color: ALL COLOR</w:t>
                                  </w:r>
                                </w:p>
                                <w:p w14:paraId="50E8BC59" w14:textId="77777777" w:rsidR="0052362E" w:rsidRDefault="0052362E" w:rsidP="0052362E">
                                  <w:r>
                                    <w:t>RM Color: BLACK</w:t>
                                  </w:r>
                                </w:p>
                                <w:p w14:paraId="0B8E71E9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2E59A" id="Text Box 1276515372" o:spid="_x0000_s1033" type="#_x0000_t202" style="position:absolute;margin-left:320.75pt;margin-top:10.5pt;width:120pt;height:56.1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" fillcolor="white [3201]" strokeweight=".5pt">
                      <v:textbox>
                        <w:txbxContent>
                          <w:p w14:paraId="354BFFEB" w14:textId="77777777" w:rsidR="0052362E" w:rsidRDefault="0052362E" w:rsidP="0052362E">
                            <w:r>
                              <w:t xml:space="preserve">Item: HEAT TUBE   </w:t>
                            </w:r>
                          </w:p>
                          <w:p w14:paraId="3FA5A647" w14:textId="1C754BC7" w:rsidR="0052362E" w:rsidRDefault="0052362E" w:rsidP="0052362E">
                            <w:r>
                              <w:t>Style Color: ALL COLOR</w:t>
                            </w:r>
                          </w:p>
                          <w:p w14:paraId="50E8BC59" w14:textId="77777777" w:rsidR="0052362E" w:rsidRDefault="0052362E" w:rsidP="0052362E">
                            <w:r>
                              <w:t>RM Color: BLACK</w:t>
                            </w:r>
                          </w:p>
                          <w:p w14:paraId="0B8E71E9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  <w:r w:rsidR="00782984">
              <w:tab/>
            </w:r>
            <w:r w:rsidR="00782984">
              <w:tab/>
            </w:r>
          </w:p>
          <w:p w14:paraId="63EEA78C" w14:textId="0891C5A8" w:rsidR="007547BD" w:rsidRPr="007547BD" w:rsidRDefault="007547BD" w:rsidP="007547BD">
            <w:r w:rsidRPr="007547B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4944" behindDoc="1" locked="0" layoutInCell="1" allowOverlap="1" wp14:anchorId="25FD6082" wp14:editId="093824C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192405</wp:posOffset>
                  </wp:positionV>
                  <wp:extent cx="1638300" cy="3040380"/>
                  <wp:effectExtent l="0" t="0" r="0" b="762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4" t="5942" r="27750" b="6113"/>
                          <a:stretch/>
                        </pic:blipFill>
                        <pic:spPr bwMode="auto">
                          <a:xfrm>
                            <a:off x="0" y="0"/>
                            <a:ext cx="1638300" cy="304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6924E187" wp14:editId="09A282AA">
                      <wp:simplePos x="0" y="0"/>
                      <wp:positionH relativeFrom="column">
                        <wp:posOffset>1482725</wp:posOffset>
                      </wp:positionH>
                      <wp:positionV relativeFrom="paragraph">
                        <wp:posOffset>62865</wp:posOffset>
                      </wp:positionV>
                      <wp:extent cx="899160" cy="861060"/>
                      <wp:effectExtent l="38100" t="0" r="34290" b="53340"/>
                      <wp:wrapNone/>
                      <wp:docPr id="1276515369" name="Straight Arrow Connector 1276515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99160" cy="8610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C66653" id="Straight Arrow Connector 1276515369" o:spid="_x0000_s1026" type="#_x0000_t32" style="position:absolute;margin-left:116.75pt;margin-top:4.95pt;width:70.8pt;height:67.8pt;flip:x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89C5B0" w14:textId="6053C3F7" w:rsidR="007547BD" w:rsidRPr="007547BD" w:rsidRDefault="007547BD" w:rsidP="007547BD"/>
          <w:p w14:paraId="5DF8F76C" w14:textId="0D970A69" w:rsidR="007547BD" w:rsidRPr="007547BD" w:rsidRDefault="007547BD" w:rsidP="007547BD"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0B97BF17" wp14:editId="1E058607">
                      <wp:simplePos x="0" y="0"/>
                      <wp:positionH relativeFrom="column">
                        <wp:posOffset>1254125</wp:posOffset>
                      </wp:positionH>
                      <wp:positionV relativeFrom="paragraph">
                        <wp:posOffset>59055</wp:posOffset>
                      </wp:positionV>
                      <wp:extent cx="1150620" cy="990600"/>
                      <wp:effectExtent l="38100" t="0" r="30480" b="57150"/>
                      <wp:wrapNone/>
                      <wp:docPr id="1276515370" name="Straight Arrow Connector 1276515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50620" cy="990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99A979" id="Straight Arrow Connector 1276515370" o:spid="_x0000_s1026" type="#_x0000_t32" style="position:absolute;margin-left:98.75pt;margin-top:4.65pt;width:90.6pt;height:78pt;flip:x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12893B68" wp14:editId="08A323BB">
                      <wp:simplePos x="0" y="0"/>
                      <wp:positionH relativeFrom="column">
                        <wp:posOffset>2397125</wp:posOffset>
                      </wp:positionH>
                      <wp:positionV relativeFrom="paragraph">
                        <wp:posOffset>51435</wp:posOffset>
                      </wp:positionV>
                      <wp:extent cx="1699260" cy="0"/>
                      <wp:effectExtent l="0" t="0" r="0" b="0"/>
                      <wp:wrapNone/>
                      <wp:docPr id="1276515380" name="Straight Connector 1276515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992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9B1413" id="Straight Connector 1276515380" o:spid="_x0000_s1026" style="position:absolute;flip:y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.75pt,4.05pt" to="322.5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" strokecolor="#f3533f [3209]" strokeweight=".5pt">
                      <v:stroke joinstyle="miter"/>
                    </v:line>
                  </w:pict>
                </mc:Fallback>
              </mc:AlternateContent>
            </w:r>
          </w:p>
          <w:p w14:paraId="26985E1E" w14:textId="782BC1B2" w:rsidR="007547BD" w:rsidRPr="007547BD" w:rsidRDefault="007547BD" w:rsidP="007547BD"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0D72E3A2" wp14:editId="1362FD75">
                      <wp:simplePos x="0" y="0"/>
                      <wp:positionH relativeFrom="column">
                        <wp:posOffset>2267585</wp:posOffset>
                      </wp:positionH>
                      <wp:positionV relativeFrom="paragraph">
                        <wp:posOffset>140970</wp:posOffset>
                      </wp:positionV>
                      <wp:extent cx="1821180" cy="1639570"/>
                      <wp:effectExtent l="0" t="0" r="26670" b="17780"/>
                      <wp:wrapNone/>
                      <wp:docPr id="1276515374" name="Text Box 1276515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1180" cy="16395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DFC2B09" w14:textId="64EA2280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Item: #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ZIPPER CHAIN &amp; SLIDER WITH 3.5MM PARA CORD </w:t>
                                  </w:r>
                                </w:p>
                                <w:p w14:paraId="7E0BF792" w14:textId="49CA030E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2C258D42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37A8E223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64F8254A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1EBB7A27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1949DDB9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130A2112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72E3A2" id="Text Box 1276515374" o:spid="_x0000_s1034" type="#_x0000_t202" style="position:absolute;margin-left:178.55pt;margin-top:11.1pt;width:143.4pt;height:129.1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" fillcolor="white [3201]" strokeweight=".5pt">
                      <v:textbox>
                        <w:txbxContent>
                          <w:p w14:paraId="6DFC2B09" w14:textId="64EA2280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Item: #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ZIPPER CHAIN &amp; SLIDER WITH 3.5MM PARA CORD </w:t>
                            </w:r>
                          </w:p>
                          <w:p w14:paraId="7E0BF792" w14:textId="49CA030E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2C258D42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37A8E223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64F8254A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1EBB7A27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1949DDB9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130A2112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</w:p>
          <w:p w14:paraId="6AF38ADD" w14:textId="623A7873" w:rsidR="007547BD" w:rsidRDefault="007547BD" w:rsidP="007547BD"/>
          <w:p w14:paraId="046C28EE" w14:textId="0D28D3B1" w:rsidR="007547BD" w:rsidRPr="007547BD" w:rsidRDefault="007547BD" w:rsidP="007547B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37105A1C" w14:textId="78E3DC73" w:rsidR="007547BD" w:rsidRPr="007547BD" w:rsidRDefault="007547BD" w:rsidP="007547BD"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 wp14:anchorId="2C22289B" wp14:editId="737B83F0">
                      <wp:simplePos x="0" y="0"/>
                      <wp:positionH relativeFrom="column">
                        <wp:posOffset>42545</wp:posOffset>
                      </wp:positionH>
                      <wp:positionV relativeFrom="paragraph">
                        <wp:posOffset>1739900</wp:posOffset>
                      </wp:positionV>
                      <wp:extent cx="1272540" cy="1645920"/>
                      <wp:effectExtent l="0" t="0" r="22860" b="1143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2540" cy="1645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8566F50" w14:textId="64D45B0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2.8MM ELASTIC STRING</w:t>
                                  </w:r>
                                </w:p>
                                <w:p w14:paraId="76F90B07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4B2909DF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006C9372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60613150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0BADAD0C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20D46247" w14:textId="58EDA58B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0ECB0B1F" w14:textId="77777777" w:rsidR="007547BD" w:rsidRDefault="007547BD" w:rsidP="0052362E"/>
                                <w:p w14:paraId="1E766920" w14:textId="77777777" w:rsidR="007547BD" w:rsidRDefault="007547BD" w:rsidP="0052362E"/>
                                <w:p w14:paraId="3FABA154" w14:textId="77777777" w:rsidR="007547BD" w:rsidRDefault="007547BD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22289B" id="Text Box 10" o:spid="_x0000_s1035" type="#_x0000_t202" style="position:absolute;margin-left:3.35pt;margin-top:137pt;width:100.2pt;height:129.6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" fillcolor="white [3201]" strokeweight=".5pt">
                      <v:textbox>
                        <w:txbxContent>
                          <w:p w14:paraId="08566F50" w14:textId="64D45B0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2.8MM ELASTIC STRING</w:t>
                            </w:r>
                          </w:p>
                          <w:p w14:paraId="76F90B07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4B2909DF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006C9372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60613150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0BADAD0C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20D46247" w14:textId="58EDA58B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0ECB0B1F" w14:textId="77777777" w:rsidR="007547BD" w:rsidRDefault="007547BD" w:rsidP="0052362E"/>
                          <w:p w14:paraId="1E766920" w14:textId="77777777" w:rsidR="007547BD" w:rsidRDefault="007547BD" w:rsidP="0052362E"/>
                          <w:p w14:paraId="3FABA154" w14:textId="77777777" w:rsidR="007547BD" w:rsidRDefault="007547BD" w:rsidP="0052362E"/>
                        </w:txbxContent>
                      </v:textbox>
                    </v:shape>
                  </w:pict>
                </mc:Fallback>
              </mc:AlternateContent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3A0CB005" wp14:editId="0E600A6F">
                      <wp:simplePos x="0" y="0"/>
                      <wp:positionH relativeFrom="column">
                        <wp:posOffset>995045</wp:posOffset>
                      </wp:positionH>
                      <wp:positionV relativeFrom="paragraph">
                        <wp:posOffset>414020</wp:posOffset>
                      </wp:positionV>
                      <wp:extent cx="670560" cy="1508760"/>
                      <wp:effectExtent l="38100" t="38100" r="34290" b="15240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670560" cy="15087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E18918" id="Straight Arrow Connector 16" o:spid="_x0000_s1026" type="#_x0000_t32" style="position:absolute;margin-left:78.35pt;margin-top:32.6pt;width:52.8pt;height:118.8pt;flip:x y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2A3477AE" wp14:editId="1C4FC0D9">
                      <wp:simplePos x="0" y="0"/>
                      <wp:positionH relativeFrom="column">
                        <wp:posOffset>339725</wp:posOffset>
                      </wp:positionH>
                      <wp:positionV relativeFrom="paragraph">
                        <wp:posOffset>307340</wp:posOffset>
                      </wp:positionV>
                      <wp:extent cx="594360" cy="1470660"/>
                      <wp:effectExtent l="0" t="38100" r="53340" b="15240"/>
                      <wp:wrapNone/>
                      <wp:docPr id="12" name="Straight Arrow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94360" cy="14706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86C0CD" id="Straight Arrow Connector 12" o:spid="_x0000_s1026" type="#_x0000_t32" style="position:absolute;margin-left:26.75pt;margin-top:24.2pt;width:46.8pt;height:115.8pt;flip:y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35289E5C" wp14:editId="5F6018FA">
                      <wp:simplePos x="0" y="0"/>
                      <wp:positionH relativeFrom="column">
                        <wp:posOffset>1071245</wp:posOffset>
                      </wp:positionH>
                      <wp:positionV relativeFrom="paragraph">
                        <wp:posOffset>109220</wp:posOffset>
                      </wp:positionV>
                      <wp:extent cx="1264920" cy="255270"/>
                      <wp:effectExtent l="19050" t="57150" r="11430" b="30480"/>
                      <wp:wrapNone/>
                      <wp:docPr id="1276515379" name="Straight Arrow Connector 1276515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64920" cy="2552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9E496E" id="Straight Arrow Connector 1276515379" o:spid="_x0000_s1026" type="#_x0000_t32" style="position:absolute;margin-left:84.35pt;margin-top:8.6pt;width:99.6pt;height:20.1pt;flip:x y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79C12EBC" wp14:editId="597FE770">
                      <wp:simplePos x="0" y="0"/>
                      <wp:positionH relativeFrom="column">
                        <wp:posOffset>1482725</wp:posOffset>
                      </wp:positionH>
                      <wp:positionV relativeFrom="paragraph">
                        <wp:posOffset>1892300</wp:posOffset>
                      </wp:positionV>
                      <wp:extent cx="1546860" cy="1074420"/>
                      <wp:effectExtent l="0" t="0" r="15240" b="1143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6860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9AF79F9" w14:textId="2899A33D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CORDLOCK 350-6000</w:t>
                                  </w:r>
                                </w:p>
                                <w:p w14:paraId="6BE727C3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1DED49AB" w14:textId="77777777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32FF944" w14:textId="3DDF1C32" w:rsidR="007547BD" w:rsidRPr="00782984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/ MCAM</w:t>
                                  </w:r>
                                </w:p>
                                <w:p w14:paraId="2C187F7E" w14:textId="0CA24DC5" w:rsidR="007547BD" w:rsidRPr="007547BD" w:rsidRDefault="007547BD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</w:t>
                                  </w:r>
                                </w:p>
                                <w:p w14:paraId="42DFC9DC" w14:textId="77777777" w:rsidR="007547BD" w:rsidRDefault="007547BD" w:rsidP="0052362E"/>
                                <w:p w14:paraId="1E4FC288" w14:textId="77777777" w:rsidR="007547BD" w:rsidRDefault="007547BD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C12EBC" id="Text Box 18" o:spid="_x0000_s1036" type="#_x0000_t202" style="position:absolute;margin-left:116.75pt;margin-top:149pt;width:121.8pt;height:84.6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" fillcolor="white [3201]" strokeweight=".5pt">
                      <v:textbox>
                        <w:txbxContent>
                          <w:p w14:paraId="49AF79F9" w14:textId="2899A33D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CORDLOCK 350-6000</w:t>
                            </w:r>
                          </w:p>
                          <w:p w14:paraId="6BE727C3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1DED49AB" w14:textId="77777777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32FF944" w14:textId="3DDF1C32" w:rsidR="007547BD" w:rsidRPr="00782984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/ MCAM</w:t>
                            </w:r>
                          </w:p>
                          <w:p w14:paraId="2C187F7E" w14:textId="0CA24DC5" w:rsidR="007547BD" w:rsidRPr="007547BD" w:rsidRDefault="007547BD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</w:t>
                            </w:r>
                          </w:p>
                          <w:p w14:paraId="42DFC9DC" w14:textId="77777777" w:rsidR="007547BD" w:rsidRDefault="007547BD" w:rsidP="0052362E"/>
                          <w:p w14:paraId="1E4FC288" w14:textId="77777777" w:rsidR="007547BD" w:rsidRDefault="007547BD" w:rsidP="0052362E"/>
                        </w:txbxContent>
                      </v:textbox>
                    </v:shape>
                  </w:pict>
                </mc:Fallback>
              </mc:AlternateContent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3F575744" wp14:editId="5A4F68EE">
                      <wp:simplePos x="0" y="0"/>
                      <wp:positionH relativeFrom="column">
                        <wp:posOffset>1406525</wp:posOffset>
                      </wp:positionH>
                      <wp:positionV relativeFrom="paragraph">
                        <wp:posOffset>1153160</wp:posOffset>
                      </wp:positionV>
                      <wp:extent cx="1729740" cy="518160"/>
                      <wp:effectExtent l="38100" t="38100" r="22860" b="34290"/>
                      <wp:wrapNone/>
                      <wp:docPr id="1276515373" name="Straight Arrow Connector 1276515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29740" cy="518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628A0D" id="Straight Arrow Connector 1276515373" o:spid="_x0000_s1026" type="#_x0000_t32" style="position:absolute;margin-left:110.75pt;margin-top:90.8pt;width:136.2pt;height:40.8pt;flip:x y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425A7C3A" wp14:editId="02F41D94">
                      <wp:simplePos x="0" y="0"/>
                      <wp:positionH relativeFrom="column">
                        <wp:posOffset>3128645</wp:posOffset>
                      </wp:positionH>
                      <wp:positionV relativeFrom="paragraph">
                        <wp:posOffset>1244600</wp:posOffset>
                      </wp:positionV>
                      <wp:extent cx="1272540" cy="1539240"/>
                      <wp:effectExtent l="0" t="0" r="22860" b="22860"/>
                      <wp:wrapNone/>
                      <wp:docPr id="1276515381" name="Text Box 1276515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254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487ABA1" w14:textId="6ECDE681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7547BD" w:rsidRPr="00627BCB">
                                    <w:rPr>
                                      <w:sz w:val="16"/>
                                      <w:szCs w:val="16"/>
                                    </w:rPr>
                                    <w:t>4WAY STRETCH</w:t>
                                  </w:r>
                                </w:p>
                                <w:p w14:paraId="71BDAAA2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1448084F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2A737121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29C7BBD5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6E7DA0BC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648C3BA3" w14:textId="4843FF33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2D8D96B" w14:textId="77777777" w:rsidR="0052362E" w:rsidRDefault="0052362E" w:rsidP="0052362E"/>
                                <w:p w14:paraId="0419CBB8" w14:textId="77777777" w:rsidR="0052362E" w:rsidRDefault="0052362E" w:rsidP="0052362E"/>
                                <w:p w14:paraId="6CA91068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5A7C3A" id="Text Box 1276515381" o:spid="_x0000_s1037" type="#_x0000_t202" style="position:absolute;margin-left:246.35pt;margin-top:98pt;width:100.2pt;height:121.2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" fillcolor="white [3201]" strokeweight=".5pt">
                      <v:textbox>
                        <w:txbxContent>
                          <w:p w14:paraId="2487ABA1" w14:textId="6ECDE681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7547BD" w:rsidRPr="00627BCB">
                              <w:rPr>
                                <w:sz w:val="16"/>
                                <w:szCs w:val="16"/>
                              </w:rPr>
                              <w:t>4WAY STRETCH</w:t>
                            </w:r>
                          </w:p>
                          <w:p w14:paraId="71BDAAA2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1448084F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2A737121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29C7BBD5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6E7DA0BC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648C3BA3" w14:textId="4843FF33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2D8D96B" w14:textId="77777777" w:rsidR="0052362E" w:rsidRDefault="0052362E" w:rsidP="0052362E"/>
                          <w:p w14:paraId="0419CBB8" w14:textId="77777777" w:rsidR="0052362E" w:rsidRDefault="0052362E" w:rsidP="0052362E"/>
                          <w:p w14:paraId="6CA91068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773D55BB" wp14:editId="4D44B4D7">
                      <wp:simplePos x="0" y="0"/>
                      <wp:positionH relativeFrom="column">
                        <wp:posOffset>1589405</wp:posOffset>
                      </wp:positionH>
                      <wp:positionV relativeFrom="paragraph">
                        <wp:posOffset>1045846</wp:posOffset>
                      </wp:positionV>
                      <wp:extent cx="2964180" cy="45719"/>
                      <wp:effectExtent l="38100" t="38100" r="26670" b="88265"/>
                      <wp:wrapNone/>
                      <wp:docPr id="1276515371" name="Straight Arrow Connector 1276515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641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8780E4" id="Straight Arrow Connector 1276515371" o:spid="_x0000_s1026" type="#_x0000_t32" style="position:absolute;margin-left:125.15pt;margin-top:82.35pt;width:233.4pt;height:3.6pt;flip:x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3C67B94A" wp14:editId="587ADC7F">
                      <wp:simplePos x="0" y="0"/>
                      <wp:positionH relativeFrom="column">
                        <wp:posOffset>4545965</wp:posOffset>
                      </wp:positionH>
                      <wp:positionV relativeFrom="paragraph">
                        <wp:posOffset>444500</wp:posOffset>
                      </wp:positionV>
                      <wp:extent cx="1158240" cy="1569720"/>
                      <wp:effectExtent l="0" t="0" r="22860" b="11430"/>
                      <wp:wrapNone/>
                      <wp:docPr id="1276515382" name="Text Box 1276515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240" cy="1569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BC39DB9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72F4B84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5C70BBDA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6BE37D2C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1145FF2B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455AC39A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460EC083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</w:p>
                                <w:p w14:paraId="3EFC4C10" w14:textId="77777777" w:rsidR="0052362E" w:rsidRDefault="0052362E" w:rsidP="0052362E"/>
                                <w:p w14:paraId="6FFEDFEB" w14:textId="77777777" w:rsidR="0052362E" w:rsidRDefault="0052362E" w:rsidP="0052362E"/>
                                <w:p w14:paraId="1FE13FF8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7B94A" id="Text Box 1276515382" o:spid="_x0000_s1038" type="#_x0000_t202" style="position:absolute;margin-left:357.95pt;margin-top:35pt;width:91.2pt;height:123.6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" fillcolor="white [3201]" strokeweight=".5pt">
                      <v:textbox>
                        <w:txbxContent>
                          <w:p w14:paraId="5BC39DB9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72F4B84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5C70BBDA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6BE37D2C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1145FF2B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455AC39A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460EC083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</w:p>
                          <w:p w14:paraId="3EFC4C10" w14:textId="77777777" w:rsidR="0052362E" w:rsidRDefault="0052362E" w:rsidP="0052362E"/>
                          <w:p w14:paraId="6FFEDFEB" w14:textId="77777777" w:rsidR="0052362E" w:rsidRDefault="0052362E" w:rsidP="0052362E"/>
                          <w:p w14:paraId="1FE13FF8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A15F5" w:rsidRPr="00DE4BCC" w14:paraId="3C7277E6" w14:textId="77777777" w:rsidTr="00A739DF">
        <w:tc>
          <w:tcPr>
            <w:tcW w:w="5000" w:type="pct"/>
          </w:tcPr>
          <w:p w14:paraId="076EB06A" w14:textId="394654FD" w:rsidR="004A15F5" w:rsidRPr="00DE4BCC" w:rsidRDefault="004A15F5" w:rsidP="00A739D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A15F5" w:rsidRPr="00DE4BCC" w14:paraId="3AA51A5B" w14:textId="77777777" w:rsidTr="008A6D14">
        <w:trPr>
          <w:trHeight w:val="12923"/>
        </w:trPr>
        <w:tc>
          <w:tcPr>
            <w:tcW w:w="5000" w:type="pct"/>
          </w:tcPr>
          <w:p w14:paraId="6AA5F62A" w14:textId="5CE9437B" w:rsidR="009F6887" w:rsidRPr="009F6887" w:rsidRDefault="004E034D" w:rsidP="009F6887">
            <w:r w:rsidRPr="004E034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24160" behindDoc="1" locked="0" layoutInCell="1" allowOverlap="1" wp14:anchorId="3FE79850" wp14:editId="3DB05145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85090</wp:posOffset>
                  </wp:positionV>
                  <wp:extent cx="2244303" cy="2247900"/>
                  <wp:effectExtent l="0" t="0" r="381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244303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B0178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7B3875BB" wp14:editId="11A48E4E">
                      <wp:simplePos x="0" y="0"/>
                      <wp:positionH relativeFrom="column">
                        <wp:posOffset>2458085</wp:posOffset>
                      </wp:positionH>
                      <wp:positionV relativeFrom="paragraph">
                        <wp:posOffset>252730</wp:posOffset>
                      </wp:positionV>
                      <wp:extent cx="2857500" cy="1661160"/>
                      <wp:effectExtent l="0" t="0" r="19050" b="15240"/>
                      <wp:wrapNone/>
                      <wp:docPr id="1276515270" name="Text Box 1276515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57500" cy="16611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770F6E3" w14:textId="179200E7" w:rsidR="0092279D" w:rsidRPr="00BB0178" w:rsidRDefault="0092279D" w:rsidP="0092279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B0178">
                                    <w:rPr>
                                      <w:sz w:val="16"/>
                                      <w:szCs w:val="16"/>
                                    </w:rPr>
                                    <w:t>Item: POLY MESH</w:t>
                                  </w:r>
                                  <w:r w:rsidR="00304FCE" w:rsidRPr="00BB0178">
                                    <w:rPr>
                                      <w:sz w:val="16"/>
                                      <w:szCs w:val="16"/>
                                    </w:rPr>
                                    <w:t xml:space="preserve"> / 70D RIPSTOP / #8 ZIPPER CHAIN &amp; SLIDER WITH 3.5MM PARA CORD</w:t>
                                  </w:r>
                                  <w:r w:rsidR="004E034D">
                                    <w:rPr>
                                      <w:sz w:val="16"/>
                                      <w:szCs w:val="16"/>
                                    </w:rPr>
                                    <w:t xml:space="preserve"> / 20MM NYLON TAPE </w:t>
                                  </w:r>
                                </w:p>
                                <w:p w14:paraId="68B618CB" w14:textId="01FF889F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2CE21F61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79DA9AD6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5272F256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1EC7AAFB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6CF71B93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52F4B087" w14:textId="77777777" w:rsidR="0092279D" w:rsidRDefault="0092279D" w:rsidP="0092279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3875BB" id="Text Box 1276515270" o:spid="_x0000_s1039" type="#_x0000_t202" style="position:absolute;margin-left:193.55pt;margin-top:19.9pt;width:225pt;height:130.8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" fillcolor="white [3201]" strokeweight=".5pt">
                      <v:textbox>
                        <w:txbxContent>
                          <w:p w14:paraId="1770F6E3" w14:textId="179200E7" w:rsidR="0092279D" w:rsidRPr="00BB0178" w:rsidRDefault="0092279D" w:rsidP="0092279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B0178">
                              <w:rPr>
                                <w:sz w:val="16"/>
                                <w:szCs w:val="16"/>
                              </w:rPr>
                              <w:t>Item: POLY MESH</w:t>
                            </w:r>
                            <w:r w:rsidR="00304FCE" w:rsidRPr="00BB0178">
                              <w:rPr>
                                <w:sz w:val="16"/>
                                <w:szCs w:val="16"/>
                              </w:rPr>
                              <w:t xml:space="preserve"> / 70D RIPSTOP / #8 ZIPPER CHAIN &amp; SLIDER WITH 3.5MM PARA CORD</w:t>
                            </w:r>
                            <w:r w:rsidR="004E034D">
                              <w:rPr>
                                <w:sz w:val="16"/>
                                <w:szCs w:val="16"/>
                              </w:rPr>
                              <w:t xml:space="preserve"> / 20MM NYLON TAPE </w:t>
                            </w:r>
                          </w:p>
                          <w:p w14:paraId="68B618CB" w14:textId="01FF889F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2CE21F61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79DA9AD6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5272F256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1EC7AAFB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6CF71B93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52F4B087" w14:textId="77777777" w:rsidR="0092279D" w:rsidRDefault="0092279D" w:rsidP="0092279D"/>
                        </w:txbxContent>
                      </v:textbox>
                    </v:shape>
                  </w:pict>
                </mc:Fallback>
              </mc:AlternateContent>
            </w:r>
            <w:r w:rsidR="008A6D1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3D68CB3C" wp14:editId="55184D00">
                      <wp:simplePos x="0" y="0"/>
                      <wp:positionH relativeFrom="column">
                        <wp:posOffset>1380702</wp:posOffset>
                      </wp:positionH>
                      <wp:positionV relativeFrom="paragraph">
                        <wp:posOffset>790998</wp:posOffset>
                      </wp:positionV>
                      <wp:extent cx="1072726" cy="232199"/>
                      <wp:effectExtent l="19050" t="57150" r="13335" b="34925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72726" cy="23219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224AAA" id="Straight Arrow Connector 40" o:spid="_x0000_s1026" type="#_x0000_t32" style="position:absolute;margin-left:108.7pt;margin-top:62.3pt;width:84.45pt;height:18.3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2CAFD5F" w14:textId="7BCEB998" w:rsidR="004E034D" w:rsidRPr="004E034D" w:rsidRDefault="004E034D" w:rsidP="004E034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50821F86" wp14:editId="3F587AAE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189864</wp:posOffset>
                      </wp:positionV>
                      <wp:extent cx="1903730" cy="551815"/>
                      <wp:effectExtent l="38100" t="38100" r="20320" b="19685"/>
                      <wp:wrapNone/>
                      <wp:docPr id="1276515277" name="Straight Arrow Connector 1276515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03730" cy="5518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5439C9" id="Straight Arrow Connector 1276515277" o:spid="_x0000_s1026" type="#_x0000_t32" style="position:absolute;margin-left:43.55pt;margin-top:14.95pt;width:149.9pt;height:43.4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59B47BA4" wp14:editId="70F18BD3">
                      <wp:simplePos x="0" y="0"/>
                      <wp:positionH relativeFrom="column">
                        <wp:posOffset>1109345</wp:posOffset>
                      </wp:positionH>
                      <wp:positionV relativeFrom="paragraph">
                        <wp:posOffset>212724</wp:posOffset>
                      </wp:positionV>
                      <wp:extent cx="1356360" cy="518795"/>
                      <wp:effectExtent l="38100" t="38100" r="15240" b="33655"/>
                      <wp:wrapNone/>
                      <wp:docPr id="1276515273" name="Straight Arrow Connector 1276515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56360" cy="5187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258E27" id="Straight Arrow Connector 1276515273" o:spid="_x0000_s1026" type="#_x0000_t32" style="position:absolute;margin-left:87.35pt;margin-top:16.75pt;width:106.8pt;height:40.85pt;flip:x y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B34A548" w14:textId="3016CE5E" w:rsidR="009F6887" w:rsidRPr="009F6887" w:rsidRDefault="009F6887" w:rsidP="009F6887"/>
          <w:p w14:paraId="48D45B4F" w14:textId="2CB6D816" w:rsidR="009F6887" w:rsidRPr="009F6887" w:rsidRDefault="004E034D" w:rsidP="009F688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703817B8" wp14:editId="0FA8D66F">
                      <wp:simplePos x="0" y="0"/>
                      <wp:positionH relativeFrom="column">
                        <wp:posOffset>1132205</wp:posOffset>
                      </wp:positionH>
                      <wp:positionV relativeFrom="paragraph">
                        <wp:posOffset>68580</wp:posOffset>
                      </wp:positionV>
                      <wp:extent cx="1337310" cy="411480"/>
                      <wp:effectExtent l="38100" t="0" r="15240" b="64770"/>
                      <wp:wrapNone/>
                      <wp:docPr id="1276515271" name="Straight Arrow Connector 1276515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37310" cy="411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DB90DC" id="Straight Arrow Connector 1276515271" o:spid="_x0000_s1026" type="#_x0000_t32" style="position:absolute;margin-left:89.15pt;margin-top:5.4pt;width:105.3pt;height:32.4pt;flip:x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AB9050E" w14:textId="78580E1D" w:rsidR="009F6887" w:rsidRPr="009F6887" w:rsidRDefault="009F6887" w:rsidP="009F6887"/>
          <w:p w14:paraId="29CFD074" w14:textId="7050A06F" w:rsidR="009F6887" w:rsidRDefault="000B6685" w:rsidP="000B6685">
            <w:pPr>
              <w:tabs>
                <w:tab w:val="left" w:pos="7005"/>
              </w:tabs>
            </w:pPr>
            <w:r>
              <w:tab/>
            </w:r>
          </w:p>
          <w:p w14:paraId="5E15629E" w14:textId="3AC88886" w:rsidR="009F6887" w:rsidRPr="009F6887" w:rsidRDefault="009F6887" w:rsidP="009F6887"/>
          <w:p w14:paraId="46A687A1" w14:textId="752565FC" w:rsidR="009F6887" w:rsidRDefault="009F6887" w:rsidP="009F6887">
            <w:pPr>
              <w:ind w:firstLine="720"/>
            </w:pPr>
          </w:p>
          <w:p w14:paraId="510871ED" w14:textId="56C3AC39" w:rsidR="00584CAD" w:rsidRPr="00584CAD" w:rsidRDefault="00B74383" w:rsidP="00584CAD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707C419E" wp14:editId="66A88ED3">
                      <wp:simplePos x="0" y="0"/>
                      <wp:positionH relativeFrom="column">
                        <wp:posOffset>2549525</wp:posOffset>
                      </wp:positionH>
                      <wp:positionV relativeFrom="paragraph">
                        <wp:posOffset>16510</wp:posOffset>
                      </wp:positionV>
                      <wp:extent cx="1325880" cy="1531620"/>
                      <wp:effectExtent l="0" t="0" r="26670" b="11430"/>
                      <wp:wrapNone/>
                      <wp:docPr id="1276515383" name="Text Box 1276515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25880" cy="1531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BEF3E1" w14:textId="2CB36F99" w:rsidR="00BB0178" w:rsidRPr="00BB0178" w:rsidRDefault="00BB0178" w:rsidP="0092279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B0178">
                                    <w:rPr>
                                      <w:sz w:val="16"/>
                                      <w:szCs w:val="16"/>
                                    </w:rPr>
                                    <w:t>Item: 70D RIPSTOP</w:t>
                                  </w:r>
                                </w:p>
                                <w:p w14:paraId="3E9ED462" w14:textId="2EB2B9C2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6E467EAD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2176B334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61C58B36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727A6EBB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5DF6ED26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64F4B653" w14:textId="77777777" w:rsidR="00BB0178" w:rsidRDefault="00BB0178" w:rsidP="0092279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7C419E" id="Text Box 1276515383" o:spid="_x0000_s1040" type="#_x0000_t202" style="position:absolute;margin-left:200.75pt;margin-top:1.3pt;width:104.4pt;height:120.6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" fillcolor="white [3201]" strokeweight=".5pt">
                      <v:textbox>
                        <w:txbxContent>
                          <w:p w14:paraId="3EBEF3E1" w14:textId="2CB36F99" w:rsidR="00BB0178" w:rsidRPr="00BB0178" w:rsidRDefault="00BB0178" w:rsidP="0092279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B0178">
                              <w:rPr>
                                <w:sz w:val="16"/>
                                <w:szCs w:val="16"/>
                              </w:rPr>
                              <w:t>Item: 70D RIPSTOP</w:t>
                            </w:r>
                          </w:p>
                          <w:p w14:paraId="3E9ED462" w14:textId="2EB2B9C2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6E467EAD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2176B334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61C58B36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727A6EBB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5DF6ED26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64F4B653" w14:textId="77777777" w:rsidR="00BB0178" w:rsidRDefault="00BB0178" w:rsidP="0092279D"/>
                        </w:txbxContent>
                      </v:textbox>
                    </v:shape>
                  </w:pict>
                </mc:Fallback>
              </mc:AlternateContent>
            </w:r>
          </w:p>
          <w:p w14:paraId="5519B9CA" w14:textId="0135C646" w:rsidR="00584CAD" w:rsidRPr="00584CAD" w:rsidRDefault="00584CAD" w:rsidP="00584CAD"/>
          <w:p w14:paraId="269CB4D8" w14:textId="3D21E4F2" w:rsidR="00584CAD" w:rsidRPr="004E034D" w:rsidRDefault="004E034D" w:rsidP="004E034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4E034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25184" behindDoc="1" locked="0" layoutInCell="1" allowOverlap="1" wp14:anchorId="5730C3BE" wp14:editId="64DDE633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121920</wp:posOffset>
                  </wp:positionV>
                  <wp:extent cx="2189480" cy="2422525"/>
                  <wp:effectExtent l="0" t="0" r="127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74"/>
                          <a:stretch/>
                        </pic:blipFill>
                        <pic:spPr bwMode="auto">
                          <a:xfrm>
                            <a:off x="0" y="0"/>
                            <a:ext cx="2189480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7A1B18" w14:textId="53A1E082" w:rsidR="00584CAD" w:rsidRDefault="00B74383" w:rsidP="00584CAD">
            <w:r w:rsidRPr="00B7438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560A5A8A" wp14:editId="0BF57B7E">
                      <wp:simplePos x="0" y="0"/>
                      <wp:positionH relativeFrom="column">
                        <wp:posOffset>3982085</wp:posOffset>
                      </wp:positionH>
                      <wp:positionV relativeFrom="paragraph">
                        <wp:posOffset>92075</wp:posOffset>
                      </wp:positionV>
                      <wp:extent cx="1798320" cy="1203960"/>
                      <wp:effectExtent l="0" t="0" r="11430" b="1524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8320" cy="12039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FF316C" w14:textId="77777777" w:rsidR="00B74383" w:rsidRPr="003A4BEC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A4BEC">
                                    <w:rPr>
                                      <w:sz w:val="16"/>
                                      <w:szCs w:val="16"/>
                                    </w:rPr>
                                    <w:t>Item: SR BUCKLE 20MM SET (810-1061) / (810-1063)</w:t>
                                  </w:r>
                                </w:p>
                                <w:p w14:paraId="4517D360" w14:textId="77777777" w:rsidR="00B74383" w:rsidRPr="003A4BEC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A4BEC">
                                    <w:rPr>
                                      <w:sz w:val="16"/>
                                      <w:szCs w:val="16"/>
                                    </w:rPr>
                                    <w:t>Style Color: TFP / MCAM / RG</w:t>
                                  </w:r>
                                </w:p>
                                <w:p w14:paraId="3E14ED3B" w14:textId="77777777" w:rsidR="00B74383" w:rsidRPr="003A4BEC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A4BEC">
                                    <w:rPr>
                                      <w:sz w:val="16"/>
                                      <w:szCs w:val="16"/>
                                    </w:rPr>
                                    <w:t>RM Color: KHAKI</w:t>
                                  </w:r>
                                </w:p>
                                <w:p w14:paraId="43DDC4BA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2DD0FAAC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452D6FED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0A5A8A" id="Text Box 39" o:spid="_x0000_s1041" type="#_x0000_t202" style="position:absolute;margin-left:313.55pt;margin-top:7.25pt;width:141.6pt;height:94.8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" fillcolor="white [3201]" strokeweight=".5pt">
                      <v:textbox>
                        <w:txbxContent>
                          <w:p w14:paraId="5CFF316C" w14:textId="77777777" w:rsidR="00B74383" w:rsidRPr="003A4BEC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A4BEC">
                              <w:rPr>
                                <w:sz w:val="16"/>
                                <w:szCs w:val="16"/>
                              </w:rPr>
                              <w:t>Item: SR BUCKLE 20MM SET (810-1061) / (810-1063)</w:t>
                            </w:r>
                          </w:p>
                          <w:p w14:paraId="4517D360" w14:textId="77777777" w:rsidR="00B74383" w:rsidRPr="003A4BEC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A4BEC">
                              <w:rPr>
                                <w:sz w:val="16"/>
                                <w:szCs w:val="16"/>
                              </w:rPr>
                              <w:t>Style Color: TFP / MCAM / RG</w:t>
                            </w:r>
                          </w:p>
                          <w:p w14:paraId="3E14ED3B" w14:textId="77777777" w:rsidR="00B74383" w:rsidRPr="003A4BEC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A4BEC">
                              <w:rPr>
                                <w:sz w:val="16"/>
                                <w:szCs w:val="16"/>
                              </w:rPr>
                              <w:t>RM Color: KHAKI</w:t>
                            </w:r>
                          </w:p>
                          <w:p w14:paraId="43DDC4BA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2DD0FAAC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452D6FED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43135E1B" wp14:editId="4BAB7CA3">
                      <wp:simplePos x="0" y="0"/>
                      <wp:positionH relativeFrom="column">
                        <wp:posOffset>1208405</wp:posOffset>
                      </wp:positionH>
                      <wp:positionV relativeFrom="paragraph">
                        <wp:posOffset>40640</wp:posOffset>
                      </wp:positionV>
                      <wp:extent cx="1493520" cy="259715"/>
                      <wp:effectExtent l="19050" t="57150" r="11430" b="26035"/>
                      <wp:wrapNone/>
                      <wp:docPr id="42" name="Straight Arrow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93520" cy="2597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BCC57D" id="Straight Arrow Connector 42" o:spid="_x0000_s1026" type="#_x0000_t32" style="position:absolute;margin-left:95.15pt;margin-top:3.2pt;width:117.6pt;height:20.4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47384E3" w14:textId="3269AB2F" w:rsidR="00584CAD" w:rsidRDefault="00BB0178" w:rsidP="00584CA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2F3F9164" wp14:editId="77890707">
                      <wp:simplePos x="0" y="0"/>
                      <wp:positionH relativeFrom="column">
                        <wp:posOffset>1063625</wp:posOffset>
                      </wp:positionH>
                      <wp:positionV relativeFrom="paragraph">
                        <wp:posOffset>89534</wp:posOffset>
                      </wp:positionV>
                      <wp:extent cx="1623060" cy="556895"/>
                      <wp:effectExtent l="38100" t="0" r="15240" b="71755"/>
                      <wp:wrapNone/>
                      <wp:docPr id="1276515278" name="Straight Arrow Connector 1276515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23060" cy="5568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43F7C4" id="Straight Arrow Connector 1276515278" o:spid="_x0000_s1026" type="#_x0000_t32" style="position:absolute;margin-left:83.75pt;margin-top:7.05pt;width:127.8pt;height:43.85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536B2DD" w14:textId="20850C60" w:rsidR="00BB0178" w:rsidRPr="00BB0178" w:rsidRDefault="00BB0178" w:rsidP="00BB0178"/>
          <w:p w14:paraId="7829722D" w14:textId="2B731866" w:rsidR="00BB0178" w:rsidRPr="00BB0178" w:rsidRDefault="00BB0178" w:rsidP="00BB0178"/>
          <w:p w14:paraId="6022305D" w14:textId="1AD902F1" w:rsidR="00BB0178" w:rsidRPr="00BB0178" w:rsidRDefault="00B74383" w:rsidP="00BB0178">
            <w:r w:rsidRPr="00B7438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4B35FD86" wp14:editId="26194C97">
                      <wp:simplePos x="0" y="0"/>
                      <wp:positionH relativeFrom="column">
                        <wp:posOffset>2061845</wp:posOffset>
                      </wp:positionH>
                      <wp:positionV relativeFrom="paragraph">
                        <wp:posOffset>103505</wp:posOffset>
                      </wp:positionV>
                      <wp:extent cx="1950720" cy="141605"/>
                      <wp:effectExtent l="38100" t="0" r="11430" b="86995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50720" cy="1416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3390D1" id="Straight Arrow Connector 41" o:spid="_x0000_s1026" type="#_x0000_t32" style="position:absolute;margin-left:162.35pt;margin-top:8.15pt;width:153.6pt;height:11.15pt;flip:x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81148DE" w14:textId="19554413" w:rsidR="00BB0178" w:rsidRPr="00BB0178" w:rsidRDefault="00BB0178" w:rsidP="00BB0178"/>
          <w:p w14:paraId="19775164" w14:textId="4AE31E2B" w:rsidR="00BB0178" w:rsidRPr="00BB0178" w:rsidRDefault="004E034D" w:rsidP="00BB017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42F38E5F" wp14:editId="253CD49A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92075</wp:posOffset>
                      </wp:positionV>
                      <wp:extent cx="1714500" cy="350520"/>
                      <wp:effectExtent l="19050" t="57150" r="19050" b="30480"/>
                      <wp:wrapNone/>
                      <wp:docPr id="34" name="Straight Arrow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14500" cy="3505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0B971C" id="Straight Arrow Connector 34" o:spid="_x0000_s1026" type="#_x0000_t32" style="position:absolute;margin-left:73.55pt;margin-top:7.25pt;width:135pt;height:27.6pt;flip:x y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5815E1A3" wp14:editId="29B4EB7E">
                      <wp:simplePos x="0" y="0"/>
                      <wp:positionH relativeFrom="column">
                        <wp:posOffset>2628265</wp:posOffset>
                      </wp:positionH>
                      <wp:positionV relativeFrom="paragraph">
                        <wp:posOffset>176530</wp:posOffset>
                      </wp:positionV>
                      <wp:extent cx="2700867" cy="692728"/>
                      <wp:effectExtent l="0" t="0" r="23495" b="12700"/>
                      <wp:wrapNone/>
                      <wp:docPr id="1276515272" name="Text Box 1276515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0867" cy="6927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B6A88A" w14:textId="67D38A9A" w:rsidR="006A753C" w:rsidRDefault="006A753C" w:rsidP="006A753C">
                                  <w:r>
                                    <w:t xml:space="preserve">Item: </w:t>
                                  </w:r>
                                  <w:r w:rsidR="008A6D14">
                                    <w:t>70D INSIDE 3MM EVA FOAM HARD</w:t>
                                  </w:r>
                                  <w:r>
                                    <w:t xml:space="preserve">  </w:t>
                                  </w:r>
                                </w:p>
                                <w:p w14:paraId="606C6D81" w14:textId="65A221DE" w:rsidR="006A753C" w:rsidRDefault="006A753C" w:rsidP="006A753C">
                                  <w:r>
                                    <w:t xml:space="preserve">Style Color: </w:t>
                                  </w:r>
                                  <w:r w:rsidR="00BB0178">
                                    <w:t>ALL COLOR</w:t>
                                  </w:r>
                                </w:p>
                                <w:p w14:paraId="3AB1D09F" w14:textId="1D77C20F" w:rsidR="006A753C" w:rsidRDefault="006A753C" w:rsidP="006A753C">
                                  <w:r>
                                    <w:t xml:space="preserve">RM Color: </w:t>
                                  </w:r>
                                  <w:r w:rsidR="00A82B78">
                                    <w:t>BLACK</w:t>
                                  </w:r>
                                </w:p>
                                <w:p w14:paraId="529D26AC" w14:textId="77777777" w:rsidR="006A753C" w:rsidRDefault="006A753C" w:rsidP="006A753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15E1A3" id="Text Box 1276515272" o:spid="_x0000_s1042" type="#_x0000_t202" style="position:absolute;margin-left:206.95pt;margin-top:13.9pt;width:212.65pt;height:54.5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" fillcolor="white [3201]" strokeweight=".5pt">
                      <v:textbox>
                        <w:txbxContent>
                          <w:p w14:paraId="1EB6A88A" w14:textId="67D38A9A" w:rsidR="006A753C" w:rsidRDefault="006A753C" w:rsidP="006A753C">
                            <w:r>
                              <w:t xml:space="preserve">Item: </w:t>
                            </w:r>
                            <w:r w:rsidR="008A6D14">
                              <w:t>70D INSIDE 3MM EVA FOAM HARD</w:t>
                            </w:r>
                            <w:r>
                              <w:t xml:space="preserve">  </w:t>
                            </w:r>
                          </w:p>
                          <w:p w14:paraId="606C6D81" w14:textId="65A221DE" w:rsidR="006A753C" w:rsidRDefault="006A753C" w:rsidP="006A753C">
                            <w:r>
                              <w:t xml:space="preserve">Style Color: </w:t>
                            </w:r>
                            <w:r w:rsidR="00BB0178">
                              <w:t>ALL COLOR</w:t>
                            </w:r>
                          </w:p>
                          <w:p w14:paraId="3AB1D09F" w14:textId="1D77C20F" w:rsidR="006A753C" w:rsidRDefault="006A753C" w:rsidP="006A753C">
                            <w:r>
                              <w:t xml:space="preserve">RM Color: </w:t>
                            </w:r>
                            <w:r w:rsidR="00A82B78">
                              <w:t>BLACK</w:t>
                            </w:r>
                          </w:p>
                          <w:p w14:paraId="529D26AC" w14:textId="77777777" w:rsidR="006A753C" w:rsidRDefault="006A753C" w:rsidP="006A753C"/>
                        </w:txbxContent>
                      </v:textbox>
                    </v:shape>
                  </w:pict>
                </mc:Fallback>
              </mc:AlternateContent>
            </w:r>
          </w:p>
          <w:p w14:paraId="14C3FB9B" w14:textId="7158654F" w:rsidR="00BB0178" w:rsidRPr="00BB0178" w:rsidRDefault="00BB0178" w:rsidP="00BB0178"/>
          <w:p w14:paraId="10F0ED0C" w14:textId="6DA8FED8" w:rsidR="00BB0178" w:rsidRPr="00BB0178" w:rsidRDefault="00BB0178" w:rsidP="00BB0178"/>
          <w:p w14:paraId="155FBC10" w14:textId="4A8FD05F" w:rsidR="00BB0178" w:rsidRDefault="00BB0178" w:rsidP="00BB0178"/>
          <w:p w14:paraId="68354C96" w14:textId="074584AE" w:rsidR="00BB0178" w:rsidRDefault="004E034D" w:rsidP="00BB0178">
            <w:r w:rsidRPr="004E034D">
              <w:rPr>
                <w:noProof/>
              </w:rPr>
              <w:drawing>
                <wp:anchor distT="0" distB="0" distL="114300" distR="114300" simplePos="0" relativeHeight="252126208" behindDoc="1" locked="0" layoutInCell="1" allowOverlap="1" wp14:anchorId="53AAFDA9" wp14:editId="7E811394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99060</wp:posOffset>
                  </wp:positionV>
                  <wp:extent cx="2308860" cy="3077691"/>
                  <wp:effectExtent l="0" t="0" r="0" b="889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860" cy="3077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D226DE" w14:textId="65844674" w:rsidR="004E034D" w:rsidRPr="004E034D" w:rsidRDefault="00BB0178" w:rsidP="004E034D">
            <w:pPr>
              <w:pStyle w:val="NormalWeb"/>
            </w:pP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012FFD3B" wp14:editId="645288CB">
                      <wp:simplePos x="0" y="0"/>
                      <wp:positionH relativeFrom="column">
                        <wp:posOffset>2724785</wp:posOffset>
                      </wp:positionH>
                      <wp:positionV relativeFrom="paragraph">
                        <wp:posOffset>561340</wp:posOffset>
                      </wp:positionV>
                      <wp:extent cx="2479675" cy="1668780"/>
                      <wp:effectExtent l="0" t="0" r="15875" b="26670"/>
                      <wp:wrapNone/>
                      <wp:docPr id="1276515388" name="Text Box 1276515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9675" cy="16687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F6F605" w14:textId="77777777" w:rsidR="00BB0178" w:rsidRPr="00BB0178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B0178">
                                    <w:rPr>
                                      <w:sz w:val="16"/>
                                      <w:szCs w:val="16"/>
                                    </w:rPr>
                                    <w:t xml:space="preserve">Item: 70D RIPSTOP / 25MM foldable elastic / 25mm Velcro loop &amp; hook / 20mm nylon tape </w:t>
                                  </w:r>
                                </w:p>
                                <w:p w14:paraId="36846B34" w14:textId="7D1E2BCF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11118AB3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6902C293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29EF8188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6449091C" w14:textId="77777777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54DD95B1" w14:textId="02267377" w:rsidR="00BB0178" w:rsidRPr="00BB0178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2FFD3B" id="Text Box 1276515388" o:spid="_x0000_s1043" type="#_x0000_t202" style="position:absolute;margin-left:214.55pt;margin-top:44.2pt;width:195.25pt;height:131.4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" fillcolor="white [3201]" strokeweight=".5pt">
                      <v:textbox>
                        <w:txbxContent>
                          <w:p w14:paraId="50F6F605" w14:textId="77777777" w:rsidR="00BB0178" w:rsidRPr="00BB0178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B0178">
                              <w:rPr>
                                <w:sz w:val="16"/>
                                <w:szCs w:val="16"/>
                              </w:rPr>
                              <w:t xml:space="preserve">Item: 70D RIPSTOP / 25MM foldable elastic / 25mm Velcro loop &amp; hook / 20mm nylon tape </w:t>
                            </w:r>
                          </w:p>
                          <w:p w14:paraId="36846B34" w14:textId="7D1E2BCF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11118AB3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6902C293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29EF8188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6449091C" w14:textId="77777777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54DD95B1" w14:textId="02267377" w:rsidR="00BB0178" w:rsidRPr="00BB0178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1364942" w14:textId="56DEFC1C" w:rsidR="00BB0178" w:rsidRPr="00BB0178" w:rsidRDefault="00F7562D" w:rsidP="00BB0178"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09D356DB" wp14:editId="7863EF15">
                      <wp:simplePos x="0" y="0"/>
                      <wp:positionH relativeFrom="column">
                        <wp:posOffset>499744</wp:posOffset>
                      </wp:positionH>
                      <wp:positionV relativeFrom="paragraph">
                        <wp:posOffset>1052830</wp:posOffset>
                      </wp:positionV>
                      <wp:extent cx="2375535" cy="289560"/>
                      <wp:effectExtent l="38100" t="0" r="24765" b="91440"/>
                      <wp:wrapNone/>
                      <wp:docPr id="1276515385" name="Straight Arrow Connector 1276515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75535" cy="2895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DD6B14" id="Straight Arrow Connector 1276515385" o:spid="_x0000_s1026" type="#_x0000_t32" style="position:absolute;margin-left:39.35pt;margin-top:82.9pt;width:187.05pt;height:22.8pt;flip:x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52C2D863" wp14:editId="3F4C20CD">
                      <wp:simplePos x="0" y="0"/>
                      <wp:positionH relativeFrom="column">
                        <wp:posOffset>1475105</wp:posOffset>
                      </wp:positionH>
                      <wp:positionV relativeFrom="paragraph">
                        <wp:posOffset>16510</wp:posOffset>
                      </wp:positionV>
                      <wp:extent cx="1242060" cy="1097280"/>
                      <wp:effectExtent l="38100" t="38100" r="34290" b="26670"/>
                      <wp:wrapNone/>
                      <wp:docPr id="1276515389" name="Straight Arrow Connector 1276515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42060" cy="10972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545E17" id="Straight Arrow Connector 1276515389" o:spid="_x0000_s1026" type="#_x0000_t32" style="position:absolute;margin-left:116.15pt;margin-top:1.3pt;width:97.8pt;height:86.4pt;flip:x y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E034D"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 wp14:anchorId="249C781D" wp14:editId="1AC7BC1D">
                      <wp:simplePos x="0" y="0"/>
                      <wp:positionH relativeFrom="column">
                        <wp:posOffset>1185545</wp:posOffset>
                      </wp:positionH>
                      <wp:positionV relativeFrom="paragraph">
                        <wp:posOffset>904240</wp:posOffset>
                      </wp:positionV>
                      <wp:extent cx="1546860" cy="209550"/>
                      <wp:effectExtent l="38100" t="57150" r="15240" b="19050"/>
                      <wp:wrapNone/>
                      <wp:docPr id="1276515386" name="Straight Arrow Connector 1276515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46860" cy="2095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B9336D" id="Straight Arrow Connector 1276515386" o:spid="_x0000_s1026" type="#_x0000_t32" style="position:absolute;margin-left:93.35pt;margin-top:71.2pt;width:121.8pt;height:16.5pt;flip:x y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E034D"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38750764" wp14:editId="77922D6C">
                      <wp:simplePos x="0" y="0"/>
                      <wp:positionH relativeFrom="column">
                        <wp:posOffset>1002664</wp:posOffset>
                      </wp:positionH>
                      <wp:positionV relativeFrom="paragraph">
                        <wp:posOffset>107949</wp:posOffset>
                      </wp:positionV>
                      <wp:extent cx="1740535" cy="1029335"/>
                      <wp:effectExtent l="38100" t="38100" r="31115" b="18415"/>
                      <wp:wrapNone/>
                      <wp:docPr id="1276515384" name="Straight Arrow Connector 1276515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40535" cy="10293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8D91A9" id="Straight Arrow Connector 1276515384" o:spid="_x0000_s1026" type="#_x0000_t32" style="position:absolute;margin-left:78.95pt;margin-top:8.5pt;width:137.05pt;height:81.05pt;flip:x y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E034D"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4835E230" wp14:editId="43C65D3D">
                      <wp:simplePos x="0" y="0"/>
                      <wp:positionH relativeFrom="column">
                        <wp:posOffset>1261745</wp:posOffset>
                      </wp:positionH>
                      <wp:positionV relativeFrom="paragraph">
                        <wp:posOffset>24129</wp:posOffset>
                      </wp:positionV>
                      <wp:extent cx="1510030" cy="1100455"/>
                      <wp:effectExtent l="38100" t="38100" r="33020" b="23495"/>
                      <wp:wrapNone/>
                      <wp:docPr id="1276515387" name="Straight Arrow Connector 1276515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0030" cy="11004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961BD3" id="Straight Arrow Connector 1276515387" o:spid="_x0000_s1026" type="#_x0000_t32" style="position:absolute;margin-left:99.35pt;margin-top:1.9pt;width:118.9pt;height:86.65pt;flip:x y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48776B76" w14:textId="5A7EEA3E" w:rsidR="00B74383" w:rsidRDefault="00B74383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74383" w:rsidRPr="00DE4BCC" w14:paraId="018CA8DE" w14:textId="77777777" w:rsidTr="002C6E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3398ABF" w14:textId="77777777" w:rsidR="00B74383" w:rsidRPr="00DE4BCC" w:rsidRDefault="00B74383" w:rsidP="002C6E6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B74383" w:rsidRPr="00DE4BCC" w14:paraId="509774EE" w14:textId="77777777" w:rsidTr="002C6E65">
        <w:trPr>
          <w:trHeight w:val="12455"/>
        </w:trPr>
        <w:tc>
          <w:tcPr>
            <w:tcW w:w="5000" w:type="pct"/>
          </w:tcPr>
          <w:p w14:paraId="0C36FA49" w14:textId="0E5FC96E" w:rsidR="00B74383" w:rsidRPr="00067092" w:rsidRDefault="00B74383" w:rsidP="002C6E65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5D6DBF60" wp14:editId="07C9999B">
                      <wp:simplePos x="0" y="0"/>
                      <wp:positionH relativeFrom="column">
                        <wp:posOffset>1337945</wp:posOffset>
                      </wp:positionH>
                      <wp:positionV relativeFrom="paragraph">
                        <wp:posOffset>210185</wp:posOffset>
                      </wp:positionV>
                      <wp:extent cx="3078480" cy="182880"/>
                      <wp:effectExtent l="0" t="57150" r="26670" b="26670"/>
                      <wp:wrapNone/>
                      <wp:docPr id="1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078480" cy="182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B6C511" id="Straight Arrow Connector 1" o:spid="_x0000_s1026" type="#_x0000_t32" style="position:absolute;margin-left:105.35pt;margin-top:16.55pt;width:242.4pt;height:14.4pt;flip:x y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6734CE36" wp14:editId="3FC81E49">
                      <wp:simplePos x="0" y="0"/>
                      <wp:positionH relativeFrom="column">
                        <wp:posOffset>4416425</wp:posOffset>
                      </wp:positionH>
                      <wp:positionV relativeFrom="paragraph">
                        <wp:posOffset>65405</wp:posOffset>
                      </wp:positionV>
                      <wp:extent cx="1158240" cy="1516380"/>
                      <wp:effectExtent l="0" t="0" r="22860" b="2667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240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11698C6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243790E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3187F3D7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47A24C35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38526392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4BC2BB78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089EC5DC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</w:p>
                                <w:p w14:paraId="4E19458A" w14:textId="77777777" w:rsidR="00B74383" w:rsidRDefault="00B74383" w:rsidP="00B74383"/>
                                <w:p w14:paraId="3A8D96F3" w14:textId="77777777" w:rsidR="00B74383" w:rsidRDefault="00B74383" w:rsidP="00B74383"/>
                                <w:p w14:paraId="64E4BD9E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34CE36" id="Text Box 2" o:spid="_x0000_s1044" type="#_x0000_t202" style="position:absolute;margin-left:347.75pt;margin-top:5.15pt;width:91.2pt;height:119.4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" fillcolor="white [3201]" strokeweight=".5pt">
                      <v:textbox>
                        <w:txbxContent>
                          <w:p w14:paraId="111698C6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243790E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3187F3D7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47A24C35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38526392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4BC2BB78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089EC5DC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</w:p>
                          <w:p w14:paraId="4E19458A" w14:textId="77777777" w:rsidR="00B74383" w:rsidRDefault="00B74383" w:rsidP="00B74383"/>
                          <w:p w14:paraId="3A8D96F3" w14:textId="77777777" w:rsidR="00B74383" w:rsidRDefault="00B74383" w:rsidP="00B74383"/>
                          <w:p w14:paraId="64E4BD9E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Pr="0058474F">
              <w:rPr>
                <w:noProof/>
              </w:rPr>
              <w:drawing>
                <wp:anchor distT="0" distB="0" distL="114300" distR="114300" simplePos="0" relativeHeight="252151808" behindDoc="1" locked="0" layoutInCell="1" allowOverlap="1" wp14:anchorId="6558F0A7" wp14:editId="3304467B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135255</wp:posOffset>
                  </wp:positionV>
                  <wp:extent cx="2430145" cy="1633855"/>
                  <wp:effectExtent l="0" t="0" r="8255" b="4445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163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42C6763" w14:textId="02859BD9" w:rsidR="00B74383" w:rsidRPr="009F6887" w:rsidRDefault="00B74383" w:rsidP="002C6E65">
            <w:pPr>
              <w:tabs>
                <w:tab w:val="left" w:pos="5025"/>
              </w:tabs>
            </w:pPr>
            <w:r>
              <w:tab/>
            </w:r>
          </w:p>
          <w:p w14:paraId="26870E08" w14:textId="5AB24C90" w:rsidR="00B74383" w:rsidRDefault="00B74383" w:rsidP="002C6E6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5B8EEE73" wp14:editId="40FE16BD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91440</wp:posOffset>
                      </wp:positionV>
                      <wp:extent cx="1051560" cy="556895"/>
                      <wp:effectExtent l="38100" t="38100" r="15240" b="33655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51560" cy="5568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0AB2D4" id="Straight Arrow Connector 31" o:spid="_x0000_s1026" type="#_x0000_t32" style="position:absolute;margin-left:134.15pt;margin-top:7.2pt;width:82.8pt;height:43.85pt;flip:x y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453F3757" wp14:editId="08F33092">
                      <wp:simplePos x="0" y="0"/>
                      <wp:positionH relativeFrom="column">
                        <wp:posOffset>2740025</wp:posOffset>
                      </wp:positionH>
                      <wp:positionV relativeFrom="paragraph">
                        <wp:posOffset>198755</wp:posOffset>
                      </wp:positionV>
                      <wp:extent cx="1554480" cy="1516380"/>
                      <wp:effectExtent l="0" t="0" r="26670" b="2667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A24AFE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A1E1B65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500DCC34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C5FD0EA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42DE7BAC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6C3B4714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3922C30D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05A19C13" w14:textId="77777777" w:rsidR="00B74383" w:rsidRDefault="00B74383" w:rsidP="00B74383"/>
                                <w:p w14:paraId="23ED29EB" w14:textId="77777777" w:rsidR="00B74383" w:rsidRDefault="00B74383" w:rsidP="00B74383"/>
                                <w:p w14:paraId="5C6DEBDE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3F3757" id="Text Box 11" o:spid="_x0000_s1045" type="#_x0000_t202" style="position:absolute;margin-left:215.75pt;margin-top:15.65pt;width:122.4pt;height:119.4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" fillcolor="white [3201]" strokeweight=".5pt">
                      <v:textbox>
                        <w:txbxContent>
                          <w:p w14:paraId="02A24AFE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A1E1B65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500DCC34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C5FD0EA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42DE7BAC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6C3B4714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3922C30D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05A19C13" w14:textId="77777777" w:rsidR="00B74383" w:rsidRDefault="00B74383" w:rsidP="00B74383"/>
                          <w:p w14:paraId="23ED29EB" w14:textId="77777777" w:rsidR="00B74383" w:rsidRDefault="00B74383" w:rsidP="00B74383"/>
                          <w:p w14:paraId="5C6DEBDE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  <w:p w14:paraId="2632088F" w14:textId="77777777" w:rsidR="00B74383" w:rsidRDefault="00B74383" w:rsidP="002C6E65"/>
          <w:p w14:paraId="687F2841" w14:textId="77777777" w:rsidR="00B74383" w:rsidRDefault="00B74383" w:rsidP="002C6E65">
            <w:pPr>
              <w:tabs>
                <w:tab w:val="left" w:pos="5145"/>
              </w:tabs>
            </w:pPr>
            <w:r>
              <w:tab/>
            </w:r>
          </w:p>
          <w:p w14:paraId="7138470D" w14:textId="77777777" w:rsidR="00B74383" w:rsidRDefault="00B74383" w:rsidP="002C6E65"/>
          <w:p w14:paraId="170AA26E" w14:textId="77777777" w:rsidR="00B74383" w:rsidRPr="009F6887" w:rsidRDefault="00B74383" w:rsidP="002C6E65"/>
          <w:p w14:paraId="0E060E3C" w14:textId="77777777" w:rsidR="00B74383" w:rsidRPr="009F6887" w:rsidRDefault="00B74383" w:rsidP="002C6E65"/>
          <w:p w14:paraId="195CD716" w14:textId="77777777" w:rsidR="00B74383" w:rsidRPr="009F6887" w:rsidRDefault="00B74383" w:rsidP="002C6E65"/>
          <w:p w14:paraId="19B41ED1" w14:textId="77777777" w:rsidR="00B74383" w:rsidRPr="009F6887" w:rsidRDefault="00B74383" w:rsidP="002C6E65"/>
          <w:p w14:paraId="2E0EF7C4" w14:textId="33EB93E7" w:rsidR="00B74383" w:rsidRPr="009F6887" w:rsidRDefault="00B74383" w:rsidP="002C6E65">
            <w:r w:rsidRPr="0058474F">
              <w:rPr>
                <w:noProof/>
              </w:rPr>
              <w:drawing>
                <wp:anchor distT="0" distB="0" distL="114300" distR="114300" simplePos="0" relativeHeight="252158976" behindDoc="1" locked="0" layoutInCell="1" allowOverlap="1" wp14:anchorId="6B29CF83" wp14:editId="28287044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200025</wp:posOffset>
                  </wp:positionV>
                  <wp:extent cx="2430145" cy="1633855"/>
                  <wp:effectExtent l="0" t="0" r="8255" b="4445"/>
                  <wp:wrapNone/>
                  <wp:docPr id="1276515402" name="Picture 1276515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163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43EAC1" w14:textId="3B2815FA" w:rsidR="00B74383" w:rsidRDefault="00B74383" w:rsidP="002C6E65">
            <w:pPr>
              <w:tabs>
                <w:tab w:val="left" w:pos="5805"/>
                <w:tab w:val="left" w:pos="7005"/>
              </w:tabs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3CA42EC2" wp14:editId="14FAD5E6">
                      <wp:simplePos x="0" y="0"/>
                      <wp:positionH relativeFrom="column">
                        <wp:posOffset>4340225</wp:posOffset>
                      </wp:positionH>
                      <wp:positionV relativeFrom="paragraph">
                        <wp:posOffset>105410</wp:posOffset>
                      </wp:positionV>
                      <wp:extent cx="1440180" cy="1539240"/>
                      <wp:effectExtent l="0" t="0" r="26670" b="2286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545A65C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38MM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5D2E5CD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26C6AE69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2F1DA9D1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20088F32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036A2398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19E43B10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S/S</w:t>
                                  </w:r>
                                </w:p>
                                <w:p w14:paraId="63BA9B2B" w14:textId="77777777" w:rsidR="00B74383" w:rsidRDefault="00B74383" w:rsidP="00B74383"/>
                                <w:p w14:paraId="08DFAFF8" w14:textId="77777777" w:rsidR="00B74383" w:rsidRDefault="00B74383" w:rsidP="00B74383"/>
                                <w:p w14:paraId="086E6D6D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A42EC2" id="Text Box 32" o:spid="_x0000_s1046" type="#_x0000_t202" style="position:absolute;margin-left:341.75pt;margin-top:8.3pt;width:113.4pt;height:121.2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" fillcolor="white [3201]" strokeweight=".5pt">
                      <v:textbox>
                        <w:txbxContent>
                          <w:p w14:paraId="6545A65C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38MM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5D2E5CD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26C6AE69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2F1DA9D1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20088F32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036A2398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19E43B10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S/S</w:t>
                            </w:r>
                          </w:p>
                          <w:p w14:paraId="63BA9B2B" w14:textId="77777777" w:rsidR="00B74383" w:rsidRDefault="00B74383" w:rsidP="00B74383"/>
                          <w:p w14:paraId="08DFAFF8" w14:textId="77777777" w:rsidR="00B74383" w:rsidRDefault="00B74383" w:rsidP="00B74383"/>
                          <w:p w14:paraId="086E6D6D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>
              <w:tab/>
            </w:r>
            <w:r>
              <w:tab/>
            </w:r>
          </w:p>
          <w:p w14:paraId="3B91ABB4" w14:textId="56B83656" w:rsidR="00B74383" w:rsidRPr="009F6887" w:rsidRDefault="00B74383" w:rsidP="002C6E65"/>
          <w:p w14:paraId="5E74FE11" w14:textId="0BDFDACF" w:rsidR="00B74383" w:rsidRDefault="00B74383" w:rsidP="002C6E65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55E3BE7D" wp14:editId="53387770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101600</wp:posOffset>
                      </wp:positionV>
                      <wp:extent cx="2659380" cy="76200"/>
                      <wp:effectExtent l="38100" t="0" r="26670" b="9525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9380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3B41C" id="Straight Arrow Connector 33" o:spid="_x0000_s1026" type="#_x0000_t32" style="position:absolute;margin-left:132.35pt;margin-top:8pt;width:209.4pt;height:6pt;flip:x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943BEAC" w14:textId="77777777" w:rsidR="00B74383" w:rsidRPr="00584CAD" w:rsidRDefault="00B74383" w:rsidP="002C6E6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74B9E578" wp14:editId="32ECC4C5">
                      <wp:simplePos x="0" y="0"/>
                      <wp:positionH relativeFrom="column">
                        <wp:posOffset>1581785</wp:posOffset>
                      </wp:positionH>
                      <wp:positionV relativeFrom="paragraph">
                        <wp:posOffset>114935</wp:posOffset>
                      </wp:positionV>
                      <wp:extent cx="1028700" cy="723900"/>
                      <wp:effectExtent l="38100" t="38100" r="19050" b="19050"/>
                      <wp:wrapNone/>
                      <wp:docPr id="1276515395" name="Straight Arrow Connector 1276515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28700" cy="723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5776DA" id="Straight Arrow Connector 1276515395" o:spid="_x0000_s1026" type="#_x0000_t32" style="position:absolute;margin-left:124.55pt;margin-top:9.05pt;width:81pt;height:57pt;flip:x y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6F6A6EC" w14:textId="11E2F916" w:rsidR="00B74383" w:rsidRPr="00584CAD" w:rsidRDefault="00B74383" w:rsidP="002C6E65"/>
          <w:p w14:paraId="7F6E8EC9" w14:textId="6664F64D" w:rsidR="00B74383" w:rsidRPr="00584CAD" w:rsidRDefault="00B74383" w:rsidP="002C6E65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79737284" wp14:editId="40269492">
                      <wp:simplePos x="0" y="0"/>
                      <wp:positionH relativeFrom="column">
                        <wp:posOffset>2595245</wp:posOffset>
                      </wp:positionH>
                      <wp:positionV relativeFrom="paragraph">
                        <wp:posOffset>88265</wp:posOffset>
                      </wp:positionV>
                      <wp:extent cx="1661160" cy="1135380"/>
                      <wp:effectExtent l="0" t="0" r="15240" b="26670"/>
                      <wp:wrapNone/>
                      <wp:docPr id="1276515397" name="Text Box 1276515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1160" cy="1135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D075A19" w14:textId="77777777" w:rsidR="00B74383" w:rsidRPr="00067092" w:rsidRDefault="00B74383" w:rsidP="00B74383">
                                  <w:pPr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</w:pPr>
                                  <w:r w:rsidRPr="00067092"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Pr="00067092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REDUCER 111-0300-5679</w:t>
                                  </w:r>
                                </w:p>
                                <w:p w14:paraId="5E1855EF" w14:textId="1A0A25CF" w:rsidR="00B74383" w:rsidRDefault="00B74383" w:rsidP="00B74383">
                                  <w:r>
                                    <w:t>Style Color: MCAM</w:t>
                                  </w:r>
                                </w:p>
                                <w:p w14:paraId="66A59E65" w14:textId="77777777" w:rsidR="00B74383" w:rsidRDefault="00B74383" w:rsidP="00B74383">
                                  <w:r>
                                    <w:t>RM Color: CBK</w:t>
                                  </w:r>
                                </w:p>
                                <w:p w14:paraId="7ABA6A18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/ BLACK</w:t>
                                  </w:r>
                                </w:p>
                                <w:p w14:paraId="5C852004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7A2A18AF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37284" id="Text Box 1276515397" o:spid="_x0000_s1047" type="#_x0000_t202" style="position:absolute;margin-left:204.35pt;margin-top:6.95pt;width:130.8pt;height:89.4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" fillcolor="white [3201]" strokeweight=".5pt">
                      <v:textbox>
                        <w:txbxContent>
                          <w:p w14:paraId="3D075A19" w14:textId="77777777" w:rsidR="00B74383" w:rsidRPr="00067092" w:rsidRDefault="00B74383" w:rsidP="00B74383">
                            <w:pPr>
                              <w:rPr>
                                <w:rFonts w:cstheme="minorHAnsi"/>
                                <w:sz w:val="16"/>
                                <w:szCs w:val="16"/>
                              </w:rPr>
                            </w:pPr>
                            <w:r w:rsidRPr="00067092">
                              <w:rPr>
                                <w:rFonts w:cstheme="minorHAnsi"/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Pr="00067092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REDUCER 111-0300-5679</w:t>
                            </w:r>
                          </w:p>
                          <w:p w14:paraId="5E1855EF" w14:textId="1A0A25CF" w:rsidR="00B74383" w:rsidRDefault="00B74383" w:rsidP="00B74383">
                            <w:r>
                              <w:t>Style Color: MCAM</w:t>
                            </w:r>
                          </w:p>
                          <w:p w14:paraId="66A59E65" w14:textId="77777777" w:rsidR="00B74383" w:rsidRDefault="00B74383" w:rsidP="00B74383">
                            <w:r>
                              <w:t>RM Color: CBK</w:t>
                            </w:r>
                          </w:p>
                          <w:p w14:paraId="7ABA6A18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/ BLACK</w:t>
                            </w:r>
                          </w:p>
                          <w:p w14:paraId="5C852004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7A2A18AF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  <w:p w14:paraId="4F68BA2B" w14:textId="77777777" w:rsidR="00B74383" w:rsidRDefault="00B74383" w:rsidP="002C6E65"/>
          <w:p w14:paraId="7FBAD4EA" w14:textId="77777777" w:rsidR="00B74383" w:rsidRDefault="00B74383" w:rsidP="002C6E65"/>
          <w:p w14:paraId="3D871848" w14:textId="13579823" w:rsidR="00B74383" w:rsidRDefault="00B74383" w:rsidP="002C6E65">
            <w:pPr>
              <w:tabs>
                <w:tab w:val="left" w:pos="5610"/>
              </w:tabs>
            </w:pPr>
          </w:p>
          <w:p w14:paraId="02BB64FE" w14:textId="77777777" w:rsidR="00B74383" w:rsidRPr="00D96BDD" w:rsidRDefault="00B74383" w:rsidP="002C6E65"/>
          <w:p w14:paraId="6A1E07CA" w14:textId="77777777" w:rsidR="00B74383" w:rsidRPr="00D96BDD" w:rsidRDefault="00B74383" w:rsidP="002C6E65"/>
          <w:p w14:paraId="1D1DADF9" w14:textId="77777777" w:rsidR="00B74383" w:rsidRPr="00D96BDD" w:rsidRDefault="00B74383" w:rsidP="002C6E65">
            <w:r w:rsidRPr="0058474F">
              <w:rPr>
                <w:noProof/>
              </w:rPr>
              <w:drawing>
                <wp:anchor distT="0" distB="0" distL="114300" distR="114300" simplePos="0" relativeHeight="252152832" behindDoc="1" locked="0" layoutInCell="1" allowOverlap="1" wp14:anchorId="34FE50A8" wp14:editId="227426BF">
                  <wp:simplePos x="0" y="0"/>
                  <wp:positionH relativeFrom="column">
                    <wp:posOffset>309245</wp:posOffset>
                  </wp:positionH>
                  <wp:positionV relativeFrom="paragraph">
                    <wp:posOffset>31115</wp:posOffset>
                  </wp:positionV>
                  <wp:extent cx="1744980" cy="2781300"/>
                  <wp:effectExtent l="0" t="0" r="7620" b="0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45" r="11969" b="5980"/>
                          <a:stretch/>
                        </pic:blipFill>
                        <pic:spPr bwMode="auto">
                          <a:xfrm>
                            <a:off x="0" y="0"/>
                            <a:ext cx="1745301" cy="2781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6A7EEEB" w14:textId="7770D218" w:rsidR="00B74383" w:rsidRDefault="00B74383" w:rsidP="002C6E65"/>
          <w:p w14:paraId="43856F75" w14:textId="7704A15B" w:rsidR="00B74383" w:rsidRDefault="00B74383" w:rsidP="002C6E65"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43C82266" wp14:editId="462D3957">
                      <wp:simplePos x="0" y="0"/>
                      <wp:positionH relativeFrom="column">
                        <wp:posOffset>2854325</wp:posOffset>
                      </wp:positionH>
                      <wp:positionV relativeFrom="paragraph">
                        <wp:posOffset>50165</wp:posOffset>
                      </wp:positionV>
                      <wp:extent cx="1341120" cy="1539240"/>
                      <wp:effectExtent l="0" t="0" r="11430" b="2286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4112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9A1805D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3C61A7F" w14:textId="6D525A0C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MCAM</w:t>
                                  </w:r>
                                </w:p>
                                <w:p w14:paraId="31F34225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5C3D4E45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36F09C30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47A49F39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117D39FB" w14:textId="77777777" w:rsidR="00B74383" w:rsidRPr="003A4BEC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0C2617B8" w14:textId="77777777" w:rsidR="00B74383" w:rsidRDefault="00B74383" w:rsidP="00B74383"/>
                                <w:p w14:paraId="2C68B6E6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C82266" id="Text Box 46" o:spid="_x0000_s1048" type="#_x0000_t202" style="position:absolute;margin-left:224.75pt;margin-top:3.95pt;width:105.6pt;height:121.2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" fillcolor="white [3201]" strokeweight=".5pt">
                      <v:textbox>
                        <w:txbxContent>
                          <w:p w14:paraId="09A1805D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3C61A7F" w14:textId="6D525A0C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MCAM</w:t>
                            </w:r>
                          </w:p>
                          <w:p w14:paraId="31F34225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5C3D4E45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36F09C30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47A49F39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117D39FB" w14:textId="77777777" w:rsidR="00B74383" w:rsidRPr="003A4BEC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0C2617B8" w14:textId="77777777" w:rsidR="00B74383" w:rsidRDefault="00B74383" w:rsidP="00B74383"/>
                          <w:p w14:paraId="2C68B6E6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  <w:p w14:paraId="7111BD48" w14:textId="2B550098" w:rsidR="00B74383" w:rsidRPr="00D96BDD" w:rsidRDefault="00B74383" w:rsidP="002C6E6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68D7B137" wp14:editId="35B681AB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732790</wp:posOffset>
                      </wp:positionV>
                      <wp:extent cx="1866900" cy="107950"/>
                      <wp:effectExtent l="0" t="57150" r="19050" b="25400"/>
                      <wp:wrapNone/>
                      <wp:docPr id="43" name="Straight Arrow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66900" cy="1079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72797" id="Straight Arrow Connector 43" o:spid="_x0000_s1026" type="#_x0000_t32" style="position:absolute;margin-left:80.15pt;margin-top:57.7pt;width:147pt;height:8.5pt;flip:x y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57EF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35994C2C" wp14:editId="550BFFA9">
                      <wp:simplePos x="0" y="0"/>
                      <wp:positionH relativeFrom="column">
                        <wp:posOffset>2593340</wp:posOffset>
                      </wp:positionH>
                      <wp:positionV relativeFrom="paragraph">
                        <wp:posOffset>1824990</wp:posOffset>
                      </wp:positionV>
                      <wp:extent cx="2700655" cy="692150"/>
                      <wp:effectExtent l="0" t="0" r="23495" b="1270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0655" cy="692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28FBBF" w14:textId="77777777" w:rsidR="00B74383" w:rsidRDefault="00B74383" w:rsidP="00B74383">
                                  <w:r>
                                    <w:t>Item: CODURA 500D INSIDE 1MM PP BOARD</w:t>
                                  </w:r>
                                </w:p>
                                <w:p w14:paraId="794E7C8A" w14:textId="77777777" w:rsidR="00B74383" w:rsidRDefault="00B74383" w:rsidP="00B74383">
                                  <w:r>
                                    <w:t xml:space="preserve">Style Color: TFP </w:t>
                                  </w:r>
                                </w:p>
                                <w:p w14:paraId="530CB624" w14:textId="77777777" w:rsidR="00B74383" w:rsidRDefault="00B74383" w:rsidP="00B74383">
                                  <w:r>
                                    <w:t>RM Color: BLACK</w:t>
                                  </w:r>
                                </w:p>
                                <w:p w14:paraId="29B46529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994C2C" id="Text Box 44" o:spid="_x0000_s1049" type="#_x0000_t202" style="position:absolute;margin-left:204.2pt;margin-top:143.7pt;width:212.65pt;height:54.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" fillcolor="white [3201]" strokeweight=".5pt">
                      <v:textbox>
                        <w:txbxContent>
                          <w:p w14:paraId="0228FBBF" w14:textId="77777777" w:rsidR="00B74383" w:rsidRDefault="00B74383" w:rsidP="00B74383">
                            <w:r>
                              <w:t>Item: CODURA 500D INSIDE 1MM PP BOARD</w:t>
                            </w:r>
                          </w:p>
                          <w:p w14:paraId="794E7C8A" w14:textId="77777777" w:rsidR="00B74383" w:rsidRDefault="00B74383" w:rsidP="00B74383">
                            <w:r>
                              <w:t xml:space="preserve">Style Color: TFP </w:t>
                            </w:r>
                          </w:p>
                          <w:p w14:paraId="530CB624" w14:textId="77777777" w:rsidR="00B74383" w:rsidRDefault="00B74383" w:rsidP="00B74383">
                            <w:r>
                              <w:t>RM Color: BLACK</w:t>
                            </w:r>
                          </w:p>
                          <w:p w14:paraId="29B46529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485BE1C4" wp14:editId="2B26CDB0">
                      <wp:simplePos x="0" y="0"/>
                      <wp:positionH relativeFrom="column">
                        <wp:posOffset>1071244</wp:posOffset>
                      </wp:positionH>
                      <wp:positionV relativeFrom="paragraph">
                        <wp:posOffset>1454149</wp:posOffset>
                      </wp:positionV>
                      <wp:extent cx="1501140" cy="483870"/>
                      <wp:effectExtent l="38100" t="38100" r="22860" b="30480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01140" cy="4838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96306C" id="Straight Arrow Connector 45" o:spid="_x0000_s1026" type="#_x0000_t32" style="position:absolute;margin-left:84.35pt;margin-top:114.5pt;width:118.2pt;height:38.1pt;flip:x y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78965006" wp14:editId="3988F4BC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6391275</wp:posOffset>
                      </wp:positionV>
                      <wp:extent cx="2700655" cy="692150"/>
                      <wp:effectExtent l="0" t="0" r="23495" b="1270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0655" cy="692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879E0C4" w14:textId="77777777" w:rsidR="00B74383" w:rsidRDefault="00B74383" w:rsidP="00B74383">
                                  <w:r>
                                    <w:t>Item: CODURA 500D INSIDE 1MM PP BOARD</w:t>
                                  </w:r>
                                </w:p>
                                <w:p w14:paraId="76B0AC98" w14:textId="77777777" w:rsidR="00B74383" w:rsidRDefault="00B74383" w:rsidP="00B74383">
                                  <w:r>
                                    <w:t xml:space="preserve">Style Color: TFP </w:t>
                                  </w:r>
                                </w:p>
                                <w:p w14:paraId="72DA4AE9" w14:textId="77777777" w:rsidR="00B74383" w:rsidRDefault="00B74383" w:rsidP="00B74383">
                                  <w:r>
                                    <w:t>RM Color: BLACK</w:t>
                                  </w:r>
                                </w:p>
                                <w:p w14:paraId="3B78CB0D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965006" id="Text Box 47" o:spid="_x0000_s1050" type="#_x0000_t202" style="position:absolute;margin-left:83.5pt;margin-top:503.25pt;width:212.65pt;height:54.5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" fillcolor="white [3201]" strokeweight=".5pt">
                      <v:textbox>
                        <w:txbxContent>
                          <w:p w14:paraId="7879E0C4" w14:textId="77777777" w:rsidR="00B74383" w:rsidRDefault="00B74383" w:rsidP="00B74383">
                            <w:r>
                              <w:t>Item: CODURA 500D INSIDE 1MM PP BOARD</w:t>
                            </w:r>
                          </w:p>
                          <w:p w14:paraId="76B0AC98" w14:textId="77777777" w:rsidR="00B74383" w:rsidRDefault="00B74383" w:rsidP="00B74383">
                            <w:r>
                              <w:t xml:space="preserve">Style Color: TFP </w:t>
                            </w:r>
                          </w:p>
                          <w:p w14:paraId="72DA4AE9" w14:textId="77777777" w:rsidR="00B74383" w:rsidRDefault="00B74383" w:rsidP="00B74383">
                            <w:r>
                              <w:t>RM Color: BLACK</w:t>
                            </w:r>
                          </w:p>
                          <w:p w14:paraId="3B78CB0D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735EEA0D" w14:textId="1DD26955" w:rsidR="00B74383" w:rsidRDefault="00B74383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74383" w:rsidRPr="00DE4BCC" w14:paraId="23EE5F49" w14:textId="77777777" w:rsidTr="002C6E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87ECF95" w14:textId="77777777" w:rsidR="00B74383" w:rsidRPr="00DE4BCC" w:rsidRDefault="00B74383" w:rsidP="002C6E6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B74383" w:rsidRPr="00DE4BCC" w14:paraId="2D529EAC" w14:textId="77777777" w:rsidTr="002C6E65">
        <w:trPr>
          <w:trHeight w:val="12743"/>
        </w:trPr>
        <w:tc>
          <w:tcPr>
            <w:tcW w:w="5000" w:type="pct"/>
          </w:tcPr>
          <w:p w14:paraId="0ACA2EAE" w14:textId="3CF9A944" w:rsidR="00B74383" w:rsidRDefault="00B74383" w:rsidP="002C6E65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757EF7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174336" behindDoc="1" locked="0" layoutInCell="1" allowOverlap="1" wp14:anchorId="7B25837A" wp14:editId="72504A6E">
                  <wp:simplePos x="0" y="0"/>
                  <wp:positionH relativeFrom="column">
                    <wp:posOffset>339725</wp:posOffset>
                  </wp:positionH>
                  <wp:positionV relativeFrom="paragraph">
                    <wp:posOffset>77470</wp:posOffset>
                  </wp:positionV>
                  <wp:extent cx="1310640" cy="2583180"/>
                  <wp:effectExtent l="0" t="0" r="3810" b="7620"/>
                  <wp:wrapNone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62" t="1" r="15929" b="2188"/>
                          <a:stretch/>
                        </pic:blipFill>
                        <pic:spPr bwMode="auto">
                          <a:xfrm>
                            <a:off x="0" y="0"/>
                            <a:ext cx="1310640" cy="2583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559DFB28" wp14:editId="28B92318">
                      <wp:simplePos x="0" y="0"/>
                      <wp:positionH relativeFrom="column">
                        <wp:posOffset>2229485</wp:posOffset>
                      </wp:positionH>
                      <wp:positionV relativeFrom="paragraph">
                        <wp:posOffset>229870</wp:posOffset>
                      </wp:positionV>
                      <wp:extent cx="3009900" cy="1318260"/>
                      <wp:effectExtent l="0" t="0" r="19050" b="15240"/>
                      <wp:wrapNone/>
                      <wp:docPr id="1276515317" name="Text Box 1276515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09900" cy="13182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9B8009F" w14:textId="77777777" w:rsidR="00B74383" w:rsidRPr="00AC1ACD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 xml:space="preserve">Item: STERNUM SPLIT BAR 25MM (25/25) / D-RING 25MM / WEBBING SLIDER 25MM / SR BUCKLE 810-1070 / SR BUCKLE 810-1058 / SR BUCKLE 810-1064 </w:t>
                                  </w:r>
                                </w:p>
                                <w:p w14:paraId="62FC9EFD" w14:textId="2F758178" w:rsidR="00B74383" w:rsidRPr="00AC1ACD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/ RG </w:t>
                                  </w:r>
                                </w:p>
                                <w:p w14:paraId="106C37D7" w14:textId="77777777" w:rsidR="00B74383" w:rsidRPr="00AC1ACD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>RM Color: KHAKI</w:t>
                                  </w:r>
                                </w:p>
                                <w:p w14:paraId="22A6E41C" w14:textId="77777777" w:rsidR="00B74383" w:rsidRPr="00AC1ACD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BLACK </w:t>
                                  </w:r>
                                </w:p>
                                <w:p w14:paraId="7789D811" w14:textId="77777777" w:rsidR="00B74383" w:rsidRPr="00AC1ACD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7E32F277" w14:textId="77777777" w:rsidR="00B74383" w:rsidRDefault="00B74383" w:rsidP="00B74383"/>
                                <w:p w14:paraId="038CCDD3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9DFB28" id="Text Box 1276515317" o:spid="_x0000_s1051" type="#_x0000_t202" style="position:absolute;margin-left:175.55pt;margin-top:18.1pt;width:237pt;height:103.8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" fillcolor="white [3201]" strokeweight=".5pt">
                      <v:textbox>
                        <w:txbxContent>
                          <w:p w14:paraId="39B8009F" w14:textId="77777777" w:rsidR="00B74383" w:rsidRPr="00AC1ACD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 xml:space="preserve">Item: STERNUM SPLIT BAR 25MM (25/25) / D-RING 25MM / WEBBING SLIDER 25MM / SR BUCKLE 810-1070 / SR BUCKLE 810-1058 / SR BUCKLE 810-1064 </w:t>
                            </w:r>
                          </w:p>
                          <w:p w14:paraId="62FC9EFD" w14:textId="2F758178" w:rsidR="00B74383" w:rsidRPr="00AC1ACD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 xml:space="preserve">Style Color: MCAM / RG </w:t>
                            </w:r>
                          </w:p>
                          <w:p w14:paraId="106C37D7" w14:textId="77777777" w:rsidR="00B74383" w:rsidRPr="00AC1ACD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>RM Color: KHAKI</w:t>
                            </w:r>
                          </w:p>
                          <w:p w14:paraId="22A6E41C" w14:textId="77777777" w:rsidR="00B74383" w:rsidRPr="00AC1ACD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 xml:space="preserve">Style Color: BLACK </w:t>
                            </w:r>
                          </w:p>
                          <w:p w14:paraId="7789D811" w14:textId="77777777" w:rsidR="00B74383" w:rsidRPr="00AC1ACD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7E32F277" w14:textId="77777777" w:rsidR="00B74383" w:rsidRDefault="00B74383" w:rsidP="00B74383"/>
                          <w:p w14:paraId="038CCDD3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61842955" wp14:editId="26328503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49" name="Straight Arrow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F08AB4" id="Straight Arrow Connector 49" o:spid="_x0000_s1026" type="#_x0000_t32" style="position:absolute;margin-left:81.85pt;margin-top:-316.95pt;width:129.5pt;height:16.35pt;flip:x y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</w:p>
          <w:p w14:paraId="096D790E" w14:textId="77777777" w:rsidR="00B74383" w:rsidRPr="00E10F5B" w:rsidRDefault="00B74383" w:rsidP="002C6E65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37703F6A" wp14:editId="683D898A">
                      <wp:simplePos x="0" y="0"/>
                      <wp:positionH relativeFrom="column">
                        <wp:posOffset>891752</wp:posOffset>
                      </wp:positionH>
                      <wp:positionV relativeFrom="paragraph">
                        <wp:posOffset>117052</wp:posOffset>
                      </wp:positionV>
                      <wp:extent cx="1384300" cy="1051348"/>
                      <wp:effectExtent l="38100" t="38100" r="25400" b="34925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84300" cy="105134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293160" id="Straight Arrow Connector 50" o:spid="_x0000_s1026" type="#_x0000_t32" style="position:absolute;margin-left:70.2pt;margin-top:9.2pt;width:109pt;height:82.8pt;flip:x y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7C9D3E2" w14:textId="77777777" w:rsidR="00B74383" w:rsidRPr="00E10F5B" w:rsidRDefault="00B74383" w:rsidP="002C6E65">
            <w:pPr>
              <w:rPr>
                <w:sz w:val="20"/>
                <w:szCs w:val="22"/>
              </w:rPr>
            </w:pPr>
          </w:p>
          <w:p w14:paraId="24D2535E" w14:textId="77777777" w:rsidR="00B74383" w:rsidRPr="00E10F5B" w:rsidRDefault="00B74383" w:rsidP="002C6E65">
            <w:pPr>
              <w:rPr>
                <w:sz w:val="20"/>
                <w:szCs w:val="22"/>
              </w:rPr>
            </w:pPr>
            <w:r w:rsidRPr="00757EF7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 wp14:anchorId="1BD270A4" wp14:editId="73380091">
                      <wp:simplePos x="0" y="0"/>
                      <wp:positionH relativeFrom="column">
                        <wp:posOffset>849418</wp:posOffset>
                      </wp:positionH>
                      <wp:positionV relativeFrom="paragraph">
                        <wp:posOffset>669503</wp:posOffset>
                      </wp:positionV>
                      <wp:extent cx="1418167" cy="45719"/>
                      <wp:effectExtent l="38100" t="38100" r="10795" b="88265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18167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621284" id="Straight Arrow Connector 52" o:spid="_x0000_s1026" type="#_x0000_t32" style="position:absolute;margin-left:66.9pt;margin-top:52.7pt;width:111.65pt;height:3.6pt;flip:x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3D4F93E" w14:textId="77777777" w:rsidR="00B74383" w:rsidRPr="00E10F5B" w:rsidRDefault="00B74383" w:rsidP="002C6E65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467AB555" wp14:editId="6C8B650E">
                      <wp:simplePos x="0" y="0"/>
                      <wp:positionH relativeFrom="column">
                        <wp:posOffset>874817</wp:posOffset>
                      </wp:positionH>
                      <wp:positionV relativeFrom="paragraph">
                        <wp:posOffset>205105</wp:posOffset>
                      </wp:positionV>
                      <wp:extent cx="1418167" cy="288078"/>
                      <wp:effectExtent l="19050" t="57150" r="29845" b="36195"/>
                      <wp:wrapNone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18167" cy="28807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281180" id="Straight Arrow Connector 55" o:spid="_x0000_s1026" type="#_x0000_t32" style="position:absolute;margin-left:68.9pt;margin-top:16.15pt;width:111.65pt;height:22.7pt;flip:x y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C6A8CEE" w14:textId="77777777" w:rsidR="00B74383" w:rsidRPr="00E10F5B" w:rsidRDefault="00B74383" w:rsidP="002C6E65">
            <w:pPr>
              <w:rPr>
                <w:sz w:val="20"/>
                <w:szCs w:val="22"/>
              </w:rPr>
            </w:pPr>
          </w:p>
          <w:p w14:paraId="6EAD2BEC" w14:textId="77777777" w:rsidR="00B74383" w:rsidRPr="00E10F5B" w:rsidRDefault="00B74383" w:rsidP="002C6E65">
            <w:pPr>
              <w:rPr>
                <w:sz w:val="20"/>
                <w:szCs w:val="22"/>
              </w:rPr>
            </w:pPr>
            <w:r w:rsidRPr="00757EF7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3AB0A87F" wp14:editId="263CE4E2">
                      <wp:simplePos x="0" y="0"/>
                      <wp:positionH relativeFrom="column">
                        <wp:posOffset>1192318</wp:posOffset>
                      </wp:positionH>
                      <wp:positionV relativeFrom="paragraph">
                        <wp:posOffset>48683</wp:posOffset>
                      </wp:positionV>
                      <wp:extent cx="1060027" cy="137372"/>
                      <wp:effectExtent l="38100" t="0" r="26035" b="91440"/>
                      <wp:wrapNone/>
                      <wp:docPr id="1276515325" name="Straight Arrow Connector 1276515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60027" cy="13737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9EC6DA" id="Straight Arrow Connector 1276515325" o:spid="_x0000_s1026" type="#_x0000_t32" style="position:absolute;margin-left:93.9pt;margin-top:3.85pt;width:83.45pt;height:10.8pt;flip:x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0925764A" wp14:editId="7D37B398">
                      <wp:simplePos x="0" y="0"/>
                      <wp:positionH relativeFrom="column">
                        <wp:posOffset>574251</wp:posOffset>
                      </wp:positionH>
                      <wp:positionV relativeFrom="paragraph">
                        <wp:posOffset>46355</wp:posOffset>
                      </wp:positionV>
                      <wp:extent cx="1693333" cy="491278"/>
                      <wp:effectExtent l="38100" t="0" r="21590" b="80645"/>
                      <wp:wrapNone/>
                      <wp:docPr id="1276515299" name="Straight Arrow Connector 1276515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3333" cy="49127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77665E" id="Straight Arrow Connector 1276515299" o:spid="_x0000_s1026" type="#_x0000_t32" style="position:absolute;margin-left:45.2pt;margin-top:3.65pt;width:133.35pt;height:38.7pt;flip:x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47AF60C" w14:textId="77777777" w:rsidR="00B74383" w:rsidRPr="00E10F5B" w:rsidRDefault="00B74383" w:rsidP="002C6E65">
            <w:pPr>
              <w:rPr>
                <w:sz w:val="20"/>
                <w:szCs w:val="22"/>
              </w:rPr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5CF1CFB2" wp14:editId="3C6678BA">
                      <wp:simplePos x="0" y="0"/>
                      <wp:positionH relativeFrom="column">
                        <wp:posOffset>4111625</wp:posOffset>
                      </wp:positionH>
                      <wp:positionV relativeFrom="paragraph">
                        <wp:posOffset>53340</wp:posOffset>
                      </wp:positionV>
                      <wp:extent cx="1440180" cy="1516380"/>
                      <wp:effectExtent l="0" t="0" r="26670" b="2667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C4F18E8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303B82D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60BD4AA5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58E593E7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7A67D756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7CBCF6F3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785ABA17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4BA20143" w14:textId="77777777" w:rsidR="00B74383" w:rsidRDefault="00B74383" w:rsidP="00B74383"/>
                                <w:p w14:paraId="21173963" w14:textId="77777777" w:rsidR="00B74383" w:rsidRDefault="00B74383" w:rsidP="00B74383"/>
                                <w:p w14:paraId="130160D6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F1CFB2" id="Text Box 56" o:spid="_x0000_s1052" type="#_x0000_t202" style="position:absolute;margin-left:323.75pt;margin-top:4.2pt;width:113.4pt;height:119.4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" fillcolor="white [3201]" strokeweight=".5pt">
                      <v:textbox>
                        <w:txbxContent>
                          <w:p w14:paraId="3C4F18E8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303B82D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60BD4AA5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58E593E7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7A67D756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7CBCF6F3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785ABA17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4BA20143" w14:textId="77777777" w:rsidR="00B74383" w:rsidRDefault="00B74383" w:rsidP="00B74383"/>
                          <w:p w14:paraId="21173963" w14:textId="77777777" w:rsidR="00B74383" w:rsidRDefault="00B74383" w:rsidP="00B74383"/>
                          <w:p w14:paraId="130160D6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  <w:p w14:paraId="7C3DE0D4" w14:textId="77777777" w:rsidR="00B74383" w:rsidRPr="00E10F5B" w:rsidRDefault="00B74383" w:rsidP="002C6E65">
            <w:pPr>
              <w:rPr>
                <w:sz w:val="20"/>
                <w:szCs w:val="22"/>
              </w:rPr>
            </w:pPr>
          </w:p>
          <w:p w14:paraId="6CE7273D" w14:textId="77777777" w:rsidR="00B74383" w:rsidRPr="00E10F5B" w:rsidRDefault="00B74383" w:rsidP="002C6E65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 wp14:anchorId="465663D0" wp14:editId="7B3FF727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12700</wp:posOffset>
                      </wp:positionV>
                      <wp:extent cx="3745230" cy="320040"/>
                      <wp:effectExtent l="19050" t="0" r="26670" b="80010"/>
                      <wp:wrapNone/>
                      <wp:docPr id="1276515326" name="Straight Arrow Connector 1276515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745230" cy="3200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ECD67B" id="Straight Arrow Connector 1276515326" o:spid="_x0000_s1026" type="#_x0000_t32" style="position:absolute;margin-left:31.25pt;margin-top:1pt;width:294.9pt;height:25.2pt;flip:x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5FF99624" wp14:editId="0501D067">
                      <wp:simplePos x="0" y="0"/>
                      <wp:positionH relativeFrom="column">
                        <wp:posOffset>469265</wp:posOffset>
                      </wp:positionH>
                      <wp:positionV relativeFrom="paragraph">
                        <wp:posOffset>12700</wp:posOffset>
                      </wp:positionV>
                      <wp:extent cx="3672840" cy="964565"/>
                      <wp:effectExtent l="38100" t="0" r="22860" b="83185"/>
                      <wp:wrapNone/>
                      <wp:docPr id="57" name="Straight Arrow Connector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672840" cy="9645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794248" id="Straight Arrow Connector 57" o:spid="_x0000_s1026" type="#_x0000_t32" style="position:absolute;margin-left:36.95pt;margin-top:1pt;width:289.2pt;height:75.95pt;flip:x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AD943AC" w14:textId="77777777" w:rsidR="00B74383" w:rsidRDefault="00B74383" w:rsidP="002C6E65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</w:p>
          <w:p w14:paraId="7C0608B4" w14:textId="66C8885B" w:rsidR="00B74383" w:rsidRDefault="00B74383" w:rsidP="002C6E65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</w:p>
          <w:p w14:paraId="0E88DEE6" w14:textId="36240B90" w:rsidR="00B74383" w:rsidRDefault="00B74383" w:rsidP="002C6E65">
            <w:pPr>
              <w:tabs>
                <w:tab w:val="left" w:pos="3905"/>
              </w:tabs>
              <w:rPr>
                <w:sz w:val="20"/>
                <w:szCs w:val="22"/>
              </w:rPr>
            </w:pPr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31A4B36B" wp14:editId="7F709C2C">
                      <wp:simplePos x="0" y="0"/>
                      <wp:positionH relativeFrom="column">
                        <wp:posOffset>2778125</wp:posOffset>
                      </wp:positionH>
                      <wp:positionV relativeFrom="paragraph">
                        <wp:posOffset>123190</wp:posOffset>
                      </wp:positionV>
                      <wp:extent cx="1163955" cy="1531620"/>
                      <wp:effectExtent l="0" t="0" r="17145" b="11430"/>
                      <wp:wrapNone/>
                      <wp:docPr id="1276515408" name="Text Box 1276515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3955" cy="1531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076DC6A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085B5AC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3497782D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1EA3762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015B66B3" w14:textId="77777777" w:rsidR="00B74383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2A7F8811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7993C000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3439C4D0" w14:textId="77777777" w:rsidR="00B74383" w:rsidRPr="003A4BEC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274024B9" w14:textId="77777777" w:rsidR="00B74383" w:rsidRDefault="00B74383" w:rsidP="00B74383"/>
                                <w:p w14:paraId="62CD99C8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A4B36B" id="Text Box 1276515408" o:spid="_x0000_s1053" type="#_x0000_t202" style="position:absolute;margin-left:218.75pt;margin-top:9.7pt;width:91.65pt;height:120.6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" fillcolor="white [3201]" strokeweight=".5pt">
                      <v:textbox>
                        <w:txbxContent>
                          <w:p w14:paraId="3076DC6A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085B5AC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3497782D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1EA3762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015B66B3" w14:textId="77777777" w:rsidR="00B74383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2A7F8811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7993C000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3439C4D0" w14:textId="77777777" w:rsidR="00B74383" w:rsidRPr="003A4BEC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74024B9" w14:textId="77777777" w:rsidR="00B74383" w:rsidRDefault="00B74383" w:rsidP="00B74383"/>
                          <w:p w14:paraId="62CD99C8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Pr="00757EF7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175360" behindDoc="1" locked="0" layoutInCell="1" allowOverlap="1" wp14:anchorId="5DFFF8E8" wp14:editId="3FFCD37E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120438</wp:posOffset>
                  </wp:positionV>
                  <wp:extent cx="1986541" cy="2565400"/>
                  <wp:effectExtent l="0" t="0" r="0" b="6350"/>
                  <wp:wrapNone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541" cy="256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0"/>
                <w:szCs w:val="22"/>
              </w:rPr>
              <w:tab/>
            </w:r>
          </w:p>
          <w:p w14:paraId="33DBDA9F" w14:textId="77777777" w:rsidR="00B74383" w:rsidRPr="00FA021C" w:rsidRDefault="00B74383" w:rsidP="002C6E65">
            <w:pPr>
              <w:rPr>
                <w:sz w:val="20"/>
                <w:szCs w:val="22"/>
              </w:rPr>
            </w:pPr>
          </w:p>
          <w:p w14:paraId="145EE107" w14:textId="77777777" w:rsidR="00B74383" w:rsidRPr="00FA021C" w:rsidRDefault="00B74383" w:rsidP="002C6E65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614A623C" wp14:editId="7DA7935A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196850</wp:posOffset>
                      </wp:positionV>
                      <wp:extent cx="1341120" cy="257175"/>
                      <wp:effectExtent l="38100" t="0" r="11430" b="85725"/>
                      <wp:wrapNone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1120" cy="2571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763C45" id="Straight Arrow Connector 59" o:spid="_x0000_s1026" type="#_x0000_t32" style="position:absolute;margin-left:113.75pt;margin-top:15.5pt;width:105.6pt;height:20.25pt;flip:x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6EB862A" w14:textId="77777777" w:rsidR="00B74383" w:rsidRPr="00FA021C" w:rsidRDefault="00B74383" w:rsidP="002C6E65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20CCD1B1" wp14:editId="6C953FA6">
                      <wp:simplePos x="0" y="0"/>
                      <wp:positionH relativeFrom="column">
                        <wp:posOffset>492125</wp:posOffset>
                      </wp:positionH>
                      <wp:positionV relativeFrom="paragraph">
                        <wp:posOffset>73660</wp:posOffset>
                      </wp:positionV>
                      <wp:extent cx="3657600" cy="1935480"/>
                      <wp:effectExtent l="38100" t="38100" r="19050" b="26670"/>
                      <wp:wrapNone/>
                      <wp:docPr id="61" name="Straight Arrow Connector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657600" cy="1935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AF6A59" id="Straight Arrow Connector 61" o:spid="_x0000_s1026" type="#_x0000_t32" style="position:absolute;margin-left:38.75pt;margin-top:5.8pt;width:4in;height:152.4pt;flip:x y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486AAB5" w14:textId="77777777" w:rsidR="00B74383" w:rsidRPr="00FA021C" w:rsidRDefault="00B74383" w:rsidP="002C6E65">
            <w:pPr>
              <w:rPr>
                <w:sz w:val="20"/>
                <w:szCs w:val="22"/>
              </w:rPr>
            </w:pPr>
          </w:p>
          <w:p w14:paraId="1D4FDD77" w14:textId="77777777" w:rsidR="00B74383" w:rsidRPr="00FA021C" w:rsidRDefault="00B74383" w:rsidP="002C6E65">
            <w:pPr>
              <w:rPr>
                <w:sz w:val="20"/>
                <w:szCs w:val="22"/>
              </w:rPr>
            </w:pPr>
          </w:p>
          <w:p w14:paraId="1BEFCD70" w14:textId="77777777" w:rsidR="00B74383" w:rsidRPr="00FA021C" w:rsidRDefault="00B74383" w:rsidP="002C6E65">
            <w:pPr>
              <w:rPr>
                <w:sz w:val="20"/>
                <w:szCs w:val="22"/>
              </w:rPr>
            </w:pPr>
          </w:p>
          <w:p w14:paraId="59A905CC" w14:textId="3C64561E" w:rsidR="00B74383" w:rsidRPr="00FA021C" w:rsidRDefault="00B74383" w:rsidP="002C6E65">
            <w:pPr>
              <w:rPr>
                <w:sz w:val="20"/>
                <w:szCs w:val="22"/>
              </w:rPr>
            </w:pPr>
          </w:p>
          <w:p w14:paraId="44504138" w14:textId="3ADB3135" w:rsidR="00B74383" w:rsidRPr="00FA021C" w:rsidRDefault="00B74383" w:rsidP="002C6E65">
            <w:pPr>
              <w:rPr>
                <w:sz w:val="20"/>
                <w:szCs w:val="22"/>
              </w:rPr>
            </w:pPr>
          </w:p>
          <w:p w14:paraId="55E2E094" w14:textId="70489383" w:rsidR="00B74383" w:rsidRPr="00FA021C" w:rsidRDefault="00B74383" w:rsidP="002C6E65">
            <w:pPr>
              <w:rPr>
                <w:sz w:val="20"/>
                <w:szCs w:val="22"/>
              </w:rPr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34B7C708" wp14:editId="7109BF0C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43180</wp:posOffset>
                      </wp:positionV>
                      <wp:extent cx="1440180" cy="1539240"/>
                      <wp:effectExtent l="0" t="0" r="26670" b="22860"/>
                      <wp:wrapNone/>
                      <wp:docPr id="1276515442" name="Text Box 1276515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E55AA6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20MM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3E028AC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29853D28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7787E5DE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338A7AA6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628FF5AA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47D05FE9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S/S</w:t>
                                  </w:r>
                                </w:p>
                                <w:p w14:paraId="1FFC4FBA" w14:textId="77777777" w:rsidR="00B74383" w:rsidRDefault="00B74383" w:rsidP="00B74383"/>
                                <w:p w14:paraId="2D8B637F" w14:textId="77777777" w:rsidR="00B74383" w:rsidRDefault="00B74383" w:rsidP="00B74383"/>
                                <w:p w14:paraId="5774B934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B7C708" id="Text Box 1276515442" o:spid="_x0000_s1054" type="#_x0000_t202" style="position:absolute;margin-left:325.55pt;margin-top:3.4pt;width:113.4pt;height:121.2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" fillcolor="white [3201]" strokeweight=".5pt">
                      <v:textbox>
                        <w:txbxContent>
                          <w:p w14:paraId="5CE55AA6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20MM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3E028AC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29853D28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7787E5DE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338A7AA6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628FF5AA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47D05FE9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S/S</w:t>
                            </w:r>
                          </w:p>
                          <w:p w14:paraId="1FFC4FBA" w14:textId="77777777" w:rsidR="00B74383" w:rsidRDefault="00B74383" w:rsidP="00B74383"/>
                          <w:p w14:paraId="2D8B637F" w14:textId="77777777" w:rsidR="00B74383" w:rsidRDefault="00B74383" w:rsidP="00B74383"/>
                          <w:p w14:paraId="5774B934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  <w:p w14:paraId="7BCE626E" w14:textId="77777777" w:rsidR="00B74383" w:rsidRDefault="00B74383" w:rsidP="002C6E65">
            <w:pPr>
              <w:rPr>
                <w:sz w:val="20"/>
                <w:szCs w:val="22"/>
              </w:rPr>
            </w:pPr>
          </w:p>
          <w:p w14:paraId="37A31FE8" w14:textId="77777777" w:rsidR="00B74383" w:rsidRDefault="00B74383" w:rsidP="002C6E65">
            <w:pPr>
              <w:rPr>
                <w:sz w:val="20"/>
                <w:szCs w:val="22"/>
              </w:rPr>
            </w:pPr>
          </w:p>
          <w:p w14:paraId="080BCA32" w14:textId="77777777" w:rsidR="00B74383" w:rsidRDefault="00B74383" w:rsidP="002C6E65">
            <w:pPr>
              <w:rPr>
                <w:sz w:val="20"/>
                <w:szCs w:val="22"/>
              </w:rPr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 wp14:anchorId="0C65388D" wp14:editId="4EA0140F">
                      <wp:simplePos x="0" y="0"/>
                      <wp:positionH relativeFrom="column">
                        <wp:posOffset>2336165</wp:posOffset>
                      </wp:positionH>
                      <wp:positionV relativeFrom="paragraph">
                        <wp:posOffset>85090</wp:posOffset>
                      </wp:positionV>
                      <wp:extent cx="1440180" cy="1524000"/>
                      <wp:effectExtent l="0" t="0" r="26670" b="19050"/>
                      <wp:wrapNone/>
                      <wp:docPr id="1276515443" name="Text Box 1276515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1524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AA1985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E6D9C32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3E0DF70A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8CB2269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63F3DF93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1DD4E48B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MCAM </w:t>
                                  </w:r>
                                </w:p>
                                <w:p w14:paraId="0B506FAE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MCAM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27D92F1E" w14:textId="77777777" w:rsidR="00B74383" w:rsidRDefault="00B74383" w:rsidP="00B74383"/>
                                <w:p w14:paraId="51F1619F" w14:textId="77777777" w:rsidR="00B74383" w:rsidRDefault="00B74383" w:rsidP="00B74383"/>
                                <w:p w14:paraId="343AF4CB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65388D" id="Text Box 1276515443" o:spid="_x0000_s1055" type="#_x0000_t202" style="position:absolute;margin-left:183.95pt;margin-top:6.7pt;width:113.4pt;height:120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" fillcolor="white [3201]" strokeweight=".5pt">
                      <v:textbox>
                        <w:txbxContent>
                          <w:p w14:paraId="64AA1985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E6D9C32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3E0DF70A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8CB2269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63F3DF93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1DD4E48B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MCAM </w:t>
                            </w:r>
                          </w:p>
                          <w:p w14:paraId="0B506FAE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MCAM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27D92F1E" w14:textId="77777777" w:rsidR="00B74383" w:rsidRDefault="00B74383" w:rsidP="00B74383"/>
                          <w:p w14:paraId="51F1619F" w14:textId="77777777" w:rsidR="00B74383" w:rsidRDefault="00B74383" w:rsidP="00B74383"/>
                          <w:p w14:paraId="343AF4CB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Pr="00757EF7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183552" behindDoc="1" locked="0" layoutInCell="1" allowOverlap="1" wp14:anchorId="39646494" wp14:editId="5B7363B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86995</wp:posOffset>
                  </wp:positionV>
                  <wp:extent cx="1986280" cy="2565400"/>
                  <wp:effectExtent l="0" t="0" r="0" b="6350"/>
                  <wp:wrapNone/>
                  <wp:docPr id="1276515441" name="Picture 1276515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280" cy="256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7589B82" w14:textId="77777777" w:rsidR="00B74383" w:rsidRPr="00FA021C" w:rsidRDefault="00B74383" w:rsidP="002C6E65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74C48D03" wp14:editId="336294C4">
                      <wp:simplePos x="0" y="0"/>
                      <wp:positionH relativeFrom="column">
                        <wp:posOffset>1162685</wp:posOffset>
                      </wp:positionH>
                      <wp:positionV relativeFrom="paragraph">
                        <wp:posOffset>891540</wp:posOffset>
                      </wp:positionV>
                      <wp:extent cx="1181100" cy="807720"/>
                      <wp:effectExtent l="38100" t="0" r="19050" b="49530"/>
                      <wp:wrapNone/>
                      <wp:docPr id="62" name="Straight Arrow Connector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81100" cy="8077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E70A32" id="Straight Arrow Connector 62" o:spid="_x0000_s1026" type="#_x0000_t32" style="position:absolute;margin-left:91.55pt;margin-top:70.2pt;width:93pt;height:63.6pt;flip:x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67F1F399" wp14:editId="481B30F6">
                      <wp:simplePos x="0" y="0"/>
                      <wp:positionH relativeFrom="column">
                        <wp:posOffset>484505</wp:posOffset>
                      </wp:positionH>
                      <wp:positionV relativeFrom="paragraph">
                        <wp:posOffset>2007870</wp:posOffset>
                      </wp:positionV>
                      <wp:extent cx="3429000" cy="95250"/>
                      <wp:effectExtent l="19050" t="76200" r="19050" b="19050"/>
                      <wp:wrapNone/>
                      <wp:docPr id="1276515436" name="Straight Arrow Connector 12765154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429000" cy="952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85428" id="Straight Arrow Connector 1276515436" o:spid="_x0000_s1026" type="#_x0000_t32" style="position:absolute;margin-left:38.15pt;margin-top:158.1pt;width:270pt;height:7.5pt;flip:x y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56323B49" wp14:editId="60194B44">
                      <wp:simplePos x="0" y="0"/>
                      <wp:positionH relativeFrom="column">
                        <wp:posOffset>3913505</wp:posOffset>
                      </wp:positionH>
                      <wp:positionV relativeFrom="paragraph">
                        <wp:posOffset>1614805</wp:posOffset>
                      </wp:positionV>
                      <wp:extent cx="1737360" cy="777240"/>
                      <wp:effectExtent l="0" t="0" r="15240" b="22860"/>
                      <wp:wrapNone/>
                      <wp:docPr id="63" name="Text Box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777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98B2EA" w14:textId="77777777" w:rsidR="00B74383" w:rsidRPr="00227B3A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27B3A">
                                    <w:rPr>
                                      <w:sz w:val="16"/>
                                      <w:szCs w:val="16"/>
                                    </w:rPr>
                                    <w:t xml:space="preserve">Item: CODURA 500D INSIDE EVA FOAM 5MM HARD  </w:t>
                                  </w:r>
                                </w:p>
                                <w:p w14:paraId="3814BC2F" w14:textId="77777777" w:rsidR="00B74383" w:rsidRPr="00227B3A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27B3A">
                                    <w:rPr>
                                      <w:sz w:val="16"/>
                                      <w:szCs w:val="16"/>
                                    </w:rPr>
                                    <w:t>Style Color: ALL COLOR</w:t>
                                  </w:r>
                                </w:p>
                                <w:p w14:paraId="0E84369C" w14:textId="77777777" w:rsidR="00B74383" w:rsidRPr="00227B3A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27B3A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012FC8DB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323B49" id="Text Box 63" o:spid="_x0000_s1056" type="#_x0000_t202" style="position:absolute;margin-left:308.15pt;margin-top:127.15pt;width:136.8pt;height:61.2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" fillcolor="white [3201]" strokeweight=".5pt">
                      <v:textbox>
                        <w:txbxContent>
                          <w:p w14:paraId="7798B2EA" w14:textId="77777777" w:rsidR="00B74383" w:rsidRPr="00227B3A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27B3A">
                              <w:rPr>
                                <w:sz w:val="16"/>
                                <w:szCs w:val="16"/>
                              </w:rPr>
                              <w:t xml:space="preserve">Item: CODURA 500D INSIDE EVA FOAM 5MM HARD  </w:t>
                            </w:r>
                          </w:p>
                          <w:p w14:paraId="3814BC2F" w14:textId="77777777" w:rsidR="00B74383" w:rsidRPr="00227B3A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27B3A">
                              <w:rPr>
                                <w:sz w:val="16"/>
                                <w:szCs w:val="16"/>
                              </w:rPr>
                              <w:t>Style Color: ALL COLOR</w:t>
                            </w:r>
                          </w:p>
                          <w:p w14:paraId="0E84369C" w14:textId="77777777" w:rsidR="00B74383" w:rsidRPr="00227B3A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27B3A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012FC8DB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7F7D520" w14:textId="168E1ADC" w:rsidR="00B74383" w:rsidRDefault="00B74383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74383" w:rsidRPr="00DE4BCC" w14:paraId="0B07C498" w14:textId="77777777" w:rsidTr="002C6E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3AB3B1D" w14:textId="77777777" w:rsidR="00B74383" w:rsidRPr="00DE4BCC" w:rsidRDefault="00B74383" w:rsidP="002C6E6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B74383" w:rsidRPr="00DE4BCC" w14:paraId="5CDF69BB" w14:textId="77777777" w:rsidTr="00B74383">
        <w:trPr>
          <w:trHeight w:val="4463"/>
        </w:trPr>
        <w:tc>
          <w:tcPr>
            <w:tcW w:w="5000" w:type="pct"/>
          </w:tcPr>
          <w:p w14:paraId="440DB4D7" w14:textId="2EE3B35C" w:rsidR="00B74383" w:rsidRPr="00711EBF" w:rsidRDefault="00B74383" w:rsidP="002C6E65">
            <w:pPr>
              <w:rPr>
                <w:color w:val="auto"/>
                <w:sz w:val="20"/>
                <w:szCs w:val="22"/>
              </w:rPr>
            </w:pPr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52339C1D" wp14:editId="6114C5C4">
                      <wp:simplePos x="0" y="0"/>
                      <wp:positionH relativeFrom="column">
                        <wp:posOffset>4279265</wp:posOffset>
                      </wp:positionH>
                      <wp:positionV relativeFrom="paragraph">
                        <wp:posOffset>46990</wp:posOffset>
                      </wp:positionV>
                      <wp:extent cx="1163955" cy="1516380"/>
                      <wp:effectExtent l="0" t="0" r="17145" b="26670"/>
                      <wp:wrapNone/>
                      <wp:docPr id="1276515444" name="Text Box 1276515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3955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FD8B8D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80CC860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2D6FE3AB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387DD3F7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RG</w:t>
                                  </w:r>
                                </w:p>
                                <w:p w14:paraId="4E397116" w14:textId="77777777" w:rsidR="00B74383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0CB44857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7B47E1EE" w14:textId="77777777" w:rsidR="00B74383" w:rsidRPr="00782984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0FB36DBC" w14:textId="77777777" w:rsidR="00B74383" w:rsidRPr="003A4BEC" w:rsidRDefault="00B74383" w:rsidP="00B7438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71858BF4" w14:textId="77777777" w:rsidR="00B74383" w:rsidRDefault="00B74383" w:rsidP="00B74383"/>
                                <w:p w14:paraId="2B56F47F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339C1D" id="Text Box 1276515444" o:spid="_x0000_s1057" type="#_x0000_t202" style="position:absolute;margin-left:336.95pt;margin-top:3.7pt;width:91.65pt;height:119.4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" fillcolor="white [3201]" strokeweight=".5pt">
                      <v:textbox>
                        <w:txbxContent>
                          <w:p w14:paraId="57FD8B8D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80CC860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2D6FE3AB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387DD3F7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RG</w:t>
                            </w:r>
                          </w:p>
                          <w:p w14:paraId="4E397116" w14:textId="77777777" w:rsidR="00B74383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0CB44857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7B47E1EE" w14:textId="77777777" w:rsidR="00B74383" w:rsidRPr="00782984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0FB36DBC" w14:textId="77777777" w:rsidR="00B74383" w:rsidRPr="003A4BEC" w:rsidRDefault="00B74383" w:rsidP="00B7438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1858BF4" w14:textId="77777777" w:rsidR="00B74383" w:rsidRDefault="00B74383" w:rsidP="00B74383"/>
                          <w:p w14:paraId="2B56F47F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Pr="00BB2BEA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01E80BAC" wp14:editId="3E1465B4">
                      <wp:simplePos x="0" y="0"/>
                      <wp:positionH relativeFrom="column">
                        <wp:posOffset>1242695</wp:posOffset>
                      </wp:positionH>
                      <wp:positionV relativeFrom="paragraph">
                        <wp:posOffset>831850</wp:posOffset>
                      </wp:positionV>
                      <wp:extent cx="3044190" cy="198120"/>
                      <wp:effectExtent l="38100" t="0" r="22860" b="87630"/>
                      <wp:wrapNone/>
                      <wp:docPr id="1276515430" name="Straight Arrow Connector 1276515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44190" cy="198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F0B06A" id="Straight Arrow Connector 1276515430" o:spid="_x0000_s1026" type="#_x0000_t32" style="position:absolute;margin-left:97.85pt;margin-top:65.5pt;width:239.7pt;height:15.6pt;flip:x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2BEA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2F8E8848" wp14:editId="0A0EED21">
                      <wp:simplePos x="0" y="0"/>
                      <wp:positionH relativeFrom="column">
                        <wp:posOffset>1174115</wp:posOffset>
                      </wp:positionH>
                      <wp:positionV relativeFrom="paragraph">
                        <wp:posOffset>1776729</wp:posOffset>
                      </wp:positionV>
                      <wp:extent cx="1162050" cy="373380"/>
                      <wp:effectExtent l="38100" t="38100" r="19050" b="26670"/>
                      <wp:wrapNone/>
                      <wp:docPr id="1276515428" name="Straight Arrow Connector 1276515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62050" cy="3733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9DE22F" id="Straight Arrow Connector 1276515428" o:spid="_x0000_s1026" type="#_x0000_t32" style="position:absolute;margin-left:92.45pt;margin-top:139.9pt;width:91.5pt;height:29.4pt;flip:x y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2BEA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79ABBC96" wp14:editId="2E2C6DD0">
                      <wp:simplePos x="0" y="0"/>
                      <wp:positionH relativeFrom="column">
                        <wp:posOffset>2322830</wp:posOffset>
                      </wp:positionH>
                      <wp:positionV relativeFrom="paragraph">
                        <wp:posOffset>1745615</wp:posOffset>
                      </wp:positionV>
                      <wp:extent cx="1819910" cy="854710"/>
                      <wp:effectExtent l="0" t="0" r="27940" b="21590"/>
                      <wp:wrapNone/>
                      <wp:docPr id="1276515427" name="Text Box 1276515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9910" cy="8547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510D38" w14:textId="77777777" w:rsidR="00B74383" w:rsidRDefault="00B74383" w:rsidP="00B74383">
                                  <w:r>
                                    <w:t xml:space="preserve">Item: CODURA 500D INSIDE EVA FOAM 5MM SOFT </w:t>
                                  </w:r>
                                </w:p>
                                <w:p w14:paraId="7B750E68" w14:textId="77777777" w:rsidR="00B74383" w:rsidRDefault="00B74383" w:rsidP="00B74383">
                                  <w:r>
                                    <w:t>Style Color: ALL COLOR</w:t>
                                  </w:r>
                                </w:p>
                                <w:p w14:paraId="54B6AFBB" w14:textId="77777777" w:rsidR="00B74383" w:rsidRDefault="00B74383" w:rsidP="00B74383">
                                  <w:r>
                                    <w:t>RM Color: BLACK</w:t>
                                  </w:r>
                                </w:p>
                                <w:p w14:paraId="7F806DD3" w14:textId="77777777" w:rsidR="00B74383" w:rsidRDefault="00B74383" w:rsidP="00B7438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ABBC96" id="Text Box 1276515427" o:spid="_x0000_s1058" type="#_x0000_t202" style="position:absolute;margin-left:182.9pt;margin-top:137.45pt;width:143.3pt;height:67.3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" fillcolor="white [3201]" strokeweight=".5pt">
                      <v:textbox>
                        <w:txbxContent>
                          <w:p w14:paraId="77510D38" w14:textId="77777777" w:rsidR="00B74383" w:rsidRDefault="00B74383" w:rsidP="00B74383">
                            <w:r>
                              <w:t xml:space="preserve">Item: CODURA 500D INSIDE EVA FOAM 5MM SOFT </w:t>
                            </w:r>
                          </w:p>
                          <w:p w14:paraId="7B750E68" w14:textId="77777777" w:rsidR="00B74383" w:rsidRDefault="00B74383" w:rsidP="00B74383">
                            <w:r>
                              <w:t>Style Color: ALL COLOR</w:t>
                            </w:r>
                          </w:p>
                          <w:p w14:paraId="54B6AFBB" w14:textId="77777777" w:rsidR="00B74383" w:rsidRDefault="00B74383" w:rsidP="00B74383">
                            <w:r>
                              <w:t>RM Color: BLACK</w:t>
                            </w:r>
                          </w:p>
                          <w:p w14:paraId="7F806DD3" w14:textId="77777777" w:rsidR="00B74383" w:rsidRDefault="00B74383" w:rsidP="00B74383"/>
                        </w:txbxContent>
                      </v:textbox>
                    </v:shape>
                  </w:pict>
                </mc:Fallback>
              </mc:AlternateContent>
            </w:r>
            <w:r w:rsidRPr="00BB2BEA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191744" behindDoc="1" locked="0" layoutInCell="1" allowOverlap="1" wp14:anchorId="0A1E1085" wp14:editId="3E6C74B7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88265</wp:posOffset>
                  </wp:positionV>
                  <wp:extent cx="1853565" cy="2480310"/>
                  <wp:effectExtent l="0" t="0" r="0" b="0"/>
                  <wp:wrapNone/>
                  <wp:docPr id="1276515433" name="Picture 1276515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565" cy="248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5B9B2D0" w14:textId="57EDBD5B" w:rsidR="00B74383" w:rsidRDefault="00B74383" w:rsidP="00155384">
      <w:pPr>
        <w:rPr>
          <w:color w:val="auto"/>
        </w:rPr>
      </w:pPr>
    </w:p>
    <w:p w14:paraId="0571F1E4" w14:textId="6B9A2665" w:rsidR="00227B3A" w:rsidRDefault="00227B3A">
      <w:pPr>
        <w:rPr>
          <w:color w:val="auto"/>
        </w:rPr>
      </w:pPr>
    </w:p>
    <w:p w14:paraId="14B4F435" w14:textId="14E0D9C5" w:rsidR="00D077E5" w:rsidRDefault="00D077E5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B2BEA" w:rsidRPr="00DE4BCC" w14:paraId="55EA0E7F" w14:textId="77777777" w:rsidTr="00FF10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947E35B" w14:textId="77777777" w:rsidR="00BB2BEA" w:rsidRPr="00DE4BCC" w:rsidRDefault="00BB2BEA" w:rsidP="00FF102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BB2BEA" w:rsidRPr="00DE4BCC" w14:paraId="54901B58" w14:textId="77777777" w:rsidTr="0048679F">
        <w:trPr>
          <w:trHeight w:val="4733"/>
        </w:trPr>
        <w:tc>
          <w:tcPr>
            <w:tcW w:w="5000" w:type="pct"/>
          </w:tcPr>
          <w:p w14:paraId="0F3B0278" w14:textId="77777777" w:rsidR="00BB2BEA" w:rsidRDefault="00BB2BEA" w:rsidP="00FF102A">
            <w:pPr>
              <w:tabs>
                <w:tab w:val="left" w:pos="5610"/>
              </w:tabs>
              <w:rPr>
                <w:color w:val="auto"/>
              </w:rPr>
            </w:pPr>
            <w:r>
              <w:rPr>
                <w:color w:val="auto"/>
              </w:rPr>
              <w:t>Label Placement</w:t>
            </w:r>
          </w:p>
          <w:p w14:paraId="65DA7162" w14:textId="77777777" w:rsidR="00BB2BEA" w:rsidRPr="00A13EFC" w:rsidRDefault="00BB2BEA" w:rsidP="00FF102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A13EF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02656" behindDoc="1" locked="0" layoutInCell="1" allowOverlap="1" wp14:anchorId="3775E566" wp14:editId="13B6B003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106045</wp:posOffset>
                  </wp:positionV>
                  <wp:extent cx="2545080" cy="2545080"/>
                  <wp:effectExtent l="0" t="0" r="7620" b="7620"/>
                  <wp:wrapNone/>
                  <wp:docPr id="1276515447" name="Picture 1276515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756" cy="2549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83CBADC" w14:textId="77777777" w:rsidR="00BB2BEA" w:rsidRDefault="00BB2BEA" w:rsidP="00FF102A">
            <w:pPr>
              <w:tabs>
                <w:tab w:val="left" w:pos="5610"/>
              </w:tabs>
              <w:rPr>
                <w:noProof/>
                <w14:ligatures w14:val="standard"/>
              </w:rPr>
            </w:pPr>
          </w:p>
          <w:p w14:paraId="1CD93FDF" w14:textId="77777777" w:rsidR="00BB2BEA" w:rsidRDefault="00BB2BEA" w:rsidP="00FF102A">
            <w:pPr>
              <w:tabs>
                <w:tab w:val="left" w:pos="5610"/>
              </w:tabs>
            </w:pPr>
          </w:p>
          <w:p w14:paraId="55741F75" w14:textId="77777777" w:rsidR="00BB2BEA" w:rsidRPr="00D87295" w:rsidRDefault="00BB2BEA" w:rsidP="00FF102A"/>
          <w:p w14:paraId="62E7B65A" w14:textId="447845D5" w:rsidR="00BB2BEA" w:rsidRPr="00D87295" w:rsidRDefault="00EC5BF5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0E131809" wp14:editId="450A4699">
                      <wp:simplePos x="0" y="0"/>
                      <wp:positionH relativeFrom="column">
                        <wp:posOffset>3229610</wp:posOffset>
                      </wp:positionH>
                      <wp:positionV relativeFrom="paragraph">
                        <wp:posOffset>32385</wp:posOffset>
                      </wp:positionV>
                      <wp:extent cx="2362200" cy="516467"/>
                      <wp:effectExtent l="0" t="0" r="19050" b="17145"/>
                      <wp:wrapNone/>
                      <wp:docPr id="1276515445" name="Text Box 1276515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0" cy="5164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BFC07B" w14:textId="77777777" w:rsidR="00BB2BEA" w:rsidRDefault="00BB2BEA" w:rsidP="00BB2BEA">
                                  <w:r>
                                    <w:t>Attaching on inside Main Pocket, Under Binding, 18cm from top end as a Loop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31809" id="Text Box 1276515445" o:spid="_x0000_s1059" type="#_x0000_t202" style="position:absolute;margin-left:254.3pt;margin-top:2.55pt;width:186pt;height:40.6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" fillcolor="white [3201]" strokeweight=".5pt">
                      <v:textbox>
                        <w:txbxContent>
                          <w:p w14:paraId="0ABFC07B" w14:textId="77777777" w:rsidR="00BB2BEA" w:rsidRDefault="00BB2BEA" w:rsidP="00BB2BEA">
                            <w:r>
                              <w:t>Attaching on inside Main Pocket, Under Binding, 18cm from top end as a Loop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E4B7548" w14:textId="30BFADB8" w:rsidR="00BB2BEA" w:rsidRPr="00D87295" w:rsidRDefault="00EC5BF5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14B2EEB0" wp14:editId="15E8F377">
                      <wp:simplePos x="0" y="0"/>
                      <wp:positionH relativeFrom="column">
                        <wp:posOffset>376555</wp:posOffset>
                      </wp:positionH>
                      <wp:positionV relativeFrom="paragraph">
                        <wp:posOffset>139700</wp:posOffset>
                      </wp:positionV>
                      <wp:extent cx="2849034" cy="513080"/>
                      <wp:effectExtent l="38100" t="0" r="27940" b="77470"/>
                      <wp:wrapNone/>
                      <wp:docPr id="1276515446" name="Straight Arrow Connector 1276515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9034" cy="5130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675168" id="Straight Arrow Connector 1276515446" o:spid="_x0000_s1026" type="#_x0000_t32" style="position:absolute;margin-left:29.65pt;margin-top:11pt;width:224.35pt;height:40.4pt;flip:x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" strokecolor="#c000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BECC00A" w14:textId="551BDBFD" w:rsidR="00BB2BEA" w:rsidRPr="00D87295" w:rsidRDefault="00BB2BEA" w:rsidP="00FF102A">
            <w:pPr>
              <w:tabs>
                <w:tab w:val="left" w:pos="5475"/>
              </w:tabs>
            </w:pPr>
          </w:p>
        </w:tc>
      </w:tr>
    </w:tbl>
    <w:p w14:paraId="5059FB6D" w14:textId="77777777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C661E" w:rsidRPr="00DE4BCC" w14:paraId="0B6A7B02" w14:textId="77777777" w:rsidTr="004318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6711620" w14:textId="77777777" w:rsidR="00BC661E" w:rsidRPr="00DE4BCC" w:rsidRDefault="00BC661E" w:rsidP="004318A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BC661E" w:rsidRPr="00DE4BCC" w14:paraId="19FB5E2B" w14:textId="77777777" w:rsidTr="0048679F">
        <w:trPr>
          <w:trHeight w:val="6497"/>
        </w:trPr>
        <w:tc>
          <w:tcPr>
            <w:tcW w:w="5000" w:type="pct"/>
          </w:tcPr>
          <w:p w14:paraId="5204F212" w14:textId="5BCEC1D3" w:rsidR="004F1C92" w:rsidRPr="00AC14B0" w:rsidRDefault="00EC5BF5" w:rsidP="00AC14B0">
            <w:pPr>
              <w:tabs>
                <w:tab w:val="left" w:pos="5610"/>
              </w:tabs>
              <w:rPr>
                <w:color w:val="auto"/>
              </w:rPr>
            </w:pPr>
            <w:r w:rsidRPr="0035261F">
              <w:rPr>
                <w:noProof/>
              </w:rPr>
              <w:drawing>
                <wp:anchor distT="0" distB="0" distL="114300" distR="114300" simplePos="0" relativeHeight="252105728" behindDoc="1" locked="0" layoutInCell="1" allowOverlap="1" wp14:anchorId="74C68A00" wp14:editId="3E43F12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267970</wp:posOffset>
                  </wp:positionV>
                  <wp:extent cx="2712720" cy="976985"/>
                  <wp:effectExtent l="0" t="0" r="0" b="0"/>
                  <wp:wrapNone/>
                  <wp:docPr id="1276515451" name="Picture 1276515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720" cy="9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4509D" w:rsidRPr="0054509D">
              <w:rPr>
                <w:noProof/>
              </w:rPr>
              <w:drawing>
                <wp:anchor distT="0" distB="0" distL="114300" distR="114300" simplePos="0" relativeHeight="252104704" behindDoc="1" locked="0" layoutInCell="1" allowOverlap="1" wp14:anchorId="4D3AA95C" wp14:editId="3A191491">
                  <wp:simplePos x="0" y="0"/>
                  <wp:positionH relativeFrom="column">
                    <wp:posOffset>2915285</wp:posOffset>
                  </wp:positionH>
                  <wp:positionV relativeFrom="paragraph">
                    <wp:posOffset>280889</wp:posOffset>
                  </wp:positionV>
                  <wp:extent cx="2711425" cy="975360"/>
                  <wp:effectExtent l="0" t="0" r="0" b="0"/>
                  <wp:wrapNone/>
                  <wp:docPr id="1276515450" name="Picture 1276515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1425" cy="97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87295">
              <w:t>Label Artwork</w:t>
            </w:r>
          </w:p>
          <w:p w14:paraId="69192B57" w14:textId="1B19BD9C" w:rsidR="00B038FA" w:rsidRDefault="00B038FA" w:rsidP="00D87295"/>
          <w:p w14:paraId="4515275F" w14:textId="3A969D71" w:rsidR="00D87295" w:rsidRDefault="00D87295" w:rsidP="007978D2">
            <w:pPr>
              <w:tabs>
                <w:tab w:val="left" w:pos="5430"/>
              </w:tabs>
            </w:pPr>
          </w:p>
          <w:p w14:paraId="6D768D0C" w14:textId="6762CFC9" w:rsidR="00D87295" w:rsidRPr="00D87295" w:rsidRDefault="00D87295" w:rsidP="00D87295"/>
          <w:p w14:paraId="496EBFB9" w14:textId="30B64BDD" w:rsidR="00D87295" w:rsidRPr="00D87295" w:rsidRDefault="00D87295" w:rsidP="00D87295"/>
          <w:p w14:paraId="69980769" w14:textId="0F9CB246" w:rsidR="00D87295" w:rsidRPr="00D87295" w:rsidRDefault="0048679F" w:rsidP="00D87295">
            <w:r w:rsidRPr="0035261F">
              <w:rPr>
                <w:noProof/>
              </w:rPr>
              <w:drawing>
                <wp:anchor distT="0" distB="0" distL="114300" distR="114300" simplePos="0" relativeHeight="252106752" behindDoc="1" locked="0" layoutInCell="1" allowOverlap="1" wp14:anchorId="27F26759" wp14:editId="233387B2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205105</wp:posOffset>
                  </wp:positionV>
                  <wp:extent cx="2712720" cy="973507"/>
                  <wp:effectExtent l="0" t="0" r="0" b="0"/>
                  <wp:wrapNone/>
                  <wp:docPr id="1276515452" name="Picture 1276515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720" cy="973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3C4D7FE" w14:textId="02760FCB" w:rsidR="00D87295" w:rsidRPr="00D87295" w:rsidRDefault="00D87295" w:rsidP="00D87295"/>
          <w:p w14:paraId="05116FFB" w14:textId="139A8F06" w:rsidR="00D87295" w:rsidRDefault="0048679F" w:rsidP="00D87295">
            <w:r>
              <w:rPr>
                <w:noProof/>
              </w:rPr>
              <w:drawing>
                <wp:anchor distT="0" distB="0" distL="114300" distR="114300" simplePos="0" relativeHeight="252109824" behindDoc="1" locked="0" layoutInCell="1" allowOverlap="1" wp14:anchorId="3302E45A" wp14:editId="25DDF6B5">
                  <wp:simplePos x="0" y="0"/>
                  <wp:positionH relativeFrom="column">
                    <wp:posOffset>2922905</wp:posOffset>
                  </wp:positionH>
                  <wp:positionV relativeFrom="paragraph">
                    <wp:posOffset>33020</wp:posOffset>
                  </wp:positionV>
                  <wp:extent cx="2753360" cy="1190585"/>
                  <wp:effectExtent l="0" t="0" r="0" b="0"/>
                  <wp:wrapNone/>
                  <wp:docPr id="1276515455" name="Picture 1276515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360" cy="1190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81C641" w14:textId="77777777" w:rsidR="0035261F" w:rsidRDefault="0035261F" w:rsidP="00D87295"/>
          <w:p w14:paraId="138DEA52" w14:textId="76CF8B7E" w:rsidR="0035261F" w:rsidRDefault="0035261F" w:rsidP="00D87295"/>
          <w:p w14:paraId="5FB69C10" w14:textId="77777777" w:rsidR="0035261F" w:rsidRDefault="0035261F" w:rsidP="00D87295"/>
          <w:p w14:paraId="100BE688" w14:textId="77777777" w:rsidR="0035261F" w:rsidRDefault="0035261F" w:rsidP="00D87295"/>
          <w:p w14:paraId="41E93B85" w14:textId="7B8DF564" w:rsidR="00D87295" w:rsidRDefault="00D87295" w:rsidP="00D87295">
            <w:r>
              <w:t>Sticker Artwork</w:t>
            </w:r>
          </w:p>
          <w:p w14:paraId="5FEF182F" w14:textId="193B56B3" w:rsidR="00B038FA" w:rsidRPr="00B038FA" w:rsidRDefault="0048679F" w:rsidP="00B038F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2108800" behindDoc="1" locked="0" layoutInCell="1" allowOverlap="1" wp14:anchorId="26A43A3B" wp14:editId="31869625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36195</wp:posOffset>
                  </wp:positionV>
                  <wp:extent cx="2773680" cy="1231265"/>
                  <wp:effectExtent l="0" t="0" r="7620" b="6985"/>
                  <wp:wrapNone/>
                  <wp:docPr id="1276515454" name="Picture 1276515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123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D1A1D">
              <w:rPr>
                <w:noProof/>
              </w:rPr>
              <w:drawing>
                <wp:anchor distT="0" distB="0" distL="114300" distR="114300" simplePos="0" relativeHeight="252107776" behindDoc="1" locked="0" layoutInCell="1" allowOverlap="1" wp14:anchorId="4BF1FEE1" wp14:editId="5757F219">
                  <wp:simplePos x="0" y="0"/>
                  <wp:positionH relativeFrom="column">
                    <wp:posOffset>2861945</wp:posOffset>
                  </wp:positionH>
                  <wp:positionV relativeFrom="paragraph">
                    <wp:posOffset>60325</wp:posOffset>
                  </wp:positionV>
                  <wp:extent cx="2796540" cy="1241413"/>
                  <wp:effectExtent l="0" t="0" r="3810" b="0"/>
                  <wp:wrapNone/>
                  <wp:docPr id="1276515453" name="Picture 1276515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6540" cy="124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C884843" w14:textId="108A9ACB" w:rsidR="00B038FA" w:rsidRDefault="00B038FA" w:rsidP="00D87295"/>
          <w:p w14:paraId="58FDC1A9" w14:textId="233B8BE8" w:rsidR="00D87295" w:rsidRPr="00D87295" w:rsidRDefault="00D87295" w:rsidP="0048679F">
            <w:pPr>
              <w:pStyle w:val="NormalWeb"/>
            </w:pPr>
          </w:p>
        </w:tc>
      </w:tr>
    </w:tbl>
    <w:p w14:paraId="470AADCA" w14:textId="77777777" w:rsidR="00BC661E" w:rsidRPr="00DE4BCC" w:rsidRDefault="00BC661E" w:rsidP="00155384">
      <w:pPr>
        <w:rPr>
          <w:color w:val="auto"/>
        </w:rPr>
      </w:pPr>
    </w:p>
    <w:sectPr w:rsidR="00BC661E" w:rsidRPr="00DE4BCC" w:rsidSect="00591137">
      <w:footerReference w:type="default" r:id="rId29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2B5F05" w14:textId="77777777" w:rsidR="006F06FC" w:rsidRDefault="006F06FC">
      <w:pPr>
        <w:spacing w:after="0"/>
      </w:pPr>
      <w:r>
        <w:separator/>
      </w:r>
    </w:p>
  </w:endnote>
  <w:endnote w:type="continuationSeparator" w:id="0">
    <w:p w14:paraId="6130915B" w14:textId="77777777" w:rsidR="006F06FC" w:rsidRDefault="006F06F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277C27" w14:textId="77777777" w:rsidR="006F06FC" w:rsidRDefault="006F06FC">
      <w:pPr>
        <w:spacing w:after="0"/>
      </w:pPr>
      <w:r>
        <w:separator/>
      </w:r>
    </w:p>
  </w:footnote>
  <w:footnote w:type="continuationSeparator" w:id="0">
    <w:p w14:paraId="0B04649B" w14:textId="77777777" w:rsidR="006F06FC" w:rsidRDefault="006F06F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7268"/>
    <w:rsid w:val="00047818"/>
    <w:rsid w:val="00051B06"/>
    <w:rsid w:val="00064CB0"/>
    <w:rsid w:val="00067092"/>
    <w:rsid w:val="000677DA"/>
    <w:rsid w:val="000A03E5"/>
    <w:rsid w:val="000A13CF"/>
    <w:rsid w:val="000B1457"/>
    <w:rsid w:val="000B6685"/>
    <w:rsid w:val="000D37AE"/>
    <w:rsid w:val="000E45E2"/>
    <w:rsid w:val="000E5146"/>
    <w:rsid w:val="00100E62"/>
    <w:rsid w:val="00115902"/>
    <w:rsid w:val="00124D21"/>
    <w:rsid w:val="00136E3C"/>
    <w:rsid w:val="00147208"/>
    <w:rsid w:val="00155384"/>
    <w:rsid w:val="001B5F71"/>
    <w:rsid w:val="001B6B88"/>
    <w:rsid w:val="001C1EDE"/>
    <w:rsid w:val="001C6AF8"/>
    <w:rsid w:val="001D0C6A"/>
    <w:rsid w:val="001D7A6A"/>
    <w:rsid w:val="001E5C8E"/>
    <w:rsid w:val="001E6F27"/>
    <w:rsid w:val="00223B8D"/>
    <w:rsid w:val="00224F8F"/>
    <w:rsid w:val="00227B3A"/>
    <w:rsid w:val="00227D07"/>
    <w:rsid w:val="0024019D"/>
    <w:rsid w:val="00255734"/>
    <w:rsid w:val="002750DA"/>
    <w:rsid w:val="0028638D"/>
    <w:rsid w:val="002879FF"/>
    <w:rsid w:val="002A2DA1"/>
    <w:rsid w:val="002A4407"/>
    <w:rsid w:val="002B62BF"/>
    <w:rsid w:val="002B6BFB"/>
    <w:rsid w:val="002C6EAE"/>
    <w:rsid w:val="002D7E62"/>
    <w:rsid w:val="00304FCE"/>
    <w:rsid w:val="00305A6B"/>
    <w:rsid w:val="003366D8"/>
    <w:rsid w:val="00340D16"/>
    <w:rsid w:val="0035261F"/>
    <w:rsid w:val="00371D00"/>
    <w:rsid w:val="00382874"/>
    <w:rsid w:val="003A4BEC"/>
    <w:rsid w:val="003C192B"/>
    <w:rsid w:val="003C2460"/>
    <w:rsid w:val="003C256A"/>
    <w:rsid w:val="003D1A1D"/>
    <w:rsid w:val="003F2A2D"/>
    <w:rsid w:val="004342C2"/>
    <w:rsid w:val="00437F9D"/>
    <w:rsid w:val="00451E2E"/>
    <w:rsid w:val="0048679F"/>
    <w:rsid w:val="004936F9"/>
    <w:rsid w:val="004A15F5"/>
    <w:rsid w:val="004A7424"/>
    <w:rsid w:val="004B0E62"/>
    <w:rsid w:val="004C306F"/>
    <w:rsid w:val="004C30E4"/>
    <w:rsid w:val="004C34EC"/>
    <w:rsid w:val="004C59FD"/>
    <w:rsid w:val="004C726C"/>
    <w:rsid w:val="004C7E9E"/>
    <w:rsid w:val="004D1AB6"/>
    <w:rsid w:val="004E034D"/>
    <w:rsid w:val="004E3672"/>
    <w:rsid w:val="004E679F"/>
    <w:rsid w:val="004F1C92"/>
    <w:rsid w:val="004F23A6"/>
    <w:rsid w:val="005076EA"/>
    <w:rsid w:val="0052362E"/>
    <w:rsid w:val="0054509D"/>
    <w:rsid w:val="00552181"/>
    <w:rsid w:val="00553DF6"/>
    <w:rsid w:val="00575A98"/>
    <w:rsid w:val="005767B3"/>
    <w:rsid w:val="0058474F"/>
    <w:rsid w:val="00584CAD"/>
    <w:rsid w:val="00591137"/>
    <w:rsid w:val="005A7AEA"/>
    <w:rsid w:val="005C2CF2"/>
    <w:rsid w:val="005E4A3B"/>
    <w:rsid w:val="006433F3"/>
    <w:rsid w:val="00650B59"/>
    <w:rsid w:val="0065347E"/>
    <w:rsid w:val="0065685A"/>
    <w:rsid w:val="00664C5D"/>
    <w:rsid w:val="0069527E"/>
    <w:rsid w:val="006A753C"/>
    <w:rsid w:val="006B64C7"/>
    <w:rsid w:val="006D6A3A"/>
    <w:rsid w:val="006F06FC"/>
    <w:rsid w:val="006F24EC"/>
    <w:rsid w:val="00711EBF"/>
    <w:rsid w:val="007265C0"/>
    <w:rsid w:val="00735CF9"/>
    <w:rsid w:val="00747E46"/>
    <w:rsid w:val="00750468"/>
    <w:rsid w:val="007547BD"/>
    <w:rsid w:val="00757EF7"/>
    <w:rsid w:val="00782984"/>
    <w:rsid w:val="00793FBB"/>
    <w:rsid w:val="007978D2"/>
    <w:rsid w:val="00797D0E"/>
    <w:rsid w:val="007A209A"/>
    <w:rsid w:val="007B0C03"/>
    <w:rsid w:val="007B56EE"/>
    <w:rsid w:val="007C1E31"/>
    <w:rsid w:val="007C2E7C"/>
    <w:rsid w:val="007E1496"/>
    <w:rsid w:val="007E1847"/>
    <w:rsid w:val="007E2A81"/>
    <w:rsid w:val="007F5571"/>
    <w:rsid w:val="008644CA"/>
    <w:rsid w:val="008675B2"/>
    <w:rsid w:val="00894FA0"/>
    <w:rsid w:val="008A6D14"/>
    <w:rsid w:val="008E4C32"/>
    <w:rsid w:val="0092279D"/>
    <w:rsid w:val="00934B86"/>
    <w:rsid w:val="009516D0"/>
    <w:rsid w:val="00955DFC"/>
    <w:rsid w:val="00985466"/>
    <w:rsid w:val="00990972"/>
    <w:rsid w:val="00994A93"/>
    <w:rsid w:val="009C4410"/>
    <w:rsid w:val="009E6762"/>
    <w:rsid w:val="009F0E8D"/>
    <w:rsid w:val="009F6887"/>
    <w:rsid w:val="00A13EFC"/>
    <w:rsid w:val="00A33C84"/>
    <w:rsid w:val="00A56B70"/>
    <w:rsid w:val="00A82B78"/>
    <w:rsid w:val="00A835B2"/>
    <w:rsid w:val="00AC14B0"/>
    <w:rsid w:val="00AC1ACD"/>
    <w:rsid w:val="00AC250E"/>
    <w:rsid w:val="00AF3C61"/>
    <w:rsid w:val="00B038FA"/>
    <w:rsid w:val="00B11297"/>
    <w:rsid w:val="00B146CC"/>
    <w:rsid w:val="00B41D79"/>
    <w:rsid w:val="00B445DD"/>
    <w:rsid w:val="00B74383"/>
    <w:rsid w:val="00B8674E"/>
    <w:rsid w:val="00B8707A"/>
    <w:rsid w:val="00BA4210"/>
    <w:rsid w:val="00BB0178"/>
    <w:rsid w:val="00BB2BEA"/>
    <w:rsid w:val="00BB351C"/>
    <w:rsid w:val="00BC661E"/>
    <w:rsid w:val="00C066BC"/>
    <w:rsid w:val="00C2250F"/>
    <w:rsid w:val="00C405FC"/>
    <w:rsid w:val="00C441B6"/>
    <w:rsid w:val="00C467E0"/>
    <w:rsid w:val="00C61A1B"/>
    <w:rsid w:val="00C7576A"/>
    <w:rsid w:val="00CA528F"/>
    <w:rsid w:val="00CD434E"/>
    <w:rsid w:val="00D077E5"/>
    <w:rsid w:val="00D113B0"/>
    <w:rsid w:val="00D279CB"/>
    <w:rsid w:val="00D3176E"/>
    <w:rsid w:val="00D336B6"/>
    <w:rsid w:val="00D351A3"/>
    <w:rsid w:val="00D44742"/>
    <w:rsid w:val="00D776E0"/>
    <w:rsid w:val="00D87295"/>
    <w:rsid w:val="00D87A34"/>
    <w:rsid w:val="00D96BDD"/>
    <w:rsid w:val="00DB0605"/>
    <w:rsid w:val="00DB3A8B"/>
    <w:rsid w:val="00DC2E1D"/>
    <w:rsid w:val="00DE4BCC"/>
    <w:rsid w:val="00DF38F3"/>
    <w:rsid w:val="00E10F5B"/>
    <w:rsid w:val="00E3449B"/>
    <w:rsid w:val="00E40E81"/>
    <w:rsid w:val="00E47E91"/>
    <w:rsid w:val="00E91C1C"/>
    <w:rsid w:val="00EA157B"/>
    <w:rsid w:val="00EA301D"/>
    <w:rsid w:val="00EB7B91"/>
    <w:rsid w:val="00EC52D1"/>
    <w:rsid w:val="00EC5BF5"/>
    <w:rsid w:val="00F07EAE"/>
    <w:rsid w:val="00F10587"/>
    <w:rsid w:val="00F30396"/>
    <w:rsid w:val="00F33D62"/>
    <w:rsid w:val="00F37692"/>
    <w:rsid w:val="00F51E42"/>
    <w:rsid w:val="00F663AE"/>
    <w:rsid w:val="00F74E32"/>
    <w:rsid w:val="00F7562D"/>
    <w:rsid w:val="00F900BE"/>
    <w:rsid w:val="00F95343"/>
    <w:rsid w:val="00F95BA9"/>
    <w:rsid w:val="00FA021C"/>
    <w:rsid w:val="00FA4FCB"/>
    <w:rsid w:val="00FA5EFB"/>
    <w:rsid w:val="00FC13FD"/>
    <w:rsid w:val="00FD191A"/>
    <w:rsid w:val="00FE5D1F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2BE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unhideWhenUsed/>
    <w:rsid w:val="005767B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98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4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4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3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0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0E51"/>
    <w:rsid w:val="000242E5"/>
    <w:rsid w:val="000C52D9"/>
    <w:rsid w:val="00237945"/>
    <w:rsid w:val="002469A9"/>
    <w:rsid w:val="0029010A"/>
    <w:rsid w:val="003E3490"/>
    <w:rsid w:val="00476E9E"/>
    <w:rsid w:val="00487A3A"/>
    <w:rsid w:val="004913AB"/>
    <w:rsid w:val="004F05F6"/>
    <w:rsid w:val="00517E07"/>
    <w:rsid w:val="00623A13"/>
    <w:rsid w:val="00686B19"/>
    <w:rsid w:val="00712F22"/>
    <w:rsid w:val="0075114A"/>
    <w:rsid w:val="00875C2A"/>
    <w:rsid w:val="008B27C6"/>
    <w:rsid w:val="008C2F1C"/>
    <w:rsid w:val="008D55CE"/>
    <w:rsid w:val="00951BDA"/>
    <w:rsid w:val="009C049B"/>
    <w:rsid w:val="009D7FEC"/>
    <w:rsid w:val="009F502E"/>
    <w:rsid w:val="00C153AF"/>
    <w:rsid w:val="00C1759D"/>
    <w:rsid w:val="00C20FA2"/>
    <w:rsid w:val="00C61CDB"/>
    <w:rsid w:val="00CC18FF"/>
    <w:rsid w:val="00CF0023"/>
    <w:rsid w:val="00D46D74"/>
    <w:rsid w:val="00D47C45"/>
    <w:rsid w:val="00D57713"/>
    <w:rsid w:val="00D657F2"/>
    <w:rsid w:val="00E367A4"/>
    <w:rsid w:val="00F32C46"/>
    <w:rsid w:val="00F5786D"/>
    <w:rsid w:val="00F80EC7"/>
    <w:rsid w:val="00FD6EBD"/>
    <w:rsid w:val="00FF5FD0"/>
    <w:rsid w:val="00FF6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7</Pages>
  <Words>93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2026-05-03T23:51:00Z</dcterms:created>
  <dcterms:modified xsi:type="dcterms:W3CDTF">2026-05-03T23:51:00Z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