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5DCC3E" w14:textId="50EE498D" w:rsidR="00953937" w:rsidRPr="00953937" w:rsidRDefault="00953937">
      <w:pPr>
        <w:rPr>
          <w:b/>
          <w:bCs/>
          <w:color w:val="FF0000"/>
          <w:sz w:val="24"/>
          <w:szCs w:val="24"/>
        </w:rPr>
      </w:pPr>
      <w:r>
        <w:rPr>
          <w:b/>
          <w:bCs/>
          <w:color w:val="FF0000"/>
          <w:sz w:val="24"/>
          <w:szCs w:val="24"/>
        </w:rPr>
        <w:t>STYLE REFERENCE NUMBER – LINK-PB-26-219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953937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35F0058E" w14:textId="77777777" w:rsidR="008A7BAF" w:rsidRDefault="00335B41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335B41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8A7BAF" w:rsidRPr="008A7BAF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Amphib/Water Ops Med</w:t>
            </w:r>
            <w:r w:rsidR="008A7BAF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</w:t>
            </w:r>
          </w:p>
          <w:p w14:paraId="5BA4441E" w14:textId="7E199222" w:rsidR="005C2CF2" w:rsidRPr="008A7BAF" w:rsidRDefault="008A7BAF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8A7BAF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Pouch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062A2C">
                  <w:rPr>
                    <w:color w:val="002060"/>
                  </w:rPr>
                  <w:t xml:space="preserve"> May 2</w:t>
                </w:r>
                <w:r w:rsidR="00D11E38">
                  <w:rPr>
                    <w:color w:val="002060"/>
                  </w:rPr>
                  <w:t>8</w:t>
                </w:r>
                <w:r w:rsidR="00062A2C">
                  <w:rPr>
                    <w:color w:val="002060"/>
                  </w:rPr>
                  <w:t>, 2026</w:t>
                </w:r>
              </w:sdtContent>
            </w:sdt>
          </w:p>
        </w:tc>
      </w:tr>
    </w:tbl>
    <w:p w14:paraId="3D6F9026" w14:textId="63948C9E" w:rsidR="00DE4BCC" w:rsidRDefault="00DE4BCC" w:rsidP="00DE4BCC">
      <w:pPr>
        <w:rPr>
          <w:b/>
          <w:bCs/>
          <w:color w:val="auto"/>
          <w:sz w:val="24"/>
          <w:szCs w:val="24"/>
        </w:rPr>
      </w:pPr>
    </w:p>
    <w:tbl>
      <w:tblPr>
        <w:tblStyle w:val="InvoiceTable"/>
        <w:tblW w:w="9308" w:type="dxa"/>
        <w:tblLook w:val="04A0" w:firstRow="1" w:lastRow="0" w:firstColumn="1" w:lastColumn="0" w:noHBand="0" w:noVBand="1"/>
        <w:tblDescription w:val="Bill To/Ship To"/>
      </w:tblPr>
      <w:tblGrid>
        <w:gridCol w:w="2273"/>
        <w:gridCol w:w="2257"/>
        <w:gridCol w:w="2389"/>
        <w:gridCol w:w="2389"/>
      </w:tblGrid>
      <w:tr w:rsidR="00553F57" w14:paraId="6E4D85F6" w14:textId="675ABEED" w:rsidTr="00553F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06"/>
        </w:trPr>
        <w:tc>
          <w:tcPr>
            <w:tcW w:w="2273" w:type="dxa"/>
          </w:tcPr>
          <w:p w14:paraId="1516192A" w14:textId="41A66580" w:rsidR="00553F57" w:rsidRPr="004D24EB" w:rsidRDefault="00553F57" w:rsidP="009A3836">
            <w:pPr>
              <w:rPr>
                <w:color w:val="auto"/>
              </w:rPr>
            </w:pPr>
            <w:bookmarkStart w:id="0" w:name="_Hlk230933811"/>
            <w:r w:rsidRPr="004D24EB">
              <w:rPr>
                <w:color w:val="auto"/>
              </w:rPr>
              <w:t>PO Number</w:t>
            </w:r>
          </w:p>
        </w:tc>
        <w:tc>
          <w:tcPr>
            <w:tcW w:w="2257" w:type="dxa"/>
          </w:tcPr>
          <w:p w14:paraId="0BD027F8" w14:textId="7E535C41" w:rsidR="00553F57" w:rsidRPr="004D24EB" w:rsidRDefault="00553F57" w:rsidP="009A3836">
            <w:pPr>
              <w:rPr>
                <w:color w:val="auto"/>
              </w:rPr>
            </w:pPr>
            <w:r w:rsidRPr="004D24EB">
              <w:rPr>
                <w:color w:val="auto"/>
              </w:rPr>
              <w:t>Product Cord</w:t>
            </w:r>
          </w:p>
        </w:tc>
        <w:tc>
          <w:tcPr>
            <w:tcW w:w="2389" w:type="dxa"/>
          </w:tcPr>
          <w:p w14:paraId="4B9A020D" w14:textId="2888557B" w:rsidR="00553F57" w:rsidRPr="004D24EB" w:rsidRDefault="00553F57" w:rsidP="009A3836">
            <w:pPr>
              <w:rPr>
                <w:color w:val="auto"/>
              </w:rPr>
            </w:pPr>
            <w:r w:rsidRPr="004D24EB">
              <w:rPr>
                <w:color w:val="auto"/>
              </w:rPr>
              <w:t>Color</w:t>
            </w:r>
          </w:p>
        </w:tc>
        <w:tc>
          <w:tcPr>
            <w:tcW w:w="2389" w:type="dxa"/>
          </w:tcPr>
          <w:p w14:paraId="1F5B89A1" w14:textId="1237AFA3" w:rsidR="00553F57" w:rsidRPr="004D24EB" w:rsidRDefault="00553F57" w:rsidP="009A3836">
            <w:pPr>
              <w:rPr>
                <w:color w:val="auto"/>
              </w:rPr>
            </w:pPr>
            <w:r>
              <w:rPr>
                <w:color w:val="auto"/>
              </w:rPr>
              <w:t>QTY</w:t>
            </w:r>
          </w:p>
        </w:tc>
      </w:tr>
      <w:tr w:rsidR="00553F57" w:rsidRPr="004D24EB" w14:paraId="2049333E" w14:textId="15BB9ED0" w:rsidTr="00553F57">
        <w:trPr>
          <w:trHeight w:val="248"/>
        </w:trPr>
        <w:tc>
          <w:tcPr>
            <w:tcW w:w="2273" w:type="dxa"/>
            <w:vAlign w:val="bottom"/>
          </w:tcPr>
          <w:p w14:paraId="2F191505" w14:textId="2F450609" w:rsidR="00553F57" w:rsidRPr="008A7BAF" w:rsidRDefault="00953937" w:rsidP="008A7BAF">
            <w:pPr>
              <w:rPr>
                <w:rFonts w:ascii="Calibri" w:hAnsi="Calibri" w:cs="Calibri"/>
                <w:sz w:val="20"/>
              </w:rPr>
            </w:pPr>
            <w:r w:rsidRPr="008A7BAF">
              <w:rPr>
                <w:rFonts w:ascii="Calibri" w:hAnsi="Calibri" w:cs="Calibri"/>
                <w:sz w:val="20"/>
              </w:rPr>
              <w:t>P1011926</w:t>
            </w:r>
          </w:p>
        </w:tc>
        <w:tc>
          <w:tcPr>
            <w:tcW w:w="2257" w:type="dxa"/>
            <w:vAlign w:val="bottom"/>
          </w:tcPr>
          <w:p w14:paraId="704834F5" w14:textId="1A9D1516" w:rsidR="00553F57" w:rsidRPr="007F5597" w:rsidRDefault="00553F57" w:rsidP="008A7BAF">
            <w:pPr>
              <w:rPr>
                <w:color w:val="auto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834853</w:t>
            </w:r>
          </w:p>
        </w:tc>
        <w:tc>
          <w:tcPr>
            <w:tcW w:w="2389" w:type="dxa"/>
            <w:vAlign w:val="bottom"/>
          </w:tcPr>
          <w:p w14:paraId="1D249A89" w14:textId="2359D6CD" w:rsidR="00553F57" w:rsidRPr="004D24EB" w:rsidRDefault="00553F57" w:rsidP="008A7BAF">
            <w:pPr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MCAM</w:t>
            </w:r>
          </w:p>
        </w:tc>
        <w:tc>
          <w:tcPr>
            <w:tcW w:w="2389" w:type="dxa"/>
          </w:tcPr>
          <w:p w14:paraId="59C84350" w14:textId="77777777" w:rsidR="00553F57" w:rsidRDefault="00553F57" w:rsidP="008A7BAF">
            <w:pPr>
              <w:rPr>
                <w:rFonts w:ascii="Calibri" w:hAnsi="Calibri" w:cs="Calibri"/>
                <w:szCs w:val="18"/>
              </w:rPr>
            </w:pPr>
          </w:p>
        </w:tc>
      </w:tr>
      <w:tr w:rsidR="00553F57" w:rsidRPr="004D24EB" w14:paraId="2EE9E5A7" w14:textId="72CB4547" w:rsidTr="00553F57">
        <w:trPr>
          <w:trHeight w:val="434"/>
        </w:trPr>
        <w:tc>
          <w:tcPr>
            <w:tcW w:w="2273" w:type="dxa"/>
            <w:vAlign w:val="bottom"/>
          </w:tcPr>
          <w:p w14:paraId="333F9137" w14:textId="57FF2C4C" w:rsidR="00553F57" w:rsidRPr="005442D1" w:rsidRDefault="00953937" w:rsidP="008A7BAF">
            <w:pPr>
              <w:rPr>
                <w:rFonts w:ascii="Calibri" w:hAnsi="Calibri" w:cs="Calibri"/>
                <w:sz w:val="20"/>
              </w:rPr>
            </w:pPr>
            <w:r w:rsidRPr="008A7BAF">
              <w:rPr>
                <w:rFonts w:ascii="Calibri" w:hAnsi="Calibri" w:cs="Calibri"/>
                <w:sz w:val="20"/>
              </w:rPr>
              <w:t>P1011926</w:t>
            </w:r>
          </w:p>
        </w:tc>
        <w:tc>
          <w:tcPr>
            <w:tcW w:w="2257" w:type="dxa"/>
            <w:vAlign w:val="bottom"/>
          </w:tcPr>
          <w:p w14:paraId="28B2AD98" w14:textId="587C6ED1" w:rsidR="00553F57" w:rsidRPr="007F5597" w:rsidRDefault="00553F57" w:rsidP="008A7BAF">
            <w:pPr>
              <w:rPr>
                <w:color w:val="auto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834875</w:t>
            </w:r>
          </w:p>
        </w:tc>
        <w:tc>
          <w:tcPr>
            <w:tcW w:w="2389" w:type="dxa"/>
            <w:vAlign w:val="bottom"/>
          </w:tcPr>
          <w:p w14:paraId="69BA660D" w14:textId="3335F8FC" w:rsidR="00553F57" w:rsidRDefault="00553F57" w:rsidP="008A7BAF">
            <w:pPr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BLACK</w:t>
            </w:r>
          </w:p>
        </w:tc>
        <w:tc>
          <w:tcPr>
            <w:tcW w:w="2389" w:type="dxa"/>
          </w:tcPr>
          <w:p w14:paraId="7B2DA03D" w14:textId="77777777" w:rsidR="00553F57" w:rsidRDefault="00553F57" w:rsidP="008A7BAF">
            <w:pPr>
              <w:rPr>
                <w:rFonts w:ascii="Calibri" w:hAnsi="Calibri" w:cs="Calibri"/>
                <w:szCs w:val="18"/>
              </w:rPr>
            </w:pPr>
          </w:p>
        </w:tc>
      </w:tr>
      <w:tr w:rsidR="00553F57" w:rsidRPr="004D24EB" w14:paraId="732C30DE" w14:textId="20693049" w:rsidTr="00553F57">
        <w:trPr>
          <w:trHeight w:val="434"/>
        </w:trPr>
        <w:tc>
          <w:tcPr>
            <w:tcW w:w="2273" w:type="dxa"/>
            <w:vAlign w:val="bottom"/>
          </w:tcPr>
          <w:p w14:paraId="5E1C04D8" w14:textId="6ADB1865" w:rsidR="00553F57" w:rsidRPr="005442D1" w:rsidRDefault="00953937" w:rsidP="008A7BAF">
            <w:pPr>
              <w:rPr>
                <w:rFonts w:ascii="Calibri" w:hAnsi="Calibri" w:cs="Calibri"/>
                <w:sz w:val="20"/>
              </w:rPr>
            </w:pPr>
            <w:r w:rsidRPr="008A7BAF">
              <w:rPr>
                <w:rFonts w:ascii="Calibri" w:hAnsi="Calibri" w:cs="Calibri"/>
                <w:sz w:val="20"/>
              </w:rPr>
              <w:t>P1011926</w:t>
            </w:r>
          </w:p>
        </w:tc>
        <w:tc>
          <w:tcPr>
            <w:tcW w:w="2257" w:type="dxa"/>
            <w:vAlign w:val="bottom"/>
          </w:tcPr>
          <w:p w14:paraId="73F2AFC0" w14:textId="73185B82" w:rsidR="00553F57" w:rsidRPr="007F5597" w:rsidRDefault="00553F57" w:rsidP="008A7BAF">
            <w:pPr>
              <w:rPr>
                <w:color w:val="auto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842090</w:t>
            </w:r>
          </w:p>
        </w:tc>
        <w:tc>
          <w:tcPr>
            <w:tcW w:w="2389" w:type="dxa"/>
            <w:vAlign w:val="bottom"/>
          </w:tcPr>
          <w:p w14:paraId="404D5E6C" w14:textId="1050FF8A" w:rsidR="00553F57" w:rsidRDefault="00553F57" w:rsidP="008A7BAF">
            <w:pPr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MC Tropic</w:t>
            </w:r>
          </w:p>
        </w:tc>
        <w:tc>
          <w:tcPr>
            <w:tcW w:w="2389" w:type="dxa"/>
          </w:tcPr>
          <w:p w14:paraId="7E6E1830" w14:textId="77777777" w:rsidR="00553F57" w:rsidRDefault="00553F57" w:rsidP="008A7BAF">
            <w:pPr>
              <w:rPr>
                <w:rFonts w:ascii="Calibri" w:hAnsi="Calibri" w:cs="Calibri"/>
                <w:szCs w:val="18"/>
              </w:rPr>
            </w:pPr>
          </w:p>
        </w:tc>
      </w:tr>
      <w:tr w:rsidR="00553F57" w:rsidRPr="004D24EB" w14:paraId="1DD87250" w14:textId="60A2E811" w:rsidTr="00553F57">
        <w:trPr>
          <w:trHeight w:val="434"/>
        </w:trPr>
        <w:tc>
          <w:tcPr>
            <w:tcW w:w="2273" w:type="dxa"/>
            <w:vAlign w:val="bottom"/>
          </w:tcPr>
          <w:p w14:paraId="015BBA79" w14:textId="6DCF7488" w:rsidR="00553F57" w:rsidRPr="005442D1" w:rsidRDefault="00953937" w:rsidP="008A7BAF">
            <w:pPr>
              <w:rPr>
                <w:rFonts w:ascii="Calibri" w:hAnsi="Calibri" w:cs="Calibri"/>
                <w:sz w:val="20"/>
              </w:rPr>
            </w:pPr>
            <w:r w:rsidRPr="008A7BAF">
              <w:rPr>
                <w:rFonts w:ascii="Calibri" w:hAnsi="Calibri" w:cs="Calibri"/>
                <w:sz w:val="20"/>
              </w:rPr>
              <w:t>P1011926</w:t>
            </w:r>
          </w:p>
        </w:tc>
        <w:tc>
          <w:tcPr>
            <w:tcW w:w="2257" w:type="dxa"/>
            <w:vAlign w:val="bottom"/>
          </w:tcPr>
          <w:p w14:paraId="370D7752" w14:textId="04F3814D" w:rsidR="00553F57" w:rsidRPr="007F5597" w:rsidRDefault="00553F57" w:rsidP="008A7BAF">
            <w:pPr>
              <w:rPr>
                <w:color w:val="auto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842091</w:t>
            </w:r>
          </w:p>
        </w:tc>
        <w:tc>
          <w:tcPr>
            <w:tcW w:w="2389" w:type="dxa"/>
            <w:vAlign w:val="bottom"/>
          </w:tcPr>
          <w:p w14:paraId="1AA74395" w14:textId="7F10A14E" w:rsidR="00553F57" w:rsidRDefault="00553F57" w:rsidP="008A7BAF">
            <w:pPr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RG</w:t>
            </w:r>
          </w:p>
        </w:tc>
        <w:tc>
          <w:tcPr>
            <w:tcW w:w="2389" w:type="dxa"/>
          </w:tcPr>
          <w:p w14:paraId="64ADAD1D" w14:textId="77777777" w:rsidR="00553F57" w:rsidRDefault="00553F57" w:rsidP="008A7BAF">
            <w:pPr>
              <w:rPr>
                <w:rFonts w:ascii="Calibri" w:hAnsi="Calibri" w:cs="Calibri"/>
                <w:szCs w:val="18"/>
              </w:rPr>
            </w:pPr>
          </w:p>
        </w:tc>
      </w:tr>
      <w:tr w:rsidR="00553F57" w:rsidRPr="004D24EB" w14:paraId="5CDD2396" w14:textId="77777777" w:rsidTr="00953937">
        <w:trPr>
          <w:trHeight w:val="434"/>
        </w:trPr>
        <w:tc>
          <w:tcPr>
            <w:tcW w:w="2273" w:type="dxa"/>
            <w:shd w:val="clear" w:color="auto" w:fill="FFFF00"/>
            <w:vAlign w:val="bottom"/>
          </w:tcPr>
          <w:p w14:paraId="5A3EF78B" w14:textId="0B2125E8" w:rsidR="00553F57" w:rsidRPr="005442D1" w:rsidRDefault="00553F57" w:rsidP="008A7BAF">
            <w:pPr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PO-00793</w:t>
            </w:r>
          </w:p>
        </w:tc>
        <w:tc>
          <w:tcPr>
            <w:tcW w:w="2257" w:type="dxa"/>
            <w:shd w:val="clear" w:color="auto" w:fill="FFFF00"/>
            <w:vAlign w:val="bottom"/>
          </w:tcPr>
          <w:p w14:paraId="3CAB66DD" w14:textId="3283EB74" w:rsidR="00553F57" w:rsidRDefault="00553F57" w:rsidP="008A7BAF">
            <w:pPr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838207</w:t>
            </w:r>
          </w:p>
        </w:tc>
        <w:tc>
          <w:tcPr>
            <w:tcW w:w="2389" w:type="dxa"/>
            <w:shd w:val="clear" w:color="auto" w:fill="FFFF00"/>
            <w:vAlign w:val="bottom"/>
          </w:tcPr>
          <w:p w14:paraId="1695FE2F" w14:textId="487436D6" w:rsidR="00553F57" w:rsidRDefault="00553F57" w:rsidP="008A7BAF">
            <w:pPr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KUMUL</w:t>
            </w:r>
          </w:p>
        </w:tc>
        <w:tc>
          <w:tcPr>
            <w:tcW w:w="2389" w:type="dxa"/>
            <w:shd w:val="clear" w:color="auto" w:fill="FFFF00"/>
          </w:tcPr>
          <w:p w14:paraId="13451902" w14:textId="4C1917F2" w:rsidR="00553F57" w:rsidRDefault="00553F57" w:rsidP="008A7BAF">
            <w:pPr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100pcs</w:t>
            </w:r>
          </w:p>
        </w:tc>
      </w:tr>
    </w:tbl>
    <w:tbl>
      <w:tblPr>
        <w:tblStyle w:val="InvoiceTable"/>
        <w:tblpPr w:leftFromText="180" w:rightFromText="180" w:vertAnchor="text" w:horzAnchor="margin" w:tblpY="466"/>
        <w:tblW w:w="5076" w:type="pct"/>
        <w:tblLook w:val="04A0" w:firstRow="1" w:lastRow="0" w:firstColumn="1" w:lastColumn="0" w:noHBand="0" w:noVBand="1"/>
        <w:tblDescription w:val="Bill To/Ship To"/>
      </w:tblPr>
      <w:tblGrid>
        <w:gridCol w:w="10608"/>
      </w:tblGrid>
      <w:tr w:rsidR="00F44979" w:rsidRPr="00DE4BCC" w14:paraId="297C77E6" w14:textId="77777777" w:rsidTr="0095393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3"/>
        </w:trPr>
        <w:tc>
          <w:tcPr>
            <w:tcW w:w="5000" w:type="pct"/>
          </w:tcPr>
          <w:bookmarkEnd w:id="0"/>
          <w:p w14:paraId="71BE3823" w14:textId="7FD67896" w:rsidR="00F44979" w:rsidRPr="00DE4BCC" w:rsidRDefault="00F44979" w:rsidP="00F44979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>I</w:t>
            </w:r>
            <w:r>
              <w:rPr>
                <w:color w:val="auto"/>
                <w:sz w:val="20"/>
                <w:szCs w:val="22"/>
              </w:rPr>
              <w:t>m</w:t>
            </w:r>
            <w:r w:rsidRPr="00711EBF">
              <w:rPr>
                <w:color w:val="auto"/>
                <w:sz w:val="20"/>
                <w:szCs w:val="22"/>
              </w:rPr>
              <w:t xml:space="preserve">ages </w:t>
            </w:r>
          </w:p>
        </w:tc>
      </w:tr>
      <w:tr w:rsidR="00F44979" w:rsidRPr="00DE4BCC" w14:paraId="3B4017A1" w14:textId="77777777" w:rsidTr="00953937">
        <w:trPr>
          <w:trHeight w:val="8324"/>
        </w:trPr>
        <w:tc>
          <w:tcPr>
            <w:tcW w:w="5000" w:type="pct"/>
          </w:tcPr>
          <w:p w14:paraId="069F710F" w14:textId="621D6495" w:rsidR="008A7BAF" w:rsidRPr="008A7BAF" w:rsidRDefault="00062A2C" w:rsidP="008A7BAF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366A0EA4" wp14:editId="4440A352">
                      <wp:simplePos x="0" y="0"/>
                      <wp:positionH relativeFrom="column">
                        <wp:posOffset>4352199</wp:posOffset>
                      </wp:positionH>
                      <wp:positionV relativeFrom="paragraph">
                        <wp:posOffset>151493</wp:posOffset>
                      </wp:positionV>
                      <wp:extent cx="1461135" cy="2547257"/>
                      <wp:effectExtent l="0" t="0" r="24765" b="24765"/>
                      <wp:wrapNone/>
                      <wp:docPr id="1261412232" name="Text Box 12614122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61135" cy="254725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96A6419" w14:textId="77777777" w:rsidR="00F44979" w:rsidRDefault="00F44979" w:rsidP="00F44979">
                                  <w:r>
                                    <w:t>Item: CODURA 500D</w:t>
                                  </w:r>
                                </w:p>
                                <w:p w14:paraId="218EE4FB" w14:textId="0D4A6B60" w:rsidR="00F44979" w:rsidRDefault="00F44979" w:rsidP="00F44979">
                                  <w:r>
                                    <w:t xml:space="preserve">Style Color: </w:t>
                                  </w:r>
                                  <w:r w:rsidR="008A7BAF">
                                    <w:t>MCAM</w:t>
                                  </w:r>
                                </w:p>
                                <w:p w14:paraId="01F3391E" w14:textId="402295B2" w:rsidR="00F44979" w:rsidRDefault="00F44979" w:rsidP="00F44979">
                                  <w:r>
                                    <w:t xml:space="preserve">RM Color: </w:t>
                                  </w:r>
                                  <w:r w:rsidR="008A7BAF">
                                    <w:t>MCAM</w:t>
                                  </w:r>
                                </w:p>
                                <w:p w14:paraId="6AE2F5C2" w14:textId="0137180C" w:rsidR="00F44979" w:rsidRDefault="00F44979" w:rsidP="00F44979">
                                  <w:r>
                                    <w:t xml:space="preserve">Style Color: </w:t>
                                  </w:r>
                                  <w:r w:rsidR="008A7BAF">
                                    <w:t>BLACK</w:t>
                                  </w:r>
                                </w:p>
                                <w:p w14:paraId="1FFB06B9" w14:textId="3BB2AA5C" w:rsidR="00F44979" w:rsidRDefault="00F44979" w:rsidP="00F44979">
                                  <w:r>
                                    <w:t xml:space="preserve">RM Color: </w:t>
                                  </w:r>
                                  <w:r w:rsidR="008A7BAF">
                                    <w:t>BLACK</w:t>
                                  </w:r>
                                </w:p>
                                <w:p w14:paraId="7C3D9955" w14:textId="74D62E89" w:rsidR="00F44979" w:rsidRDefault="00F44979" w:rsidP="00F44979">
                                  <w:r>
                                    <w:t xml:space="preserve">Style Color: </w:t>
                                  </w:r>
                                  <w:r w:rsidR="008A7BAF">
                                    <w:t>MC TROPIC</w:t>
                                  </w:r>
                                </w:p>
                                <w:p w14:paraId="62303F92" w14:textId="42195C12" w:rsidR="00F44979" w:rsidRDefault="00F44979" w:rsidP="00F44979">
                                  <w:r>
                                    <w:t xml:space="preserve">RM Color: </w:t>
                                  </w:r>
                                  <w:r w:rsidR="008A7BAF">
                                    <w:t>MC TROPIC</w:t>
                                  </w:r>
                                </w:p>
                                <w:p w14:paraId="7003C13E" w14:textId="17F5E46C" w:rsidR="00F44979" w:rsidRPr="003503AC" w:rsidRDefault="00F44979" w:rsidP="00F44979">
                                  <w:r w:rsidRPr="003503AC">
                                    <w:t xml:space="preserve">Style Color: </w:t>
                                  </w:r>
                                  <w:r w:rsidR="003503AC" w:rsidRPr="003503AC">
                                    <w:t>R</w:t>
                                  </w:r>
                                  <w:r w:rsidR="008A7BAF">
                                    <w:t>G</w:t>
                                  </w:r>
                                </w:p>
                                <w:p w14:paraId="2F163860" w14:textId="2AE447C4" w:rsidR="003503AC" w:rsidRDefault="00F44979" w:rsidP="003503AC">
                                  <w:r w:rsidRPr="003503AC">
                                    <w:t xml:space="preserve">RM Color: </w:t>
                                  </w:r>
                                  <w:r w:rsidR="008A7BAF">
                                    <w:t>RG</w:t>
                                  </w:r>
                                </w:p>
                                <w:p w14:paraId="1EF95139" w14:textId="38AD4C94" w:rsidR="00062A2C" w:rsidRPr="003503AC" w:rsidRDefault="00062A2C" w:rsidP="00062A2C">
                                  <w:r w:rsidRPr="003503AC">
                                    <w:t xml:space="preserve">Style Color: </w:t>
                                  </w:r>
                                  <w:r>
                                    <w:t>KUMUL</w:t>
                                  </w:r>
                                </w:p>
                                <w:p w14:paraId="5DADCA80" w14:textId="36FA5D6C" w:rsidR="00062A2C" w:rsidRPr="003503AC" w:rsidRDefault="00062A2C" w:rsidP="00062A2C">
                                  <w:r w:rsidRPr="003503AC">
                                    <w:t xml:space="preserve">RM Color: </w:t>
                                  </w:r>
                                  <w:r>
                                    <w:t>KUMUL</w:t>
                                  </w:r>
                                </w:p>
                                <w:p w14:paraId="12A1F895" w14:textId="77777777" w:rsidR="00062A2C" w:rsidRPr="003503AC" w:rsidRDefault="00062A2C" w:rsidP="003503AC"/>
                                <w:p w14:paraId="75ECDC13" w14:textId="77777777" w:rsidR="00F44979" w:rsidRDefault="00F44979" w:rsidP="00F44979"/>
                                <w:p w14:paraId="1AC3B872" w14:textId="77777777" w:rsidR="00F44979" w:rsidRDefault="00F44979" w:rsidP="00F4497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66A0EA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261412232" o:spid="_x0000_s1026" type="#_x0000_t202" style="position:absolute;margin-left:342.7pt;margin-top:11.95pt;width:115.05pt;height:200.5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" fillcolor="white [3201]" strokeweight=".5pt">
                      <v:textbox>
                        <w:txbxContent>
                          <w:p w14:paraId="196A6419" w14:textId="77777777" w:rsidR="00F44979" w:rsidRDefault="00F44979" w:rsidP="00F44979">
                            <w:r>
                              <w:t>Item: CODURA 500D</w:t>
                            </w:r>
                          </w:p>
                          <w:p w14:paraId="218EE4FB" w14:textId="0D4A6B60" w:rsidR="00F44979" w:rsidRDefault="00F44979" w:rsidP="00F44979">
                            <w:r>
                              <w:t xml:space="preserve">Style Color: </w:t>
                            </w:r>
                            <w:r w:rsidR="008A7BAF">
                              <w:t>MCAM</w:t>
                            </w:r>
                          </w:p>
                          <w:p w14:paraId="01F3391E" w14:textId="402295B2" w:rsidR="00F44979" w:rsidRDefault="00F44979" w:rsidP="00F44979">
                            <w:r>
                              <w:t xml:space="preserve">RM Color: </w:t>
                            </w:r>
                            <w:r w:rsidR="008A7BAF">
                              <w:t>MCAM</w:t>
                            </w:r>
                          </w:p>
                          <w:p w14:paraId="6AE2F5C2" w14:textId="0137180C" w:rsidR="00F44979" w:rsidRDefault="00F44979" w:rsidP="00F44979">
                            <w:r>
                              <w:t xml:space="preserve">Style Color: </w:t>
                            </w:r>
                            <w:r w:rsidR="008A7BAF">
                              <w:t>BLACK</w:t>
                            </w:r>
                          </w:p>
                          <w:p w14:paraId="1FFB06B9" w14:textId="3BB2AA5C" w:rsidR="00F44979" w:rsidRDefault="00F44979" w:rsidP="00F44979">
                            <w:r>
                              <w:t xml:space="preserve">RM Color: </w:t>
                            </w:r>
                            <w:r w:rsidR="008A7BAF">
                              <w:t>BLACK</w:t>
                            </w:r>
                          </w:p>
                          <w:p w14:paraId="7C3D9955" w14:textId="74D62E89" w:rsidR="00F44979" w:rsidRDefault="00F44979" w:rsidP="00F44979">
                            <w:r>
                              <w:t xml:space="preserve">Style Color: </w:t>
                            </w:r>
                            <w:r w:rsidR="008A7BAF">
                              <w:t>MC TROPIC</w:t>
                            </w:r>
                          </w:p>
                          <w:p w14:paraId="62303F92" w14:textId="42195C12" w:rsidR="00F44979" w:rsidRDefault="00F44979" w:rsidP="00F44979">
                            <w:r>
                              <w:t xml:space="preserve">RM Color: </w:t>
                            </w:r>
                            <w:r w:rsidR="008A7BAF">
                              <w:t>MC TROPIC</w:t>
                            </w:r>
                          </w:p>
                          <w:p w14:paraId="7003C13E" w14:textId="17F5E46C" w:rsidR="00F44979" w:rsidRPr="003503AC" w:rsidRDefault="00F44979" w:rsidP="00F44979">
                            <w:r w:rsidRPr="003503AC">
                              <w:t xml:space="preserve">Style Color: </w:t>
                            </w:r>
                            <w:r w:rsidR="003503AC" w:rsidRPr="003503AC">
                              <w:t>R</w:t>
                            </w:r>
                            <w:r w:rsidR="008A7BAF">
                              <w:t>G</w:t>
                            </w:r>
                          </w:p>
                          <w:p w14:paraId="2F163860" w14:textId="2AE447C4" w:rsidR="003503AC" w:rsidRDefault="00F44979" w:rsidP="003503AC">
                            <w:r w:rsidRPr="003503AC">
                              <w:t xml:space="preserve">RM Color: </w:t>
                            </w:r>
                            <w:r w:rsidR="008A7BAF">
                              <w:t>RG</w:t>
                            </w:r>
                          </w:p>
                          <w:p w14:paraId="1EF95139" w14:textId="38AD4C94" w:rsidR="00062A2C" w:rsidRPr="003503AC" w:rsidRDefault="00062A2C" w:rsidP="00062A2C">
                            <w:r w:rsidRPr="003503AC">
                              <w:t xml:space="preserve">Style Color: </w:t>
                            </w:r>
                            <w:r>
                              <w:t>KUMUL</w:t>
                            </w:r>
                          </w:p>
                          <w:p w14:paraId="5DADCA80" w14:textId="36FA5D6C" w:rsidR="00062A2C" w:rsidRPr="003503AC" w:rsidRDefault="00062A2C" w:rsidP="00062A2C">
                            <w:r w:rsidRPr="003503AC">
                              <w:t xml:space="preserve">RM Color: </w:t>
                            </w:r>
                            <w:r>
                              <w:t>KUMUL</w:t>
                            </w:r>
                          </w:p>
                          <w:p w14:paraId="12A1F895" w14:textId="77777777" w:rsidR="00062A2C" w:rsidRPr="003503AC" w:rsidRDefault="00062A2C" w:rsidP="003503AC"/>
                          <w:p w14:paraId="75ECDC13" w14:textId="77777777" w:rsidR="00F44979" w:rsidRDefault="00F44979" w:rsidP="00F44979"/>
                          <w:p w14:paraId="1AC3B872" w14:textId="77777777" w:rsidR="00F44979" w:rsidRDefault="00F44979" w:rsidP="00F44979"/>
                        </w:txbxContent>
                      </v:textbox>
                    </v:shape>
                  </w:pict>
                </mc:Fallback>
              </mc:AlternateContent>
            </w:r>
            <w:r w:rsidR="008A7BA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7A9AA1C3" wp14:editId="4EDFB43F">
                      <wp:simplePos x="0" y="0"/>
                      <wp:positionH relativeFrom="column">
                        <wp:posOffset>1779211</wp:posOffset>
                      </wp:positionH>
                      <wp:positionV relativeFrom="paragraph">
                        <wp:posOffset>310804</wp:posOffset>
                      </wp:positionV>
                      <wp:extent cx="2587337" cy="282632"/>
                      <wp:effectExtent l="38100" t="0" r="22860" b="79375"/>
                      <wp:wrapNone/>
                      <wp:docPr id="36" name="Straight Arrow Connector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587337" cy="28263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1F5B53B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36" o:spid="_x0000_s1026" type="#_x0000_t32" style="position:absolute;margin-left:140.1pt;margin-top:24.45pt;width:203.75pt;height:22.25pt;flip:x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8A7BAF" w:rsidRPr="008A7BAF">
              <w:rPr>
                <w:noProof/>
              </w:rPr>
              <w:drawing>
                <wp:anchor distT="0" distB="0" distL="114300" distR="114300" simplePos="0" relativeHeight="251911168" behindDoc="1" locked="0" layoutInCell="1" allowOverlap="1" wp14:anchorId="053613BA" wp14:editId="683A6EB2">
                  <wp:simplePos x="0" y="0"/>
                  <wp:positionH relativeFrom="column">
                    <wp:posOffset>521519</wp:posOffset>
                  </wp:positionH>
                  <wp:positionV relativeFrom="paragraph">
                    <wp:posOffset>-404158</wp:posOffset>
                  </wp:positionV>
                  <wp:extent cx="1358784" cy="2412558"/>
                  <wp:effectExtent l="6350" t="0" r="635" b="635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30" t="7439" r="14227" b="1303"/>
                          <a:stretch/>
                        </pic:blipFill>
                        <pic:spPr bwMode="auto">
                          <a:xfrm rot="16200000">
                            <a:off x="0" y="0"/>
                            <a:ext cx="1368576" cy="2429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A7BAF">
              <w:t xml:space="preserve"> </w:t>
            </w:r>
          </w:p>
          <w:p w14:paraId="3E8B2B86" w14:textId="2DC0FF8D" w:rsidR="00F44979" w:rsidRDefault="00F44979" w:rsidP="00F44979">
            <w:pPr>
              <w:tabs>
                <w:tab w:val="left" w:pos="10320"/>
              </w:tabs>
            </w:pPr>
            <w:r>
              <w:tab/>
            </w:r>
          </w:p>
          <w:p w14:paraId="7C117C22" w14:textId="673E0955" w:rsidR="00F44979" w:rsidRDefault="00F44979" w:rsidP="00F44979"/>
          <w:p w14:paraId="45D416FE" w14:textId="2A21BAA0" w:rsidR="00F44979" w:rsidRDefault="00062A2C" w:rsidP="00F4497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 wp14:anchorId="62431C44" wp14:editId="4AB24A58">
                      <wp:simplePos x="0" y="0"/>
                      <wp:positionH relativeFrom="column">
                        <wp:posOffset>2528842</wp:posOffset>
                      </wp:positionH>
                      <wp:positionV relativeFrom="paragraph">
                        <wp:posOffset>14514</wp:posOffset>
                      </wp:positionV>
                      <wp:extent cx="1719943" cy="2073729"/>
                      <wp:effectExtent l="0" t="0" r="13970" b="22225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19943" cy="207372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5092B2F" w14:textId="77777777" w:rsidR="00F44979" w:rsidRDefault="00F44979" w:rsidP="00F44979">
                                  <w:r>
                                    <w:t>Item: VELCRO LOOP 50MM</w:t>
                                  </w:r>
                                </w:p>
                                <w:p w14:paraId="371F18AA" w14:textId="77777777" w:rsidR="008A7BAF" w:rsidRDefault="008A7BAF" w:rsidP="008A7BAF">
                                  <w:r>
                                    <w:t>Style Color: MCAM</w:t>
                                  </w:r>
                                </w:p>
                                <w:p w14:paraId="3F01FC63" w14:textId="77777777" w:rsidR="008A7BAF" w:rsidRDefault="008A7BAF" w:rsidP="008A7BAF">
                                  <w:r>
                                    <w:t>RM Color: MCAM</w:t>
                                  </w:r>
                                </w:p>
                                <w:p w14:paraId="4A3C3882" w14:textId="6AFB0CAE" w:rsidR="008A7BAF" w:rsidRDefault="008A7BAF" w:rsidP="008A7BAF">
                                  <w:r>
                                    <w:t>Style Color: BLACK</w:t>
                                  </w:r>
                                  <w:r w:rsidR="00062A2C">
                                    <w:t xml:space="preserve"> / KUMUL</w:t>
                                  </w:r>
                                </w:p>
                                <w:p w14:paraId="0350A534" w14:textId="77777777" w:rsidR="008A7BAF" w:rsidRDefault="008A7BAF" w:rsidP="008A7BAF">
                                  <w:r>
                                    <w:t>RM Color: BLACK</w:t>
                                  </w:r>
                                </w:p>
                                <w:p w14:paraId="47DE646D" w14:textId="77777777" w:rsidR="008A7BAF" w:rsidRDefault="008A7BAF" w:rsidP="008A7BAF">
                                  <w:r>
                                    <w:t>Style Color: MC TROPIC</w:t>
                                  </w:r>
                                </w:p>
                                <w:p w14:paraId="39BF8DB4" w14:textId="77777777" w:rsidR="008A7BAF" w:rsidRDefault="008A7BAF" w:rsidP="008A7BAF">
                                  <w:r>
                                    <w:t>RM Color: MC TROPIC</w:t>
                                  </w:r>
                                </w:p>
                                <w:p w14:paraId="04AC16A6" w14:textId="77777777" w:rsidR="008A7BAF" w:rsidRPr="003503AC" w:rsidRDefault="008A7BAF" w:rsidP="008A7BAF">
                                  <w:r w:rsidRPr="003503AC">
                                    <w:t>Style Color: R</w:t>
                                  </w:r>
                                  <w:r>
                                    <w:t>G</w:t>
                                  </w:r>
                                </w:p>
                                <w:p w14:paraId="58ED9321" w14:textId="77777777" w:rsidR="008A7BAF" w:rsidRPr="003503AC" w:rsidRDefault="008A7BAF" w:rsidP="008A7BAF">
                                  <w:r w:rsidRPr="003503AC">
                                    <w:t xml:space="preserve">RM Color: </w:t>
                                  </w:r>
                                  <w:r>
                                    <w:t>RG</w:t>
                                  </w:r>
                                </w:p>
                                <w:p w14:paraId="633099CF" w14:textId="5197068F" w:rsidR="00F44979" w:rsidRDefault="00F44979" w:rsidP="003503A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431C44" id="Text Box 22" o:spid="_x0000_s1027" type="#_x0000_t202" style="position:absolute;margin-left:199.1pt;margin-top:1.15pt;width:135.45pt;height:163.3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" fillcolor="white [3201]" strokeweight=".5pt">
                      <v:textbox>
                        <w:txbxContent>
                          <w:p w14:paraId="35092B2F" w14:textId="77777777" w:rsidR="00F44979" w:rsidRDefault="00F44979" w:rsidP="00F44979">
                            <w:r>
                              <w:t>Item: VELCRO LOOP 50MM</w:t>
                            </w:r>
                          </w:p>
                          <w:p w14:paraId="371F18AA" w14:textId="77777777" w:rsidR="008A7BAF" w:rsidRDefault="008A7BAF" w:rsidP="008A7BAF">
                            <w:r>
                              <w:t>Style Color: MCAM</w:t>
                            </w:r>
                          </w:p>
                          <w:p w14:paraId="3F01FC63" w14:textId="77777777" w:rsidR="008A7BAF" w:rsidRDefault="008A7BAF" w:rsidP="008A7BAF">
                            <w:r>
                              <w:t>RM Color: MCAM</w:t>
                            </w:r>
                          </w:p>
                          <w:p w14:paraId="4A3C3882" w14:textId="6AFB0CAE" w:rsidR="008A7BAF" w:rsidRDefault="008A7BAF" w:rsidP="008A7BAF">
                            <w:r>
                              <w:t>Style Color: BLACK</w:t>
                            </w:r>
                            <w:r w:rsidR="00062A2C">
                              <w:t xml:space="preserve"> / KUMUL</w:t>
                            </w:r>
                          </w:p>
                          <w:p w14:paraId="0350A534" w14:textId="77777777" w:rsidR="008A7BAF" w:rsidRDefault="008A7BAF" w:rsidP="008A7BAF">
                            <w:r>
                              <w:t>RM Color: BLACK</w:t>
                            </w:r>
                          </w:p>
                          <w:p w14:paraId="47DE646D" w14:textId="77777777" w:rsidR="008A7BAF" w:rsidRDefault="008A7BAF" w:rsidP="008A7BAF">
                            <w:r>
                              <w:t>Style Color: MC TROPIC</w:t>
                            </w:r>
                          </w:p>
                          <w:p w14:paraId="39BF8DB4" w14:textId="77777777" w:rsidR="008A7BAF" w:rsidRDefault="008A7BAF" w:rsidP="008A7BAF">
                            <w:r>
                              <w:t>RM Color: MC TROPIC</w:t>
                            </w:r>
                          </w:p>
                          <w:p w14:paraId="04AC16A6" w14:textId="77777777" w:rsidR="008A7BAF" w:rsidRPr="003503AC" w:rsidRDefault="008A7BAF" w:rsidP="008A7BAF">
                            <w:r w:rsidRPr="003503AC">
                              <w:t>Style Color: R</w:t>
                            </w:r>
                            <w:r>
                              <w:t>G</w:t>
                            </w:r>
                          </w:p>
                          <w:p w14:paraId="58ED9321" w14:textId="77777777" w:rsidR="008A7BAF" w:rsidRPr="003503AC" w:rsidRDefault="008A7BAF" w:rsidP="008A7BAF">
                            <w:r w:rsidRPr="003503AC">
                              <w:t xml:space="preserve">RM Color: </w:t>
                            </w:r>
                            <w:r>
                              <w:t>RG</w:t>
                            </w:r>
                          </w:p>
                          <w:p w14:paraId="633099CF" w14:textId="5197068F" w:rsidR="00F44979" w:rsidRDefault="00F44979" w:rsidP="003503AC"/>
                        </w:txbxContent>
                      </v:textbox>
                    </v:shape>
                  </w:pict>
                </mc:Fallback>
              </mc:AlternateContent>
            </w:r>
            <w:r w:rsidR="008A7BA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07C11CBD" wp14:editId="2E07EA60">
                      <wp:simplePos x="0" y="0"/>
                      <wp:positionH relativeFrom="column">
                        <wp:posOffset>1263129</wp:posOffset>
                      </wp:positionH>
                      <wp:positionV relativeFrom="paragraph">
                        <wp:posOffset>48145</wp:posOffset>
                      </wp:positionV>
                      <wp:extent cx="1268961" cy="264506"/>
                      <wp:effectExtent l="19050" t="57150" r="26670" b="21590"/>
                      <wp:wrapNone/>
                      <wp:docPr id="33" name="Straight Arrow Connector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68961" cy="26450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3583EB" id="Straight Arrow Connector 33" o:spid="_x0000_s1026" type="#_x0000_t32" style="position:absolute;margin-left:99.45pt;margin-top:3.8pt;width:99.9pt;height:20.85pt;flip:x y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482E4D0" w14:textId="473CF379" w:rsidR="00F44979" w:rsidRDefault="00F44979" w:rsidP="00F44979">
            <w:pPr>
              <w:ind w:firstLine="720"/>
            </w:pPr>
          </w:p>
          <w:p w14:paraId="5C90F7E5" w14:textId="0A58597F" w:rsidR="00F44979" w:rsidRDefault="00F44979" w:rsidP="00F44979"/>
          <w:p w14:paraId="4083019B" w14:textId="78C59531" w:rsidR="00F44979" w:rsidRDefault="00F44979" w:rsidP="00F44979"/>
          <w:p w14:paraId="7CE162FC" w14:textId="40C1DDED" w:rsidR="00F44979" w:rsidRPr="00871E7A" w:rsidRDefault="00F44979" w:rsidP="00F44979"/>
          <w:p w14:paraId="6D9F48EB" w14:textId="039EAE82" w:rsidR="00F44979" w:rsidRPr="00871E7A" w:rsidRDefault="00F44979" w:rsidP="00F44979"/>
          <w:p w14:paraId="12BD4474" w14:textId="6953FCF3" w:rsidR="00F44979" w:rsidRPr="00871E7A" w:rsidRDefault="00F44979" w:rsidP="00F44979"/>
          <w:p w14:paraId="01F7CAF8" w14:textId="1F6464EB" w:rsidR="00F44979" w:rsidRDefault="00F44979" w:rsidP="00F44979">
            <w:pPr>
              <w:pStyle w:val="NormalWeb"/>
            </w:pPr>
          </w:p>
          <w:p w14:paraId="1A3241BF" w14:textId="39D1D6C8" w:rsidR="00F44979" w:rsidRPr="00871E7A" w:rsidRDefault="00F44979" w:rsidP="00F44979"/>
          <w:p w14:paraId="1510F1F7" w14:textId="4CCF557B" w:rsidR="00F44979" w:rsidRDefault="001C4B7F" w:rsidP="00F44979">
            <w:r w:rsidRPr="008A7BAF">
              <w:rPr>
                <w:noProof/>
              </w:rPr>
              <w:drawing>
                <wp:anchor distT="0" distB="0" distL="114300" distR="114300" simplePos="0" relativeHeight="251913216" behindDoc="1" locked="0" layoutInCell="1" allowOverlap="1" wp14:anchorId="2972D92E" wp14:editId="2C85D576">
                  <wp:simplePos x="0" y="0"/>
                  <wp:positionH relativeFrom="column">
                    <wp:posOffset>603711</wp:posOffset>
                  </wp:positionH>
                  <wp:positionV relativeFrom="paragraph">
                    <wp:posOffset>6638</wp:posOffset>
                  </wp:positionV>
                  <wp:extent cx="1358784" cy="2412558"/>
                  <wp:effectExtent l="6350" t="0" r="635" b="635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30" t="7439" r="14227" b="1303"/>
                          <a:stretch/>
                        </pic:blipFill>
                        <pic:spPr bwMode="auto">
                          <a:xfrm rot="16200000">
                            <a:off x="0" y="0"/>
                            <a:ext cx="1358784" cy="2412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61F5657" w14:textId="439D3219" w:rsidR="00F44979" w:rsidRPr="00C8732B" w:rsidRDefault="00062A2C" w:rsidP="00F4497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 wp14:anchorId="72B9506F" wp14:editId="72345B56">
                      <wp:simplePos x="0" y="0"/>
                      <wp:positionH relativeFrom="column">
                        <wp:posOffset>2855141</wp:posOffset>
                      </wp:positionH>
                      <wp:positionV relativeFrom="paragraph">
                        <wp:posOffset>374378</wp:posOffset>
                      </wp:positionV>
                      <wp:extent cx="2672443" cy="1159329"/>
                      <wp:effectExtent l="0" t="0" r="13970" b="22225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2443" cy="115932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9FF0EF8" w14:textId="2F2E2C1D" w:rsidR="001C4B7F" w:rsidRDefault="001C4B7F" w:rsidP="001C4B7F">
                                  <w:r>
                                    <w:t>Item: VELCRO LOOP 50MM CROSS</w:t>
                                  </w:r>
                                </w:p>
                                <w:p w14:paraId="18EDEC14" w14:textId="60CAA667" w:rsidR="001C4B7F" w:rsidRDefault="001C4B7F" w:rsidP="001C4B7F">
                                  <w:r>
                                    <w:t>Style Color: MCAM</w:t>
                                  </w:r>
                                  <w:r w:rsidR="00062A2C">
                                    <w:t xml:space="preserve"> / MC TROPIC / RG / KUMUL</w:t>
                                  </w:r>
                                </w:p>
                                <w:p w14:paraId="7A8686A4" w14:textId="0EFFF935" w:rsidR="001C4B7F" w:rsidRDefault="001C4B7F" w:rsidP="001C4B7F">
                                  <w:r>
                                    <w:t>RM Color: BLACK</w:t>
                                  </w:r>
                                </w:p>
                                <w:p w14:paraId="15E83771" w14:textId="33F2E764" w:rsidR="001C4B7F" w:rsidRDefault="001C4B7F" w:rsidP="001C4B7F">
                                  <w:r>
                                    <w:t>Style Color: BLACK</w:t>
                                  </w:r>
                                  <w:r w:rsidR="001D4957">
                                    <w:t xml:space="preserve"> / KUMUL</w:t>
                                  </w:r>
                                </w:p>
                                <w:p w14:paraId="0118621D" w14:textId="0097C878" w:rsidR="001C4B7F" w:rsidRDefault="001C4B7F" w:rsidP="001C4B7F">
                                  <w:r>
                                    <w:t>RM Color: GREY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B9506F" id="Text Box 9" o:spid="_x0000_s1028" type="#_x0000_t202" style="position:absolute;margin-left:224.8pt;margin-top:29.5pt;width:210.45pt;height:91.3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" fillcolor="white [3201]" strokeweight=".5pt">
                      <v:textbox>
                        <w:txbxContent>
                          <w:p w14:paraId="09FF0EF8" w14:textId="2F2E2C1D" w:rsidR="001C4B7F" w:rsidRDefault="001C4B7F" w:rsidP="001C4B7F">
                            <w:r>
                              <w:t>Item: VELCRO LOOP 50MM CROSS</w:t>
                            </w:r>
                          </w:p>
                          <w:p w14:paraId="18EDEC14" w14:textId="60CAA667" w:rsidR="001C4B7F" w:rsidRDefault="001C4B7F" w:rsidP="001C4B7F">
                            <w:r>
                              <w:t>Style Color: MCAM</w:t>
                            </w:r>
                            <w:r w:rsidR="00062A2C">
                              <w:t xml:space="preserve"> / MC TROPIC / RG / KUMUL</w:t>
                            </w:r>
                          </w:p>
                          <w:p w14:paraId="7A8686A4" w14:textId="0EFFF935" w:rsidR="001C4B7F" w:rsidRDefault="001C4B7F" w:rsidP="001C4B7F">
                            <w:r>
                              <w:t>RM Color: BLACK</w:t>
                            </w:r>
                          </w:p>
                          <w:p w14:paraId="15E83771" w14:textId="33F2E764" w:rsidR="001C4B7F" w:rsidRDefault="001C4B7F" w:rsidP="001C4B7F">
                            <w:r>
                              <w:t>Style Color: BLACK</w:t>
                            </w:r>
                            <w:r w:rsidR="001D4957">
                              <w:t xml:space="preserve"> / KUMUL</w:t>
                            </w:r>
                          </w:p>
                          <w:p w14:paraId="0118621D" w14:textId="0097C878" w:rsidR="001C4B7F" w:rsidRDefault="001C4B7F" w:rsidP="001C4B7F">
                            <w:r>
                              <w:t>RM Color: GREY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C4B7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24D75508" wp14:editId="4EBAD83D">
                      <wp:simplePos x="0" y="0"/>
                      <wp:positionH relativeFrom="column">
                        <wp:posOffset>1178271</wp:posOffset>
                      </wp:positionH>
                      <wp:positionV relativeFrom="paragraph">
                        <wp:posOffset>1080250</wp:posOffset>
                      </wp:positionV>
                      <wp:extent cx="1698914" cy="45719"/>
                      <wp:effectExtent l="38100" t="38100" r="15875" b="88265"/>
                      <wp:wrapNone/>
                      <wp:docPr id="23" name="Straight Arrow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98914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D4FA33" id="Straight Arrow Connector 23" o:spid="_x0000_s1026" type="#_x0000_t32" style="position:absolute;margin-left:92.8pt;margin-top:85.05pt;width:133.75pt;height:3.6pt;flip:x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7E35A80A" w14:textId="77777777" w:rsidR="002750DA" w:rsidRPr="002750DA" w:rsidRDefault="002750DA" w:rsidP="00DE4BCC">
      <w:pPr>
        <w:rPr>
          <w:b/>
          <w:bCs/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31D05754" w:rsidR="0018603C" w:rsidRPr="00DE4BCC" w:rsidRDefault="0018603C" w:rsidP="0018603C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18603C" w:rsidRPr="00DE4BCC" w14:paraId="2AFF6E77" w14:textId="77777777" w:rsidTr="00FF220B">
        <w:trPr>
          <w:trHeight w:val="12833"/>
        </w:trPr>
        <w:tc>
          <w:tcPr>
            <w:tcW w:w="5000" w:type="pct"/>
          </w:tcPr>
          <w:p w14:paraId="77F98E41" w14:textId="4B25FE72" w:rsidR="002B40B8" w:rsidRPr="002B40B8" w:rsidRDefault="00FF220B" w:rsidP="002B40B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46938E0B" wp14:editId="740054DF">
                      <wp:simplePos x="0" y="0"/>
                      <wp:positionH relativeFrom="column">
                        <wp:posOffset>2038985</wp:posOffset>
                      </wp:positionH>
                      <wp:positionV relativeFrom="paragraph">
                        <wp:posOffset>158206</wp:posOffset>
                      </wp:positionV>
                      <wp:extent cx="1801586" cy="2112818"/>
                      <wp:effectExtent l="0" t="0" r="27305" b="20955"/>
                      <wp:wrapNone/>
                      <wp:docPr id="1261412235" name="Text Box 1261412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01586" cy="2112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E32FDA6" w14:textId="6F5B349A" w:rsidR="007A6855" w:rsidRDefault="007A6855" w:rsidP="007A6855">
                                  <w:r>
                                    <w:t xml:space="preserve">Item: </w:t>
                                  </w:r>
                                  <w:r w:rsidR="002B40B8">
                                    <w:t>ELASTIC TAPE 50MM</w:t>
                                  </w:r>
                                </w:p>
                                <w:p w14:paraId="0CFE6A3F" w14:textId="77777777" w:rsidR="002B40B8" w:rsidRDefault="002B40B8" w:rsidP="002B40B8">
                                  <w:r>
                                    <w:t>Style Color: MCAM</w:t>
                                  </w:r>
                                </w:p>
                                <w:p w14:paraId="173EBDAB" w14:textId="0ECBBAD1" w:rsidR="002B40B8" w:rsidRDefault="002B40B8" w:rsidP="002B40B8">
                                  <w:r>
                                    <w:t>RM Color: MCAM</w:t>
                                  </w:r>
                                  <w:r w:rsidR="00FF220B">
                                    <w:t xml:space="preserve"> S/S</w:t>
                                  </w:r>
                                </w:p>
                                <w:p w14:paraId="5CFF073C" w14:textId="311ABE1C" w:rsidR="002B40B8" w:rsidRDefault="002B40B8" w:rsidP="002B40B8">
                                  <w:r>
                                    <w:t>Style Color: BLACK</w:t>
                                  </w:r>
                                  <w:r w:rsidR="00062A2C">
                                    <w:t xml:space="preserve"> / KUMUL</w:t>
                                  </w:r>
                                </w:p>
                                <w:p w14:paraId="3EC578E4" w14:textId="77777777" w:rsidR="002B40B8" w:rsidRDefault="002B40B8" w:rsidP="002B40B8">
                                  <w:r>
                                    <w:t>RM Color: BLACK</w:t>
                                  </w:r>
                                </w:p>
                                <w:p w14:paraId="38BB927A" w14:textId="77777777" w:rsidR="002B40B8" w:rsidRDefault="002B40B8" w:rsidP="002B40B8">
                                  <w:r>
                                    <w:t>Style Color: MC TROPIC</w:t>
                                  </w:r>
                                </w:p>
                                <w:p w14:paraId="0EEF2F62" w14:textId="23137522" w:rsidR="002B40B8" w:rsidRDefault="002B40B8" w:rsidP="002B40B8">
                                  <w:r>
                                    <w:t>RM Color: RG</w:t>
                                  </w:r>
                                </w:p>
                                <w:p w14:paraId="08F98D02" w14:textId="77777777" w:rsidR="002B40B8" w:rsidRPr="003503AC" w:rsidRDefault="002B40B8" w:rsidP="002B40B8">
                                  <w:r w:rsidRPr="003503AC">
                                    <w:t>Style Color: R</w:t>
                                  </w:r>
                                  <w:r>
                                    <w:t>G</w:t>
                                  </w:r>
                                </w:p>
                                <w:p w14:paraId="68A3475D" w14:textId="77777777" w:rsidR="002B40B8" w:rsidRPr="003503AC" w:rsidRDefault="002B40B8" w:rsidP="002B40B8">
                                  <w:r w:rsidRPr="003503AC">
                                    <w:t xml:space="preserve">RM Color: </w:t>
                                  </w:r>
                                  <w:r>
                                    <w:t>RG</w:t>
                                  </w:r>
                                </w:p>
                                <w:p w14:paraId="66E72B36" w14:textId="77777777" w:rsidR="007A6855" w:rsidRDefault="007A6855" w:rsidP="007A6855"/>
                                <w:p w14:paraId="4D71A210" w14:textId="77777777" w:rsidR="007A6855" w:rsidRDefault="007A6855" w:rsidP="007A685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938E0B" id="Text Box 1261412235" o:spid="_x0000_s1029" type="#_x0000_t202" style="position:absolute;margin-left:160.55pt;margin-top:12.45pt;width:141.85pt;height:166.3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" fillcolor="white [3201]" strokeweight=".5pt">
                      <v:textbox>
                        <w:txbxContent>
                          <w:p w14:paraId="2E32FDA6" w14:textId="6F5B349A" w:rsidR="007A6855" w:rsidRDefault="007A6855" w:rsidP="007A6855">
                            <w:r>
                              <w:t xml:space="preserve">Item: </w:t>
                            </w:r>
                            <w:r w:rsidR="002B40B8">
                              <w:t>ELASTIC TAPE 50MM</w:t>
                            </w:r>
                          </w:p>
                          <w:p w14:paraId="0CFE6A3F" w14:textId="77777777" w:rsidR="002B40B8" w:rsidRDefault="002B40B8" w:rsidP="002B40B8">
                            <w:r>
                              <w:t>Style Color: MCAM</w:t>
                            </w:r>
                          </w:p>
                          <w:p w14:paraId="173EBDAB" w14:textId="0ECBBAD1" w:rsidR="002B40B8" w:rsidRDefault="002B40B8" w:rsidP="002B40B8">
                            <w:r>
                              <w:t>RM Color: MCAM</w:t>
                            </w:r>
                            <w:r w:rsidR="00FF220B">
                              <w:t xml:space="preserve"> S/S</w:t>
                            </w:r>
                          </w:p>
                          <w:p w14:paraId="5CFF073C" w14:textId="311ABE1C" w:rsidR="002B40B8" w:rsidRDefault="002B40B8" w:rsidP="002B40B8">
                            <w:r>
                              <w:t>Style Color: BLACK</w:t>
                            </w:r>
                            <w:r w:rsidR="00062A2C">
                              <w:t xml:space="preserve"> / KUMUL</w:t>
                            </w:r>
                          </w:p>
                          <w:p w14:paraId="3EC578E4" w14:textId="77777777" w:rsidR="002B40B8" w:rsidRDefault="002B40B8" w:rsidP="002B40B8">
                            <w:r>
                              <w:t>RM Color: BLACK</w:t>
                            </w:r>
                          </w:p>
                          <w:p w14:paraId="38BB927A" w14:textId="77777777" w:rsidR="002B40B8" w:rsidRDefault="002B40B8" w:rsidP="002B40B8">
                            <w:r>
                              <w:t>Style Color: MC TROPIC</w:t>
                            </w:r>
                          </w:p>
                          <w:p w14:paraId="0EEF2F62" w14:textId="23137522" w:rsidR="002B40B8" w:rsidRDefault="002B40B8" w:rsidP="002B40B8">
                            <w:r>
                              <w:t>RM Color: RG</w:t>
                            </w:r>
                          </w:p>
                          <w:p w14:paraId="08F98D02" w14:textId="77777777" w:rsidR="002B40B8" w:rsidRPr="003503AC" w:rsidRDefault="002B40B8" w:rsidP="002B40B8">
                            <w:r w:rsidRPr="003503AC">
                              <w:t>Style Color: R</w:t>
                            </w:r>
                            <w:r>
                              <w:t>G</w:t>
                            </w:r>
                          </w:p>
                          <w:p w14:paraId="68A3475D" w14:textId="77777777" w:rsidR="002B40B8" w:rsidRPr="003503AC" w:rsidRDefault="002B40B8" w:rsidP="002B40B8">
                            <w:r w:rsidRPr="003503AC">
                              <w:t xml:space="preserve">RM Color: </w:t>
                            </w:r>
                            <w:r>
                              <w:t>RG</w:t>
                            </w:r>
                          </w:p>
                          <w:p w14:paraId="66E72B36" w14:textId="77777777" w:rsidR="007A6855" w:rsidRDefault="007A6855" w:rsidP="007A6855"/>
                          <w:p w14:paraId="4D71A210" w14:textId="77777777" w:rsidR="007A6855" w:rsidRDefault="007A6855" w:rsidP="007A6855"/>
                        </w:txbxContent>
                      </v:textbox>
                    </v:shape>
                  </w:pict>
                </mc:Fallback>
              </mc:AlternateContent>
            </w:r>
            <w:r w:rsidR="002B40B8" w:rsidRPr="002B40B8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916288" behindDoc="1" locked="0" layoutInCell="1" allowOverlap="1" wp14:anchorId="41BC82FA" wp14:editId="6AA6A1D6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216535</wp:posOffset>
                  </wp:positionV>
                  <wp:extent cx="1724660" cy="2376170"/>
                  <wp:effectExtent l="0" t="0" r="8890" b="508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151" t="10350" r="30075" b="15181"/>
                          <a:stretch/>
                        </pic:blipFill>
                        <pic:spPr bwMode="auto">
                          <a:xfrm>
                            <a:off x="0" y="0"/>
                            <a:ext cx="1724660" cy="2376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659985A3" w14:textId="610677EF" w:rsidR="0018603C" w:rsidRDefault="00FF220B" w:rsidP="0018603C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4F118F62" wp14:editId="75097961">
                      <wp:simplePos x="0" y="0"/>
                      <wp:positionH relativeFrom="column">
                        <wp:posOffset>1266594</wp:posOffset>
                      </wp:positionH>
                      <wp:positionV relativeFrom="paragraph">
                        <wp:posOffset>175260</wp:posOffset>
                      </wp:positionV>
                      <wp:extent cx="789709" cy="862445"/>
                      <wp:effectExtent l="38100" t="0" r="29845" b="52070"/>
                      <wp:wrapNone/>
                      <wp:docPr id="46" name="Straight Arrow Connector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89709" cy="8624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C540EC" id="Straight Arrow Connector 46" o:spid="_x0000_s1026" type="#_x0000_t32" style="position:absolute;margin-left:99.75pt;margin-top:13.8pt;width:62.2pt;height:67.9pt;flip:x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DA8A0F8" w14:textId="2CED4DB3" w:rsidR="0018603C" w:rsidRDefault="007E3D23" w:rsidP="007E3D23">
            <w:pPr>
              <w:tabs>
                <w:tab w:val="left" w:pos="10320"/>
              </w:tabs>
            </w:pPr>
            <w:r>
              <w:tab/>
            </w:r>
          </w:p>
          <w:p w14:paraId="70E8C140" w14:textId="7C10ADA4" w:rsidR="0018603C" w:rsidRDefault="0018603C" w:rsidP="007E3D23"/>
          <w:p w14:paraId="2C4A973B" w14:textId="5298881B" w:rsidR="0018603C" w:rsidRDefault="0018603C" w:rsidP="0018603C"/>
          <w:p w14:paraId="588BC6BF" w14:textId="79C19260" w:rsidR="0018603C" w:rsidRDefault="0018603C" w:rsidP="0018603C">
            <w:pPr>
              <w:ind w:firstLine="720"/>
            </w:pPr>
          </w:p>
          <w:p w14:paraId="23212F50" w14:textId="5137DD2B" w:rsidR="007E3D23" w:rsidRDefault="007E3D23" w:rsidP="007E3D23"/>
          <w:p w14:paraId="6C98AB08" w14:textId="00C6A7AE" w:rsidR="007E3D23" w:rsidRDefault="007E3D23" w:rsidP="00A9050A"/>
          <w:p w14:paraId="33120293" w14:textId="7424D99B" w:rsidR="00871E7A" w:rsidRPr="00871E7A" w:rsidRDefault="00871E7A" w:rsidP="00871E7A"/>
          <w:p w14:paraId="0521BE15" w14:textId="71A18FA4" w:rsidR="00871E7A" w:rsidRPr="00871E7A" w:rsidRDefault="00871E7A" w:rsidP="00871E7A"/>
          <w:p w14:paraId="7AE9F634" w14:textId="672CA76A" w:rsidR="00871E7A" w:rsidRPr="00871E7A" w:rsidRDefault="00062A2C" w:rsidP="00871E7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7728" behindDoc="0" locked="0" layoutInCell="1" allowOverlap="1" wp14:anchorId="58C61C50" wp14:editId="6ABB19A4">
                      <wp:simplePos x="0" y="0"/>
                      <wp:positionH relativeFrom="column">
                        <wp:posOffset>2316571</wp:posOffset>
                      </wp:positionH>
                      <wp:positionV relativeFrom="paragraph">
                        <wp:posOffset>129812</wp:posOffset>
                      </wp:positionV>
                      <wp:extent cx="1453243" cy="691243"/>
                      <wp:effectExtent l="0" t="0" r="13970" b="1397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53243" cy="6912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69FCF58" w14:textId="5075FCCA" w:rsidR="00062A2C" w:rsidRDefault="00062A2C" w:rsidP="007A6855">
                                  <w:r>
                                    <w:t>Item: HEAT TUBE</w:t>
                                  </w:r>
                                </w:p>
                                <w:p w14:paraId="6BE25B14" w14:textId="04A1A1A5" w:rsidR="00062A2C" w:rsidRDefault="00062A2C" w:rsidP="002B40B8">
                                  <w:r>
                                    <w:t>Style Color: ALL COLOR</w:t>
                                  </w:r>
                                </w:p>
                                <w:p w14:paraId="0CDBEC43" w14:textId="3D9C2B41" w:rsidR="00062A2C" w:rsidRDefault="00062A2C" w:rsidP="007A6855">
                                  <w:r>
                                    <w:t>RM Color: BLACK</w:t>
                                  </w:r>
                                </w:p>
                                <w:p w14:paraId="6C0376D1" w14:textId="77777777" w:rsidR="00062A2C" w:rsidRDefault="00062A2C" w:rsidP="007A685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C61C50" id="Text Box 2" o:spid="_x0000_s1030" type="#_x0000_t202" style="position:absolute;margin-left:182.4pt;margin-top:10.2pt;width:114.45pt;height:54.4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" fillcolor="white [3201]" strokeweight=".5pt">
                      <v:textbox>
                        <w:txbxContent>
                          <w:p w14:paraId="769FCF58" w14:textId="5075FCCA" w:rsidR="00062A2C" w:rsidRDefault="00062A2C" w:rsidP="007A6855">
                            <w:r>
                              <w:t>Item: HEAT TUBE</w:t>
                            </w:r>
                          </w:p>
                          <w:p w14:paraId="6BE25B14" w14:textId="04A1A1A5" w:rsidR="00062A2C" w:rsidRDefault="00062A2C" w:rsidP="002B40B8">
                            <w:r>
                              <w:t>Style Color: ALL COLOR</w:t>
                            </w:r>
                          </w:p>
                          <w:p w14:paraId="0CDBEC43" w14:textId="3D9C2B41" w:rsidR="00062A2C" w:rsidRDefault="00062A2C" w:rsidP="007A6855">
                            <w:r>
                              <w:t>RM Color: BLACK</w:t>
                            </w:r>
                          </w:p>
                          <w:p w14:paraId="6C0376D1" w14:textId="77777777" w:rsidR="00062A2C" w:rsidRDefault="00062A2C" w:rsidP="007A6855"/>
                        </w:txbxContent>
                      </v:textbox>
                    </v:shape>
                  </w:pict>
                </mc:Fallback>
              </mc:AlternateContent>
            </w:r>
          </w:p>
          <w:p w14:paraId="31C6D24A" w14:textId="4327E5A1" w:rsidR="00B82759" w:rsidRDefault="00062A2C" w:rsidP="00B82759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5F729621" wp14:editId="72AE707A">
                      <wp:simplePos x="0" y="0"/>
                      <wp:positionH relativeFrom="column">
                        <wp:posOffset>1309642</wp:posOffset>
                      </wp:positionH>
                      <wp:positionV relativeFrom="paragraph">
                        <wp:posOffset>55154</wp:posOffset>
                      </wp:positionV>
                      <wp:extent cx="990600" cy="52070"/>
                      <wp:effectExtent l="0" t="57150" r="19050" b="43180"/>
                      <wp:wrapNone/>
                      <wp:docPr id="1" name="Straight Arrow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90600" cy="520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5247AE" id="Straight Arrow Connector 1" o:spid="_x0000_s1026" type="#_x0000_t32" style="position:absolute;margin-left:103.1pt;margin-top:4.35pt;width:78pt;height:4.1pt;flip:x y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E49CCE1" w14:textId="7412D40F" w:rsidR="00871E7A" w:rsidRPr="00871E7A" w:rsidRDefault="002B40B8" w:rsidP="00871E7A">
            <w:r w:rsidRPr="002B40B8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918336" behindDoc="1" locked="0" layoutInCell="1" allowOverlap="1" wp14:anchorId="2DCE472D" wp14:editId="672B3CDD">
                  <wp:simplePos x="0" y="0"/>
                  <wp:positionH relativeFrom="column">
                    <wp:posOffset>62807</wp:posOffset>
                  </wp:positionH>
                  <wp:positionV relativeFrom="paragraph">
                    <wp:posOffset>148648</wp:posOffset>
                  </wp:positionV>
                  <wp:extent cx="1724660" cy="2376170"/>
                  <wp:effectExtent l="0" t="0" r="8890" b="508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151" t="10350" r="30075" b="15181"/>
                          <a:stretch/>
                        </pic:blipFill>
                        <pic:spPr bwMode="auto">
                          <a:xfrm>
                            <a:off x="0" y="0"/>
                            <a:ext cx="1724660" cy="2376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0C4356E4" w14:textId="05E194CD" w:rsidR="00871E7A" w:rsidRDefault="00871E7A" w:rsidP="00871E7A"/>
          <w:p w14:paraId="63C073B0" w14:textId="3A162F33" w:rsidR="00871E7A" w:rsidRDefault="00062A2C" w:rsidP="00871E7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 wp14:anchorId="1FD9D19B" wp14:editId="4CC37294">
                      <wp:simplePos x="0" y="0"/>
                      <wp:positionH relativeFrom="column">
                        <wp:posOffset>2315392</wp:posOffset>
                      </wp:positionH>
                      <wp:positionV relativeFrom="paragraph">
                        <wp:posOffset>68943</wp:posOffset>
                      </wp:positionV>
                      <wp:extent cx="3086100" cy="1616529"/>
                      <wp:effectExtent l="0" t="0" r="19050" b="22225"/>
                      <wp:wrapNone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86100" cy="161652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DA6BAFE" w14:textId="77777777" w:rsidR="00FF220B" w:rsidRDefault="00FF220B" w:rsidP="00FF220B">
                                  <w:r>
                                    <w:t>Item: ZIPPER CHAIN / SLIDER #8 / PARA CORD 3.5MM</w:t>
                                  </w:r>
                                </w:p>
                                <w:p w14:paraId="2AA91200" w14:textId="77777777" w:rsidR="00FF220B" w:rsidRDefault="00FF220B" w:rsidP="00FF220B">
                                  <w:r>
                                    <w:t>Style Color: MCAM</w:t>
                                  </w:r>
                                </w:p>
                                <w:p w14:paraId="3324668A" w14:textId="749EF96C" w:rsidR="00FF220B" w:rsidRDefault="00FF220B" w:rsidP="00FF220B">
                                  <w:r>
                                    <w:t>RM Color: KHAKI (YKK 367)</w:t>
                                  </w:r>
                                </w:p>
                                <w:p w14:paraId="167E7C20" w14:textId="3CB758C7" w:rsidR="00FF220B" w:rsidRDefault="00FF220B" w:rsidP="00FF220B">
                                  <w:r>
                                    <w:t>Style Color: BLACK</w:t>
                                  </w:r>
                                  <w:r w:rsidR="00062A2C">
                                    <w:t xml:space="preserve"> / KUMUL</w:t>
                                  </w:r>
                                </w:p>
                                <w:p w14:paraId="0D6C8FC0" w14:textId="77777777" w:rsidR="00FF220B" w:rsidRDefault="00FF220B" w:rsidP="00FF220B">
                                  <w:r>
                                    <w:t>RM Color: BLACK</w:t>
                                  </w:r>
                                </w:p>
                                <w:p w14:paraId="18D36E1A" w14:textId="383CF032" w:rsidR="00FF220B" w:rsidRDefault="00FF220B" w:rsidP="00FF220B">
                                  <w:r>
                                    <w:t>Style Color: MC TROPIC</w:t>
                                  </w:r>
                                  <w:r w:rsidR="00062A2C">
                                    <w:t xml:space="preserve"> / RG</w:t>
                                  </w:r>
                                </w:p>
                                <w:p w14:paraId="7A8C489F" w14:textId="14D777D2" w:rsidR="00FF220B" w:rsidRDefault="00FF220B" w:rsidP="00FF220B">
                                  <w:r>
                                    <w:t>RM Color: RG</w:t>
                                  </w:r>
                                </w:p>
                                <w:p w14:paraId="72CAF1B2" w14:textId="77777777" w:rsidR="00FF220B" w:rsidRDefault="00FF220B" w:rsidP="00FF220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D9D19B" id="Text Box 18" o:spid="_x0000_s1031" type="#_x0000_t202" style="position:absolute;margin-left:182.3pt;margin-top:5.45pt;width:243pt;height:127.3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" fillcolor="white [3201]" strokeweight=".5pt">
                      <v:textbox>
                        <w:txbxContent>
                          <w:p w14:paraId="3DA6BAFE" w14:textId="77777777" w:rsidR="00FF220B" w:rsidRDefault="00FF220B" w:rsidP="00FF220B">
                            <w:r>
                              <w:t>Item: ZIPPER CHAIN / SLIDER #8 / PARA CORD 3.5MM</w:t>
                            </w:r>
                          </w:p>
                          <w:p w14:paraId="2AA91200" w14:textId="77777777" w:rsidR="00FF220B" w:rsidRDefault="00FF220B" w:rsidP="00FF220B">
                            <w:r>
                              <w:t>Style Color: MCAM</w:t>
                            </w:r>
                          </w:p>
                          <w:p w14:paraId="3324668A" w14:textId="749EF96C" w:rsidR="00FF220B" w:rsidRDefault="00FF220B" w:rsidP="00FF220B">
                            <w:r>
                              <w:t>RM Color: KHAKI (YKK 367)</w:t>
                            </w:r>
                          </w:p>
                          <w:p w14:paraId="167E7C20" w14:textId="3CB758C7" w:rsidR="00FF220B" w:rsidRDefault="00FF220B" w:rsidP="00FF220B">
                            <w:r>
                              <w:t>Style Color: BLACK</w:t>
                            </w:r>
                            <w:r w:rsidR="00062A2C">
                              <w:t xml:space="preserve"> / KUMUL</w:t>
                            </w:r>
                          </w:p>
                          <w:p w14:paraId="0D6C8FC0" w14:textId="77777777" w:rsidR="00FF220B" w:rsidRDefault="00FF220B" w:rsidP="00FF220B">
                            <w:r>
                              <w:t>RM Color: BLACK</w:t>
                            </w:r>
                          </w:p>
                          <w:p w14:paraId="18D36E1A" w14:textId="383CF032" w:rsidR="00FF220B" w:rsidRDefault="00FF220B" w:rsidP="00FF220B">
                            <w:r>
                              <w:t>Style Color: MC TROPIC</w:t>
                            </w:r>
                            <w:r w:rsidR="00062A2C">
                              <w:t xml:space="preserve"> / RG</w:t>
                            </w:r>
                          </w:p>
                          <w:p w14:paraId="7A8C489F" w14:textId="14D777D2" w:rsidR="00FF220B" w:rsidRDefault="00FF220B" w:rsidP="00FF220B">
                            <w:r>
                              <w:t>RM Color: RG</w:t>
                            </w:r>
                          </w:p>
                          <w:p w14:paraId="72CAF1B2" w14:textId="77777777" w:rsidR="00FF220B" w:rsidRDefault="00FF220B" w:rsidP="00FF220B"/>
                        </w:txbxContent>
                      </v:textbox>
                    </v:shape>
                  </w:pict>
                </mc:Fallback>
              </mc:AlternateContent>
            </w:r>
          </w:p>
          <w:p w14:paraId="43C68F76" w14:textId="40875D1E" w:rsidR="00871E7A" w:rsidRDefault="00871E7A" w:rsidP="00871E7A">
            <w:pPr>
              <w:ind w:firstLine="720"/>
            </w:pPr>
          </w:p>
          <w:p w14:paraId="464142CD" w14:textId="76AB69F4" w:rsidR="00C8732B" w:rsidRPr="00C8732B" w:rsidRDefault="00C8732B" w:rsidP="00C8732B"/>
          <w:p w14:paraId="03D24A4B" w14:textId="684FA9B6" w:rsidR="00C8732B" w:rsidRPr="00C8732B" w:rsidRDefault="00C8732B" w:rsidP="00C8732B"/>
          <w:p w14:paraId="785E07AF" w14:textId="30715F69" w:rsidR="00C8732B" w:rsidRPr="00C8732B" w:rsidRDefault="00FF220B" w:rsidP="00C8732B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 wp14:anchorId="24261D77" wp14:editId="481EB481">
                      <wp:simplePos x="0" y="0"/>
                      <wp:positionH relativeFrom="column">
                        <wp:posOffset>1138439</wp:posOffset>
                      </wp:positionH>
                      <wp:positionV relativeFrom="paragraph">
                        <wp:posOffset>118225</wp:posOffset>
                      </wp:positionV>
                      <wp:extent cx="1181042" cy="671946"/>
                      <wp:effectExtent l="38100" t="0" r="19685" b="52070"/>
                      <wp:wrapNone/>
                      <wp:docPr id="1261412239" name="Straight Arrow Connector 12614122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81042" cy="67194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1113D0" id="Straight Arrow Connector 1261412239" o:spid="_x0000_s1026" type="#_x0000_t32" style="position:absolute;margin-left:89.65pt;margin-top:9.3pt;width:93pt;height:52.9pt;flip:x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2432" behindDoc="0" locked="0" layoutInCell="1" allowOverlap="1" wp14:anchorId="0AB4B0B2" wp14:editId="5F633CF7">
                      <wp:simplePos x="0" y="0"/>
                      <wp:positionH relativeFrom="column">
                        <wp:posOffset>1256202</wp:posOffset>
                      </wp:positionH>
                      <wp:positionV relativeFrom="paragraph">
                        <wp:posOffset>111298</wp:posOffset>
                      </wp:positionV>
                      <wp:extent cx="1080482" cy="942109"/>
                      <wp:effectExtent l="38100" t="0" r="24765" b="48895"/>
                      <wp:wrapNone/>
                      <wp:docPr id="19" name="Straight Arrow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80482" cy="94210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2FEF6B" id="Straight Arrow Connector 19" o:spid="_x0000_s1026" type="#_x0000_t32" style="position:absolute;margin-left:98.9pt;margin-top:8.75pt;width:85.1pt;height:74.2pt;flip:x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10CD5F8" w14:textId="3CC35B9F" w:rsidR="00C8732B" w:rsidRPr="00C8732B" w:rsidRDefault="00C8732B" w:rsidP="00C8732B"/>
          <w:p w14:paraId="12B9F8C6" w14:textId="21AA90EB" w:rsidR="00C8732B" w:rsidRPr="00C8732B" w:rsidRDefault="00C8732B" w:rsidP="00C8732B"/>
          <w:p w14:paraId="4ECD1EE3" w14:textId="2E34ECFF" w:rsidR="00C8732B" w:rsidRDefault="00C8732B" w:rsidP="00C8732B"/>
          <w:p w14:paraId="6DD9BF8E" w14:textId="749C2B49" w:rsidR="00C8732B" w:rsidRDefault="00C8732B" w:rsidP="00C8732B"/>
          <w:p w14:paraId="78385F42" w14:textId="30746BA9" w:rsidR="00C8732B" w:rsidRDefault="005F7310" w:rsidP="00C8732B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 wp14:anchorId="51185744" wp14:editId="1D88B148">
                      <wp:simplePos x="0" y="0"/>
                      <wp:positionH relativeFrom="column">
                        <wp:posOffset>2501628</wp:posOffset>
                      </wp:positionH>
                      <wp:positionV relativeFrom="paragraph">
                        <wp:posOffset>155213</wp:posOffset>
                      </wp:positionV>
                      <wp:extent cx="2051957" cy="1611086"/>
                      <wp:effectExtent l="0" t="0" r="24765" b="27305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51957" cy="161108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7794634" w14:textId="095D3C4F" w:rsidR="005F7310" w:rsidRDefault="005F7310" w:rsidP="005F7310">
                                  <w:r>
                                    <w:t xml:space="preserve">Item: 70D RIPSTOP </w:t>
                                  </w:r>
                                </w:p>
                                <w:p w14:paraId="02873AE5" w14:textId="77777777" w:rsidR="005F7310" w:rsidRDefault="005F7310" w:rsidP="005F7310">
                                  <w:r>
                                    <w:t>Style Color: MCAM</w:t>
                                  </w:r>
                                </w:p>
                                <w:p w14:paraId="18EB1C5D" w14:textId="68DA2D43" w:rsidR="005F7310" w:rsidRDefault="005F7310" w:rsidP="005F7310">
                                  <w:r>
                                    <w:t>RM Color: CBK</w:t>
                                  </w:r>
                                </w:p>
                                <w:p w14:paraId="0EABE5F8" w14:textId="4A166F01" w:rsidR="005F7310" w:rsidRDefault="005F7310" w:rsidP="005F7310">
                                  <w:r>
                                    <w:t>Style Color: BLACK</w:t>
                                  </w:r>
                                  <w:r w:rsidR="00062A2C">
                                    <w:t xml:space="preserve"> / KUMUL</w:t>
                                  </w:r>
                                </w:p>
                                <w:p w14:paraId="73A21ED3" w14:textId="77777777" w:rsidR="005F7310" w:rsidRDefault="005F7310" w:rsidP="005F7310">
                                  <w:r>
                                    <w:t>RM Color: BLACK</w:t>
                                  </w:r>
                                </w:p>
                                <w:p w14:paraId="2D858CA6" w14:textId="646245AB" w:rsidR="005F7310" w:rsidRDefault="005F7310" w:rsidP="005F7310">
                                  <w:r>
                                    <w:t>Style Color: MC TROPIC</w:t>
                                  </w:r>
                                  <w:r w:rsidR="00062A2C">
                                    <w:t xml:space="preserve"> / RG</w:t>
                                  </w:r>
                                </w:p>
                                <w:p w14:paraId="485370CF" w14:textId="2917A257" w:rsidR="005F7310" w:rsidRDefault="005F7310" w:rsidP="005F7310">
                                  <w:r>
                                    <w:t>RM Color: RG</w:t>
                                  </w:r>
                                </w:p>
                                <w:p w14:paraId="441BA12C" w14:textId="77777777" w:rsidR="005F7310" w:rsidRDefault="005F7310" w:rsidP="005F731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185744" id="Text Box 31" o:spid="_x0000_s1032" type="#_x0000_t202" style="position:absolute;left:0;text-align:left;margin-left:197pt;margin-top:12.2pt;width:161.55pt;height:126.8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" fillcolor="white [3201]" strokeweight=".5pt">
                      <v:textbox>
                        <w:txbxContent>
                          <w:p w14:paraId="77794634" w14:textId="095D3C4F" w:rsidR="005F7310" w:rsidRDefault="005F7310" w:rsidP="005F7310">
                            <w:r>
                              <w:t xml:space="preserve">Item: 70D RIPSTOP </w:t>
                            </w:r>
                          </w:p>
                          <w:p w14:paraId="02873AE5" w14:textId="77777777" w:rsidR="005F7310" w:rsidRDefault="005F7310" w:rsidP="005F7310">
                            <w:r>
                              <w:t>Style Color: MCAM</w:t>
                            </w:r>
                          </w:p>
                          <w:p w14:paraId="18EB1C5D" w14:textId="68DA2D43" w:rsidR="005F7310" w:rsidRDefault="005F7310" w:rsidP="005F7310">
                            <w:r>
                              <w:t>RM Color: CBK</w:t>
                            </w:r>
                          </w:p>
                          <w:p w14:paraId="0EABE5F8" w14:textId="4A166F01" w:rsidR="005F7310" w:rsidRDefault="005F7310" w:rsidP="005F7310">
                            <w:r>
                              <w:t>Style Color: BLACK</w:t>
                            </w:r>
                            <w:r w:rsidR="00062A2C">
                              <w:t xml:space="preserve"> / KUMUL</w:t>
                            </w:r>
                          </w:p>
                          <w:p w14:paraId="73A21ED3" w14:textId="77777777" w:rsidR="005F7310" w:rsidRDefault="005F7310" w:rsidP="005F7310">
                            <w:r>
                              <w:t>RM Color: BLACK</w:t>
                            </w:r>
                          </w:p>
                          <w:p w14:paraId="2D858CA6" w14:textId="646245AB" w:rsidR="005F7310" w:rsidRDefault="005F7310" w:rsidP="005F7310">
                            <w:r>
                              <w:t>Style Color: MC TROPIC</w:t>
                            </w:r>
                            <w:r w:rsidR="00062A2C">
                              <w:t xml:space="preserve"> / RG</w:t>
                            </w:r>
                          </w:p>
                          <w:p w14:paraId="485370CF" w14:textId="2917A257" w:rsidR="005F7310" w:rsidRDefault="005F7310" w:rsidP="005F7310">
                            <w:r>
                              <w:t>RM Color: RG</w:t>
                            </w:r>
                          </w:p>
                          <w:p w14:paraId="441BA12C" w14:textId="77777777" w:rsidR="005F7310" w:rsidRDefault="005F7310" w:rsidP="005F7310"/>
                        </w:txbxContent>
                      </v:textbox>
                    </v:shape>
                  </w:pict>
                </mc:Fallback>
              </mc:AlternateContent>
            </w:r>
          </w:p>
          <w:p w14:paraId="7B1E7FF0" w14:textId="372804E8" w:rsidR="005F7310" w:rsidRDefault="005F7310" w:rsidP="005F7310"/>
          <w:p w14:paraId="391710A9" w14:textId="16A76FB0" w:rsidR="005F7310" w:rsidRDefault="005F7310" w:rsidP="005F7310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 wp14:anchorId="2608969B" wp14:editId="54721F3D">
                      <wp:simplePos x="0" y="0"/>
                      <wp:positionH relativeFrom="column">
                        <wp:posOffset>934085</wp:posOffset>
                      </wp:positionH>
                      <wp:positionV relativeFrom="paragraph">
                        <wp:posOffset>77874</wp:posOffset>
                      </wp:positionV>
                      <wp:extent cx="1589290" cy="1142365"/>
                      <wp:effectExtent l="38100" t="0" r="30480" b="57785"/>
                      <wp:wrapNone/>
                      <wp:docPr id="30" name="Straight Arrow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89290" cy="114236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CB3F20" id="Straight Arrow Connector 30" o:spid="_x0000_s1026" type="#_x0000_t32" style="position:absolute;margin-left:73.55pt;margin-top:6.15pt;width:125.15pt;height:89.95pt;flip:x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5504" behindDoc="0" locked="0" layoutInCell="1" allowOverlap="1" wp14:anchorId="35604742" wp14:editId="4DB9841B">
                      <wp:simplePos x="0" y="0"/>
                      <wp:positionH relativeFrom="column">
                        <wp:posOffset>566939</wp:posOffset>
                      </wp:positionH>
                      <wp:positionV relativeFrom="paragraph">
                        <wp:posOffset>77874</wp:posOffset>
                      </wp:positionV>
                      <wp:extent cx="1956954" cy="838085"/>
                      <wp:effectExtent l="38100" t="0" r="24765" b="57785"/>
                      <wp:wrapNone/>
                      <wp:docPr id="24" name="Straight Arrow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56954" cy="8380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07296B" id="Straight Arrow Connector 24" o:spid="_x0000_s1026" type="#_x0000_t32" style="position:absolute;margin-left:44.65pt;margin-top:6.15pt;width:154.1pt;height:66pt;flip:x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23456" behindDoc="0" locked="0" layoutInCell="1" allowOverlap="1" wp14:anchorId="3B0139E6" wp14:editId="0C68A78D">
                  <wp:simplePos x="0" y="0"/>
                  <wp:positionH relativeFrom="column">
                    <wp:posOffset>-374650</wp:posOffset>
                  </wp:positionH>
                  <wp:positionV relativeFrom="paragraph">
                    <wp:posOffset>420370</wp:posOffset>
                  </wp:positionV>
                  <wp:extent cx="2639695" cy="1561465"/>
                  <wp:effectExtent l="5715" t="0" r="0" b="0"/>
                  <wp:wrapSquare wrapText="bothSides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6" b="21251"/>
                          <a:stretch/>
                        </pic:blipFill>
                        <pic:spPr bwMode="auto">
                          <a:xfrm rot="16200000">
                            <a:off x="0" y="0"/>
                            <a:ext cx="2639695" cy="1561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44988A53" w14:textId="4E2D2971" w:rsidR="005F7310" w:rsidRPr="005F7310" w:rsidRDefault="005F7310" w:rsidP="005F7310"/>
        </w:tc>
      </w:tr>
    </w:tbl>
    <w:p w14:paraId="206BD169" w14:textId="3E4B6885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E0B40" w:rsidRPr="00DE4BCC" w14:paraId="4010BE6A" w14:textId="77777777" w:rsidTr="00122B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18D2D54" w14:textId="77777777" w:rsidR="004E0B40" w:rsidRPr="00DE4BCC" w:rsidRDefault="004E0B40" w:rsidP="00122BD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E0B40" w:rsidRPr="00DE4BCC" w14:paraId="7D709386" w14:textId="77777777" w:rsidTr="00A06F17">
        <w:trPr>
          <w:trHeight w:val="12203"/>
        </w:trPr>
        <w:tc>
          <w:tcPr>
            <w:tcW w:w="5000" w:type="pct"/>
          </w:tcPr>
          <w:p w14:paraId="7E6DD184" w14:textId="106468E6" w:rsidR="005F7310" w:rsidRDefault="005F7310" w:rsidP="005F7310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 wp14:anchorId="1069AFC9" wp14:editId="536E1049">
                      <wp:simplePos x="0" y="0"/>
                      <wp:positionH relativeFrom="column">
                        <wp:posOffset>2950391</wp:posOffset>
                      </wp:positionH>
                      <wp:positionV relativeFrom="paragraph">
                        <wp:posOffset>16782</wp:posOffset>
                      </wp:positionV>
                      <wp:extent cx="1461654" cy="2541814"/>
                      <wp:effectExtent l="0" t="0" r="24765" b="11430"/>
                      <wp:wrapNone/>
                      <wp:docPr id="42" name="Text Box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61654" cy="254181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DB34664" w14:textId="77777777" w:rsidR="005F7310" w:rsidRDefault="005F7310" w:rsidP="005F7310">
                                  <w:r>
                                    <w:t>Item: CODURA 500D</w:t>
                                  </w:r>
                                </w:p>
                                <w:p w14:paraId="61A07013" w14:textId="77777777" w:rsidR="005F7310" w:rsidRDefault="005F7310" w:rsidP="005F7310">
                                  <w:r>
                                    <w:t>Style Color: MCAM</w:t>
                                  </w:r>
                                </w:p>
                                <w:p w14:paraId="62F86B95" w14:textId="77777777" w:rsidR="005F7310" w:rsidRDefault="005F7310" w:rsidP="005F7310">
                                  <w:r>
                                    <w:t>RM Color: MCAM</w:t>
                                  </w:r>
                                </w:p>
                                <w:p w14:paraId="6F44156F" w14:textId="77777777" w:rsidR="005F7310" w:rsidRDefault="005F7310" w:rsidP="005F7310">
                                  <w:r>
                                    <w:t>Style Color: BLACK</w:t>
                                  </w:r>
                                </w:p>
                                <w:p w14:paraId="21F72927" w14:textId="77777777" w:rsidR="005F7310" w:rsidRDefault="005F7310" w:rsidP="005F7310">
                                  <w:r>
                                    <w:t>RM Color: BLACK</w:t>
                                  </w:r>
                                </w:p>
                                <w:p w14:paraId="21F29151" w14:textId="77777777" w:rsidR="005F7310" w:rsidRDefault="005F7310" w:rsidP="005F7310">
                                  <w:r>
                                    <w:t>Style Color: MC TROPIC</w:t>
                                  </w:r>
                                </w:p>
                                <w:p w14:paraId="71BD8339" w14:textId="77777777" w:rsidR="005F7310" w:rsidRDefault="005F7310" w:rsidP="005F7310">
                                  <w:r>
                                    <w:t>RM Color: MC TROPIC</w:t>
                                  </w:r>
                                </w:p>
                                <w:p w14:paraId="0E6027C2" w14:textId="77777777" w:rsidR="005F7310" w:rsidRPr="003503AC" w:rsidRDefault="005F7310" w:rsidP="005F7310">
                                  <w:r w:rsidRPr="003503AC">
                                    <w:t>Style Color: R</w:t>
                                  </w:r>
                                  <w:r>
                                    <w:t>G</w:t>
                                  </w:r>
                                </w:p>
                                <w:p w14:paraId="19E1EF4E" w14:textId="62C596A7" w:rsidR="005F7310" w:rsidRDefault="005F7310" w:rsidP="005F7310">
                                  <w:r w:rsidRPr="003503AC">
                                    <w:t xml:space="preserve">RM Color: </w:t>
                                  </w:r>
                                  <w:r>
                                    <w:t>RG</w:t>
                                  </w:r>
                                </w:p>
                                <w:p w14:paraId="7250615D" w14:textId="123D4734" w:rsidR="00062A2C" w:rsidRPr="003503AC" w:rsidRDefault="00062A2C" w:rsidP="00062A2C">
                                  <w:r w:rsidRPr="003503AC">
                                    <w:t xml:space="preserve">Style Color: </w:t>
                                  </w:r>
                                  <w:r>
                                    <w:t>KUMUL</w:t>
                                  </w:r>
                                </w:p>
                                <w:p w14:paraId="10B42712" w14:textId="0297A9E8" w:rsidR="00062A2C" w:rsidRPr="003503AC" w:rsidRDefault="00062A2C" w:rsidP="00062A2C">
                                  <w:r w:rsidRPr="003503AC">
                                    <w:t xml:space="preserve">RM Color: </w:t>
                                  </w:r>
                                  <w:r>
                                    <w:t>KUMUL</w:t>
                                  </w:r>
                                </w:p>
                                <w:p w14:paraId="51317B34" w14:textId="77777777" w:rsidR="00062A2C" w:rsidRPr="003503AC" w:rsidRDefault="00062A2C" w:rsidP="005F7310"/>
                                <w:p w14:paraId="0BA65529" w14:textId="77777777" w:rsidR="005F7310" w:rsidRDefault="005F7310" w:rsidP="005F7310"/>
                                <w:p w14:paraId="071DC6DC" w14:textId="77777777" w:rsidR="005F7310" w:rsidRDefault="005F7310" w:rsidP="005F731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69AFC9" id="Text Box 42" o:spid="_x0000_s1033" type="#_x0000_t202" style="position:absolute;margin-left:232.3pt;margin-top:1.3pt;width:115.1pt;height:200.1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" fillcolor="white [3201]" strokeweight=".5pt">
                      <v:textbox>
                        <w:txbxContent>
                          <w:p w14:paraId="7DB34664" w14:textId="77777777" w:rsidR="005F7310" w:rsidRDefault="005F7310" w:rsidP="005F7310">
                            <w:r>
                              <w:t>Item: CODURA 500D</w:t>
                            </w:r>
                          </w:p>
                          <w:p w14:paraId="61A07013" w14:textId="77777777" w:rsidR="005F7310" w:rsidRDefault="005F7310" w:rsidP="005F7310">
                            <w:r>
                              <w:t>Style Color: MCAM</w:t>
                            </w:r>
                          </w:p>
                          <w:p w14:paraId="62F86B95" w14:textId="77777777" w:rsidR="005F7310" w:rsidRDefault="005F7310" w:rsidP="005F7310">
                            <w:r>
                              <w:t>RM Color: MCAM</w:t>
                            </w:r>
                          </w:p>
                          <w:p w14:paraId="6F44156F" w14:textId="77777777" w:rsidR="005F7310" w:rsidRDefault="005F7310" w:rsidP="005F7310">
                            <w:r>
                              <w:t>Style Color: BLACK</w:t>
                            </w:r>
                          </w:p>
                          <w:p w14:paraId="21F72927" w14:textId="77777777" w:rsidR="005F7310" w:rsidRDefault="005F7310" w:rsidP="005F7310">
                            <w:r>
                              <w:t>RM Color: BLACK</w:t>
                            </w:r>
                          </w:p>
                          <w:p w14:paraId="21F29151" w14:textId="77777777" w:rsidR="005F7310" w:rsidRDefault="005F7310" w:rsidP="005F7310">
                            <w:r>
                              <w:t>Style Color: MC TROPIC</w:t>
                            </w:r>
                          </w:p>
                          <w:p w14:paraId="71BD8339" w14:textId="77777777" w:rsidR="005F7310" w:rsidRDefault="005F7310" w:rsidP="005F7310">
                            <w:r>
                              <w:t>RM Color: MC TROPIC</w:t>
                            </w:r>
                          </w:p>
                          <w:p w14:paraId="0E6027C2" w14:textId="77777777" w:rsidR="005F7310" w:rsidRPr="003503AC" w:rsidRDefault="005F7310" w:rsidP="005F7310">
                            <w:r w:rsidRPr="003503AC">
                              <w:t>Style Color: R</w:t>
                            </w:r>
                            <w:r>
                              <w:t>G</w:t>
                            </w:r>
                          </w:p>
                          <w:p w14:paraId="19E1EF4E" w14:textId="62C596A7" w:rsidR="005F7310" w:rsidRDefault="005F7310" w:rsidP="005F7310">
                            <w:r w:rsidRPr="003503AC">
                              <w:t xml:space="preserve">RM Color: </w:t>
                            </w:r>
                            <w:r>
                              <w:t>RG</w:t>
                            </w:r>
                          </w:p>
                          <w:p w14:paraId="7250615D" w14:textId="123D4734" w:rsidR="00062A2C" w:rsidRPr="003503AC" w:rsidRDefault="00062A2C" w:rsidP="00062A2C">
                            <w:r w:rsidRPr="003503AC">
                              <w:t xml:space="preserve">Style Color: </w:t>
                            </w:r>
                            <w:r>
                              <w:t>KUMUL</w:t>
                            </w:r>
                          </w:p>
                          <w:p w14:paraId="10B42712" w14:textId="0297A9E8" w:rsidR="00062A2C" w:rsidRPr="003503AC" w:rsidRDefault="00062A2C" w:rsidP="00062A2C">
                            <w:r w:rsidRPr="003503AC">
                              <w:t xml:space="preserve">RM Color: </w:t>
                            </w:r>
                            <w:r>
                              <w:t>KUMUL</w:t>
                            </w:r>
                          </w:p>
                          <w:p w14:paraId="51317B34" w14:textId="77777777" w:rsidR="00062A2C" w:rsidRPr="003503AC" w:rsidRDefault="00062A2C" w:rsidP="005F7310"/>
                          <w:p w14:paraId="0BA65529" w14:textId="77777777" w:rsidR="005F7310" w:rsidRDefault="005F7310" w:rsidP="005F7310"/>
                          <w:p w14:paraId="071DC6DC" w14:textId="77777777" w:rsidR="005F7310" w:rsidRDefault="005F7310" w:rsidP="005F7310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30624" behindDoc="1" locked="0" layoutInCell="1" allowOverlap="1" wp14:anchorId="2DCF2291" wp14:editId="7AE50949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167640</wp:posOffset>
                  </wp:positionV>
                  <wp:extent cx="2253615" cy="1689735"/>
                  <wp:effectExtent l="0" t="0" r="0" b="5715"/>
                  <wp:wrapSquare wrapText="bothSides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3615" cy="168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D65CC9C" w14:textId="2BA4A1D8" w:rsidR="004E0B40" w:rsidRDefault="005F7310" w:rsidP="00122BDD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3936" behindDoc="0" locked="0" layoutInCell="1" allowOverlap="1" wp14:anchorId="7B61300D" wp14:editId="1B15B5FE">
                      <wp:simplePos x="0" y="0"/>
                      <wp:positionH relativeFrom="column">
                        <wp:posOffset>1072630</wp:posOffset>
                      </wp:positionH>
                      <wp:positionV relativeFrom="paragraph">
                        <wp:posOffset>57496</wp:posOffset>
                      </wp:positionV>
                      <wp:extent cx="1880755" cy="548409"/>
                      <wp:effectExtent l="38100" t="0" r="24765" b="80645"/>
                      <wp:wrapNone/>
                      <wp:docPr id="55" name="Straight Arrow Connector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80755" cy="54840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9BA1CA" id="Straight Arrow Connector 55" o:spid="_x0000_s1026" type="#_x0000_t32" style="position:absolute;margin-left:84.45pt;margin-top:4.55pt;width:148.1pt;height:43.2pt;flip:x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33696" behindDoc="0" locked="0" layoutInCell="1" allowOverlap="1" wp14:anchorId="2947FF33" wp14:editId="337EC49A">
                  <wp:simplePos x="0" y="0"/>
                  <wp:positionH relativeFrom="column">
                    <wp:posOffset>461645</wp:posOffset>
                  </wp:positionH>
                  <wp:positionV relativeFrom="paragraph">
                    <wp:posOffset>1475740</wp:posOffset>
                  </wp:positionV>
                  <wp:extent cx="1363345" cy="2296795"/>
                  <wp:effectExtent l="9525" t="0" r="0" b="0"/>
                  <wp:wrapSquare wrapText="bothSides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21" r="6282"/>
                          <a:stretch/>
                        </pic:blipFill>
                        <pic:spPr bwMode="auto">
                          <a:xfrm rot="16200000">
                            <a:off x="0" y="0"/>
                            <a:ext cx="1363345" cy="2296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567704A" w14:textId="7E038E77" w:rsidR="004E0B40" w:rsidRDefault="004E0B40" w:rsidP="00122BDD">
            <w:pPr>
              <w:tabs>
                <w:tab w:val="left" w:pos="10320"/>
              </w:tabs>
            </w:pPr>
            <w:r>
              <w:tab/>
            </w:r>
          </w:p>
          <w:p w14:paraId="0C4B84C7" w14:textId="38367CB5" w:rsidR="004E0B40" w:rsidRPr="00155384" w:rsidRDefault="004E0B40" w:rsidP="00122BDD"/>
          <w:p w14:paraId="4A160678" w14:textId="23EAD4B3" w:rsidR="005F7310" w:rsidRDefault="00062A2C" w:rsidP="005F7310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 wp14:anchorId="2AFA09D9" wp14:editId="249DBE7F">
                      <wp:simplePos x="0" y="0"/>
                      <wp:positionH relativeFrom="column">
                        <wp:posOffset>2964271</wp:posOffset>
                      </wp:positionH>
                      <wp:positionV relativeFrom="paragraph">
                        <wp:posOffset>416106</wp:posOffset>
                      </wp:positionV>
                      <wp:extent cx="1937657" cy="1605643"/>
                      <wp:effectExtent l="0" t="0" r="24765" b="13970"/>
                      <wp:wrapNone/>
                      <wp:docPr id="49" name="Text Box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37657" cy="16056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32E8F93" w14:textId="25F08993" w:rsidR="005F7310" w:rsidRDefault="005F7310" w:rsidP="005F7310">
                                  <w:r>
                                    <w:t>Item: WEBBING 25MM</w:t>
                                  </w:r>
                                  <w:r w:rsidR="00062A2C">
                                    <w:t xml:space="preserve"> &amp; </w:t>
                                  </w:r>
                                  <w:r>
                                    <w:t>50MM</w:t>
                                  </w:r>
                                </w:p>
                                <w:p w14:paraId="0C46F6A3" w14:textId="77777777" w:rsidR="005F7310" w:rsidRDefault="005F7310" w:rsidP="005F7310">
                                  <w:r>
                                    <w:t>Style Color: MCAM</w:t>
                                  </w:r>
                                </w:p>
                                <w:p w14:paraId="197084D6" w14:textId="63BCADA2" w:rsidR="005F7310" w:rsidRDefault="005F7310" w:rsidP="005F7310">
                                  <w:r>
                                    <w:t>RM Color: CBK</w:t>
                                  </w:r>
                                </w:p>
                                <w:p w14:paraId="0CA4D35F" w14:textId="18E29007" w:rsidR="005F7310" w:rsidRDefault="005F7310" w:rsidP="005F7310">
                                  <w:r>
                                    <w:t>Style Color: BLACK</w:t>
                                  </w:r>
                                  <w:r w:rsidR="00062A2C">
                                    <w:t xml:space="preserve"> / KUMUL</w:t>
                                  </w:r>
                                </w:p>
                                <w:p w14:paraId="2A4D9DE2" w14:textId="77777777" w:rsidR="005F7310" w:rsidRDefault="005F7310" w:rsidP="005F7310">
                                  <w:r>
                                    <w:t>RM Color: BLACK</w:t>
                                  </w:r>
                                </w:p>
                                <w:p w14:paraId="7EAEADAE" w14:textId="34A94C3B" w:rsidR="005F7310" w:rsidRDefault="005F7310" w:rsidP="005F7310">
                                  <w:r>
                                    <w:t>Style Color: MC TROPIC</w:t>
                                  </w:r>
                                  <w:r w:rsidR="00062A2C">
                                    <w:t xml:space="preserve"> / RG</w:t>
                                  </w:r>
                                </w:p>
                                <w:p w14:paraId="520EFE82" w14:textId="5DDE3EF6" w:rsidR="005F7310" w:rsidRDefault="005F7310" w:rsidP="005F7310">
                                  <w:r>
                                    <w:t>RM Color: RG</w:t>
                                  </w:r>
                                </w:p>
                                <w:p w14:paraId="2446B55E" w14:textId="77777777" w:rsidR="005F7310" w:rsidRDefault="005F7310" w:rsidP="005F731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FA09D9" id="Text Box 49" o:spid="_x0000_s1034" type="#_x0000_t202" style="position:absolute;margin-left:233.4pt;margin-top:32.75pt;width:152.55pt;height:126.4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" fillcolor="white [3201]" strokeweight=".5pt">
                      <v:textbox>
                        <w:txbxContent>
                          <w:p w14:paraId="632E8F93" w14:textId="25F08993" w:rsidR="005F7310" w:rsidRDefault="005F7310" w:rsidP="005F7310">
                            <w:r>
                              <w:t>Item: WEBBING 25MM</w:t>
                            </w:r>
                            <w:r w:rsidR="00062A2C">
                              <w:t xml:space="preserve"> &amp; </w:t>
                            </w:r>
                            <w:r>
                              <w:t>50MM</w:t>
                            </w:r>
                          </w:p>
                          <w:p w14:paraId="0C46F6A3" w14:textId="77777777" w:rsidR="005F7310" w:rsidRDefault="005F7310" w:rsidP="005F7310">
                            <w:r>
                              <w:t>Style Color: MCAM</w:t>
                            </w:r>
                          </w:p>
                          <w:p w14:paraId="197084D6" w14:textId="63BCADA2" w:rsidR="005F7310" w:rsidRDefault="005F7310" w:rsidP="005F7310">
                            <w:r>
                              <w:t>RM Color: CBK</w:t>
                            </w:r>
                          </w:p>
                          <w:p w14:paraId="0CA4D35F" w14:textId="18E29007" w:rsidR="005F7310" w:rsidRDefault="005F7310" w:rsidP="005F7310">
                            <w:r>
                              <w:t>Style Color: BLACK</w:t>
                            </w:r>
                            <w:r w:rsidR="00062A2C">
                              <w:t xml:space="preserve"> / KUMUL</w:t>
                            </w:r>
                          </w:p>
                          <w:p w14:paraId="2A4D9DE2" w14:textId="77777777" w:rsidR="005F7310" w:rsidRDefault="005F7310" w:rsidP="005F7310">
                            <w:r>
                              <w:t>RM Color: BLACK</w:t>
                            </w:r>
                          </w:p>
                          <w:p w14:paraId="7EAEADAE" w14:textId="34A94C3B" w:rsidR="005F7310" w:rsidRDefault="005F7310" w:rsidP="005F7310">
                            <w:r>
                              <w:t>Style Color: MC TROPIC</w:t>
                            </w:r>
                            <w:r w:rsidR="00062A2C">
                              <w:t xml:space="preserve"> / RG</w:t>
                            </w:r>
                          </w:p>
                          <w:p w14:paraId="520EFE82" w14:textId="5DDE3EF6" w:rsidR="005F7310" w:rsidRDefault="005F7310" w:rsidP="005F7310">
                            <w:r>
                              <w:t>RM Color: RG</w:t>
                            </w:r>
                          </w:p>
                          <w:p w14:paraId="2446B55E" w14:textId="77777777" w:rsidR="005F7310" w:rsidRDefault="005F7310" w:rsidP="005F7310"/>
                        </w:txbxContent>
                      </v:textbox>
                    </v:shape>
                  </w:pict>
                </mc:Fallback>
              </mc:AlternateContent>
            </w:r>
          </w:p>
          <w:p w14:paraId="3BC62C4F" w14:textId="34065E43" w:rsidR="004E0B40" w:rsidRDefault="00062A2C" w:rsidP="00122BDD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671E49D2" wp14:editId="07A7EC9E">
                      <wp:simplePos x="0" y="0"/>
                      <wp:positionH relativeFrom="column">
                        <wp:posOffset>378913</wp:posOffset>
                      </wp:positionH>
                      <wp:positionV relativeFrom="paragraph">
                        <wp:posOffset>21226</wp:posOffset>
                      </wp:positionV>
                      <wp:extent cx="2661647" cy="441053"/>
                      <wp:effectExtent l="38100" t="57150" r="24765" b="35560"/>
                      <wp:wrapNone/>
                      <wp:docPr id="51" name="Straight Arrow Connector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661647" cy="44105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92100B" id="Straight Arrow Connector 51" o:spid="_x0000_s1026" type="#_x0000_t32" style="position:absolute;margin-left:29.85pt;margin-top:1.65pt;width:209.6pt;height:34.75pt;flip:x y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C9E93AA" w14:textId="02EE905A" w:rsidR="004E0B40" w:rsidRDefault="00062A2C" w:rsidP="00122BD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 wp14:anchorId="76771A17" wp14:editId="7F717A11">
                      <wp:simplePos x="0" y="0"/>
                      <wp:positionH relativeFrom="column">
                        <wp:posOffset>825227</wp:posOffset>
                      </wp:positionH>
                      <wp:positionV relativeFrom="paragraph">
                        <wp:posOffset>104412</wp:posOffset>
                      </wp:positionV>
                      <wp:extent cx="2214971" cy="155666"/>
                      <wp:effectExtent l="0" t="57150" r="13970" b="34925"/>
                      <wp:wrapNone/>
                      <wp:docPr id="53" name="Straight Arrow Connector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214971" cy="15566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A7CB0B" id="Straight Arrow Connector 53" o:spid="_x0000_s1026" type="#_x0000_t32" style="position:absolute;margin-left:65pt;margin-top:8.2pt;width:174.4pt;height:12.25pt;flip:x y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F199CE3" w14:textId="45AACF4C" w:rsidR="004E0B40" w:rsidRDefault="00062A2C" w:rsidP="00122BDD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1888" behindDoc="0" locked="0" layoutInCell="1" allowOverlap="1" wp14:anchorId="19D82227" wp14:editId="35502236">
                      <wp:simplePos x="0" y="0"/>
                      <wp:positionH relativeFrom="column">
                        <wp:posOffset>1146355</wp:posOffset>
                      </wp:positionH>
                      <wp:positionV relativeFrom="paragraph">
                        <wp:posOffset>17326</wp:posOffset>
                      </wp:positionV>
                      <wp:extent cx="1893843" cy="45719"/>
                      <wp:effectExtent l="19050" t="76200" r="11430" b="50165"/>
                      <wp:wrapNone/>
                      <wp:docPr id="54" name="Straight Arrow Connector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93843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6517F1" id="Straight Arrow Connector 54" o:spid="_x0000_s1026" type="#_x0000_t32" style="position:absolute;margin-left:90.25pt;margin-top:1.35pt;width:149.1pt;height:3.6pt;flip:x y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8F2D1A5" w14:textId="41C1A822" w:rsidR="004E0B40" w:rsidRPr="004E0B40" w:rsidRDefault="004E0B40" w:rsidP="004E0B40"/>
          <w:p w14:paraId="040F5BEC" w14:textId="299E2773" w:rsidR="004E0B40" w:rsidRPr="004E0B40" w:rsidRDefault="004E0B40" w:rsidP="004E0B40"/>
          <w:p w14:paraId="06FE63EF" w14:textId="63B760D8" w:rsidR="004E0B40" w:rsidRPr="004E0B40" w:rsidRDefault="004E0B40" w:rsidP="004E0B40"/>
          <w:p w14:paraId="59CF82E2" w14:textId="0D0B22E0" w:rsidR="004E0B40" w:rsidRPr="004E0B40" w:rsidRDefault="00230F7A" w:rsidP="004E0B40">
            <w:r>
              <w:rPr>
                <w:noProof/>
              </w:rPr>
              <w:drawing>
                <wp:anchor distT="0" distB="0" distL="114300" distR="114300" simplePos="0" relativeHeight="251958272" behindDoc="1" locked="0" layoutInCell="1" allowOverlap="1" wp14:anchorId="3B74B2C7" wp14:editId="508799E2">
                  <wp:simplePos x="0" y="0"/>
                  <wp:positionH relativeFrom="column">
                    <wp:posOffset>448945</wp:posOffset>
                  </wp:positionH>
                  <wp:positionV relativeFrom="paragraph">
                    <wp:posOffset>154940</wp:posOffset>
                  </wp:positionV>
                  <wp:extent cx="1268730" cy="1953895"/>
                  <wp:effectExtent l="317" t="0" r="7938" b="7937"/>
                  <wp:wrapNone/>
                  <wp:docPr id="1261412228" name="Picture 1261412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02" t="-1" r="13349" b="3866"/>
                          <a:stretch/>
                        </pic:blipFill>
                        <pic:spPr bwMode="auto">
                          <a:xfrm rot="16200000">
                            <a:off x="0" y="0"/>
                            <a:ext cx="1268730" cy="195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2599846" w14:textId="2EDFF96F" w:rsidR="004E0B40" w:rsidRPr="004E0B40" w:rsidRDefault="00A06F17" w:rsidP="004E0B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1104" behindDoc="0" locked="0" layoutInCell="1" allowOverlap="1" wp14:anchorId="1D9F757B" wp14:editId="63796FBF">
                      <wp:simplePos x="0" y="0"/>
                      <wp:positionH relativeFrom="column">
                        <wp:posOffset>4030798</wp:posOffset>
                      </wp:positionH>
                      <wp:positionV relativeFrom="paragraph">
                        <wp:posOffset>173355</wp:posOffset>
                      </wp:positionV>
                      <wp:extent cx="1741714" cy="2084615"/>
                      <wp:effectExtent l="0" t="0" r="11430" b="11430"/>
                      <wp:wrapNone/>
                      <wp:docPr id="61" name="Text Box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1714" cy="208461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BD3BDBD" w14:textId="40B53D81" w:rsidR="007F2599" w:rsidRDefault="007F2599" w:rsidP="007F2599">
                                  <w:r>
                                    <w:t>Item: POLY MESH</w:t>
                                  </w:r>
                                </w:p>
                                <w:p w14:paraId="7522C77C" w14:textId="77777777" w:rsidR="007F2599" w:rsidRDefault="007F2599" w:rsidP="007F2599">
                                  <w:r>
                                    <w:t>Style Color: MCAM</w:t>
                                  </w:r>
                                </w:p>
                                <w:p w14:paraId="524BD95B" w14:textId="447098AC" w:rsidR="007F2599" w:rsidRDefault="007F2599" w:rsidP="007F2599">
                                  <w:r>
                                    <w:t xml:space="preserve">RM Color: </w:t>
                                  </w:r>
                                  <w:r w:rsidR="005158D2" w:rsidRPr="001D4957">
                                    <w:t>MCAM</w:t>
                                  </w:r>
                                </w:p>
                                <w:p w14:paraId="42DE54E5" w14:textId="5A7C8E48" w:rsidR="007F2599" w:rsidRDefault="007F2599" w:rsidP="007F2599">
                                  <w:r>
                                    <w:t>Style Color: BLACK</w:t>
                                  </w:r>
                                  <w:r w:rsidR="00A06F17">
                                    <w:t xml:space="preserve"> </w:t>
                                  </w:r>
                                </w:p>
                                <w:p w14:paraId="666BB10D" w14:textId="77777777" w:rsidR="007F2599" w:rsidRDefault="007F2599" w:rsidP="007F2599">
                                  <w:r>
                                    <w:t>RM Color: BLACK</w:t>
                                  </w:r>
                                </w:p>
                                <w:p w14:paraId="4C743416" w14:textId="245DA73C" w:rsidR="007F2599" w:rsidRDefault="007F2599" w:rsidP="007F2599">
                                  <w:r>
                                    <w:t>Style Color: MC TROPIC</w:t>
                                  </w:r>
                                  <w:r w:rsidR="00A06F17">
                                    <w:t xml:space="preserve"> / RG</w:t>
                                  </w:r>
                                </w:p>
                                <w:p w14:paraId="20FF0D35" w14:textId="77777777" w:rsidR="007F2599" w:rsidRDefault="007F2599" w:rsidP="007F2599">
                                  <w:r>
                                    <w:t>RM Color: RG</w:t>
                                  </w:r>
                                </w:p>
                                <w:p w14:paraId="73AA5C3A" w14:textId="5D974A68" w:rsidR="007F2599" w:rsidRPr="003503AC" w:rsidRDefault="007F2599" w:rsidP="007F2599">
                                  <w:r w:rsidRPr="003503AC">
                                    <w:t xml:space="preserve">Style Color: </w:t>
                                  </w:r>
                                  <w:r w:rsidR="00A06F17">
                                    <w:t>KUMUL</w:t>
                                  </w:r>
                                </w:p>
                                <w:p w14:paraId="69A12331" w14:textId="0E9B2847" w:rsidR="007F2599" w:rsidRPr="003503AC" w:rsidRDefault="007F2599" w:rsidP="007F2599">
                                  <w:r w:rsidRPr="003503AC">
                                    <w:t xml:space="preserve">RM Color: </w:t>
                                  </w:r>
                                  <w:r w:rsidR="00A06F17">
                                    <w:t>KUMUL</w:t>
                                  </w:r>
                                </w:p>
                                <w:p w14:paraId="65CFEE08" w14:textId="77777777" w:rsidR="007F2599" w:rsidRDefault="007F2599" w:rsidP="007F2599"/>
                                <w:p w14:paraId="74EBA3F0" w14:textId="77777777" w:rsidR="007F2599" w:rsidRDefault="007F2599" w:rsidP="007F259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9F757B" id="Text Box 61" o:spid="_x0000_s1035" type="#_x0000_t202" style="position:absolute;margin-left:317.4pt;margin-top:13.65pt;width:137.15pt;height:164.1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" fillcolor="white [3201]" strokeweight=".5pt">
                      <v:textbox>
                        <w:txbxContent>
                          <w:p w14:paraId="2BD3BDBD" w14:textId="40B53D81" w:rsidR="007F2599" w:rsidRDefault="007F2599" w:rsidP="007F2599">
                            <w:r>
                              <w:t>Item: POLY MESH</w:t>
                            </w:r>
                          </w:p>
                          <w:p w14:paraId="7522C77C" w14:textId="77777777" w:rsidR="007F2599" w:rsidRDefault="007F2599" w:rsidP="007F2599">
                            <w:r>
                              <w:t>Style Color: MCAM</w:t>
                            </w:r>
                          </w:p>
                          <w:p w14:paraId="524BD95B" w14:textId="447098AC" w:rsidR="007F2599" w:rsidRDefault="007F2599" w:rsidP="007F2599">
                            <w:r>
                              <w:t xml:space="preserve">RM Color: </w:t>
                            </w:r>
                            <w:r w:rsidR="005158D2" w:rsidRPr="001D4957">
                              <w:t>MCAM</w:t>
                            </w:r>
                          </w:p>
                          <w:p w14:paraId="42DE54E5" w14:textId="5A7C8E48" w:rsidR="007F2599" w:rsidRDefault="007F2599" w:rsidP="007F2599">
                            <w:r>
                              <w:t>Style Color: BLACK</w:t>
                            </w:r>
                            <w:r w:rsidR="00A06F17">
                              <w:t xml:space="preserve"> </w:t>
                            </w:r>
                          </w:p>
                          <w:p w14:paraId="666BB10D" w14:textId="77777777" w:rsidR="007F2599" w:rsidRDefault="007F2599" w:rsidP="007F2599">
                            <w:r>
                              <w:t>RM Color: BLACK</w:t>
                            </w:r>
                          </w:p>
                          <w:p w14:paraId="4C743416" w14:textId="245DA73C" w:rsidR="007F2599" w:rsidRDefault="007F2599" w:rsidP="007F2599">
                            <w:r>
                              <w:t>Style Color: MC TROPIC</w:t>
                            </w:r>
                            <w:r w:rsidR="00A06F17">
                              <w:t xml:space="preserve"> / RG</w:t>
                            </w:r>
                          </w:p>
                          <w:p w14:paraId="20FF0D35" w14:textId="77777777" w:rsidR="007F2599" w:rsidRDefault="007F2599" w:rsidP="007F2599">
                            <w:r>
                              <w:t>RM Color: RG</w:t>
                            </w:r>
                          </w:p>
                          <w:p w14:paraId="73AA5C3A" w14:textId="5D974A68" w:rsidR="007F2599" w:rsidRPr="003503AC" w:rsidRDefault="007F2599" w:rsidP="007F2599">
                            <w:r w:rsidRPr="003503AC">
                              <w:t xml:space="preserve">Style Color: </w:t>
                            </w:r>
                            <w:r w:rsidR="00A06F17">
                              <w:t>KUMUL</w:t>
                            </w:r>
                          </w:p>
                          <w:p w14:paraId="69A12331" w14:textId="0E9B2847" w:rsidR="007F2599" w:rsidRPr="003503AC" w:rsidRDefault="007F2599" w:rsidP="007F2599">
                            <w:r w:rsidRPr="003503AC">
                              <w:t xml:space="preserve">RM Color: </w:t>
                            </w:r>
                            <w:r w:rsidR="00A06F17">
                              <w:t>KUMUL</w:t>
                            </w:r>
                          </w:p>
                          <w:p w14:paraId="65CFEE08" w14:textId="77777777" w:rsidR="007F2599" w:rsidRDefault="007F2599" w:rsidP="007F2599"/>
                          <w:p w14:paraId="74EBA3F0" w14:textId="77777777" w:rsidR="007F2599" w:rsidRDefault="007F2599" w:rsidP="007F2599"/>
                        </w:txbxContent>
                      </v:textbox>
                    </v:shape>
                  </w:pict>
                </mc:Fallback>
              </mc:AlternateContent>
            </w:r>
          </w:p>
          <w:p w14:paraId="5208A786" w14:textId="1B2D2B39" w:rsidR="007F2599" w:rsidRDefault="00230F7A" w:rsidP="007F2599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7008" behindDoc="0" locked="0" layoutInCell="1" allowOverlap="1" wp14:anchorId="215E6420" wp14:editId="1AEC80DD">
                      <wp:simplePos x="0" y="0"/>
                      <wp:positionH relativeFrom="column">
                        <wp:posOffset>293311</wp:posOffset>
                      </wp:positionH>
                      <wp:positionV relativeFrom="paragraph">
                        <wp:posOffset>325120</wp:posOffset>
                      </wp:positionV>
                      <wp:extent cx="3989821" cy="741218"/>
                      <wp:effectExtent l="38100" t="0" r="29845" b="78105"/>
                      <wp:wrapNone/>
                      <wp:docPr id="58" name="Straight Arrow Connector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989821" cy="74121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C29688" id="Straight Arrow Connector 58" o:spid="_x0000_s1026" type="#_x0000_t32" style="position:absolute;margin-left:23.1pt;margin-top:25.6pt;width:314.15pt;height:58.35pt;flip:x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A5742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9056" behindDoc="0" locked="0" layoutInCell="1" allowOverlap="1" wp14:anchorId="7F6105BD" wp14:editId="76C9BBFD">
                      <wp:simplePos x="0" y="0"/>
                      <wp:positionH relativeFrom="column">
                        <wp:posOffset>1827702</wp:posOffset>
                      </wp:positionH>
                      <wp:positionV relativeFrom="paragraph">
                        <wp:posOffset>325119</wp:posOffset>
                      </wp:positionV>
                      <wp:extent cx="2490355" cy="698615"/>
                      <wp:effectExtent l="38100" t="0" r="24765" b="82550"/>
                      <wp:wrapNone/>
                      <wp:docPr id="59" name="Straight Arrow Connector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490355" cy="69861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A6FDDD" id="Straight Arrow Connector 59" o:spid="_x0000_s1026" type="#_x0000_t32" style="position:absolute;margin-left:143.9pt;margin-top:25.6pt;width:196.1pt;height:55pt;flip:x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A0455AD" w14:textId="0488DB88" w:rsidR="004E0B40" w:rsidRPr="004E0B40" w:rsidRDefault="004E0B40" w:rsidP="004E0B40"/>
          <w:p w14:paraId="3D5994FB" w14:textId="7CB7A136" w:rsidR="004E0B40" w:rsidRDefault="004E0B40" w:rsidP="00871E7A"/>
          <w:p w14:paraId="343020A5" w14:textId="22927663" w:rsidR="00A60AC1" w:rsidRPr="00A60AC1" w:rsidRDefault="00A06F17" w:rsidP="00A60AC1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3152" behindDoc="0" locked="0" layoutInCell="1" allowOverlap="1" wp14:anchorId="6D0A88C6" wp14:editId="6EFCDFBD">
                      <wp:simplePos x="0" y="0"/>
                      <wp:positionH relativeFrom="column">
                        <wp:posOffset>1429384</wp:posOffset>
                      </wp:positionH>
                      <wp:positionV relativeFrom="paragraph">
                        <wp:posOffset>81098</wp:posOffset>
                      </wp:positionV>
                      <wp:extent cx="1012371" cy="647700"/>
                      <wp:effectExtent l="38100" t="38100" r="16510" b="19050"/>
                      <wp:wrapNone/>
                      <wp:docPr id="62" name="Straight Arrow Connector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12371" cy="6477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779F85" id="Straight Arrow Connector 62" o:spid="_x0000_s1026" type="#_x0000_t32" style="position:absolute;margin-left:112.55pt;margin-top:6.4pt;width:79.7pt;height:51pt;flip:x y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230F7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 wp14:anchorId="1CA2A889" wp14:editId="589E4750">
                      <wp:simplePos x="0" y="0"/>
                      <wp:positionH relativeFrom="column">
                        <wp:posOffset>577330</wp:posOffset>
                      </wp:positionH>
                      <wp:positionV relativeFrom="paragraph">
                        <wp:posOffset>172143</wp:posOffset>
                      </wp:positionV>
                      <wp:extent cx="252846" cy="585354"/>
                      <wp:effectExtent l="0" t="38100" r="52070" b="24765"/>
                      <wp:wrapNone/>
                      <wp:docPr id="1261412230" name="Straight Arrow Connector 1261412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2846" cy="58535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62E6C9" id="Straight Arrow Connector 1261412230" o:spid="_x0000_s1026" type="#_x0000_t32" style="position:absolute;margin-left:45.45pt;margin-top:13.55pt;width:19.9pt;height:46.1pt;flip:y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C151C73" w14:textId="76CE583D" w:rsidR="00A60AC1" w:rsidRPr="00A60AC1" w:rsidRDefault="00A827F1" w:rsidP="00A60AC1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7248" behindDoc="0" locked="0" layoutInCell="1" allowOverlap="1" wp14:anchorId="1ECA3E6B" wp14:editId="046B813C">
                      <wp:simplePos x="0" y="0"/>
                      <wp:positionH relativeFrom="column">
                        <wp:posOffset>1451156</wp:posOffset>
                      </wp:positionH>
                      <wp:positionV relativeFrom="paragraph">
                        <wp:posOffset>137431</wp:posOffset>
                      </wp:positionV>
                      <wp:extent cx="985158" cy="356507"/>
                      <wp:effectExtent l="38100" t="38100" r="24765" b="24765"/>
                      <wp:wrapNone/>
                      <wp:docPr id="1261412225" name="Straight Arrow Connector 12614122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85158" cy="35650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AD9B12" id="Straight Arrow Connector 1261412225" o:spid="_x0000_s1026" type="#_x0000_t32" style="position:absolute;margin-left:114.25pt;margin-top:10.8pt;width:77.55pt;height:28.05pt;flip:x y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3BC8D25" w14:textId="5C15E8D4" w:rsidR="00A60AC1" w:rsidRPr="00A60AC1" w:rsidRDefault="00A60AC1" w:rsidP="00A60AC1"/>
          <w:p w14:paraId="403BC090" w14:textId="4F91F790" w:rsidR="00A60AC1" w:rsidRPr="00A60AC1" w:rsidRDefault="00A06F17" w:rsidP="00A60AC1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5200" behindDoc="0" locked="0" layoutInCell="1" allowOverlap="1" wp14:anchorId="02331494" wp14:editId="09ED81DC">
                      <wp:simplePos x="0" y="0"/>
                      <wp:positionH relativeFrom="column">
                        <wp:posOffset>1880688</wp:posOffset>
                      </wp:positionH>
                      <wp:positionV relativeFrom="paragraph">
                        <wp:posOffset>88900</wp:posOffset>
                      </wp:positionV>
                      <wp:extent cx="2071255" cy="1605643"/>
                      <wp:effectExtent l="0" t="0" r="24765" b="13970"/>
                      <wp:wrapNone/>
                      <wp:docPr id="1261412224" name="Text Box 126141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71255" cy="16056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50254DC" w14:textId="46758F8D" w:rsidR="007F2599" w:rsidRDefault="007F2599" w:rsidP="007F2599">
                                  <w:r>
                                    <w:t xml:space="preserve">Item: VELCRO LOOP&amp;HOOK 25MM </w:t>
                                  </w:r>
                                </w:p>
                                <w:p w14:paraId="357E5443" w14:textId="77777777" w:rsidR="007F2599" w:rsidRDefault="007F2599" w:rsidP="007F2599">
                                  <w:r>
                                    <w:t>Style Color: MCAM</w:t>
                                  </w:r>
                                </w:p>
                                <w:p w14:paraId="4A736E19" w14:textId="77777777" w:rsidR="007F2599" w:rsidRDefault="007F2599" w:rsidP="007F2599">
                                  <w:r>
                                    <w:t>RM Color: CBK</w:t>
                                  </w:r>
                                </w:p>
                                <w:p w14:paraId="4953942A" w14:textId="0AEAF5E7" w:rsidR="007F2599" w:rsidRDefault="007F2599" w:rsidP="007F2599">
                                  <w:r>
                                    <w:t>Style Color: BLACK</w:t>
                                  </w:r>
                                  <w:r w:rsidR="00A06F17">
                                    <w:t xml:space="preserve"> / KUMUL</w:t>
                                  </w:r>
                                </w:p>
                                <w:p w14:paraId="2667FC5B" w14:textId="77777777" w:rsidR="007F2599" w:rsidRDefault="007F2599" w:rsidP="007F2599">
                                  <w:r>
                                    <w:t>RM Color: BLACK</w:t>
                                  </w:r>
                                </w:p>
                                <w:p w14:paraId="7E48F483" w14:textId="5B327B96" w:rsidR="007F2599" w:rsidRDefault="007F2599" w:rsidP="007F2599">
                                  <w:r>
                                    <w:t>Style Color: MC TROPIC</w:t>
                                  </w:r>
                                  <w:r w:rsidR="00A06F17">
                                    <w:t xml:space="preserve"> / RG</w:t>
                                  </w:r>
                                </w:p>
                                <w:p w14:paraId="0DF11BE4" w14:textId="3ABC1A69" w:rsidR="007F2599" w:rsidRDefault="007F2599" w:rsidP="007F2599">
                                  <w:r>
                                    <w:t>RM Color: RG</w:t>
                                  </w:r>
                                </w:p>
                                <w:p w14:paraId="75C7A3DC" w14:textId="77777777" w:rsidR="007F2599" w:rsidRDefault="007F2599" w:rsidP="007F259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331494" id="Text Box 1261412224" o:spid="_x0000_s1036" type="#_x0000_t202" style="position:absolute;margin-left:148.1pt;margin-top:7pt;width:163.1pt;height:126.4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" fillcolor="white [3201]" strokeweight=".5pt">
                      <v:textbox>
                        <w:txbxContent>
                          <w:p w14:paraId="350254DC" w14:textId="46758F8D" w:rsidR="007F2599" w:rsidRDefault="007F2599" w:rsidP="007F2599">
                            <w:r>
                              <w:t xml:space="preserve">Item: VELCRO LOOP&amp;HOOK 25MM </w:t>
                            </w:r>
                          </w:p>
                          <w:p w14:paraId="357E5443" w14:textId="77777777" w:rsidR="007F2599" w:rsidRDefault="007F2599" w:rsidP="007F2599">
                            <w:r>
                              <w:t>Style Color: MCAM</w:t>
                            </w:r>
                          </w:p>
                          <w:p w14:paraId="4A736E19" w14:textId="77777777" w:rsidR="007F2599" w:rsidRDefault="007F2599" w:rsidP="007F2599">
                            <w:r>
                              <w:t>RM Color: CBK</w:t>
                            </w:r>
                          </w:p>
                          <w:p w14:paraId="4953942A" w14:textId="0AEAF5E7" w:rsidR="007F2599" w:rsidRDefault="007F2599" w:rsidP="007F2599">
                            <w:r>
                              <w:t>Style Color: BLACK</w:t>
                            </w:r>
                            <w:r w:rsidR="00A06F17">
                              <w:t xml:space="preserve"> / KUMUL</w:t>
                            </w:r>
                          </w:p>
                          <w:p w14:paraId="2667FC5B" w14:textId="77777777" w:rsidR="007F2599" w:rsidRDefault="007F2599" w:rsidP="007F2599">
                            <w:r>
                              <w:t>RM Color: BLACK</w:t>
                            </w:r>
                          </w:p>
                          <w:p w14:paraId="7E48F483" w14:textId="5B327B96" w:rsidR="007F2599" w:rsidRDefault="007F2599" w:rsidP="007F2599">
                            <w:r>
                              <w:t>Style Color: MC TROPIC</w:t>
                            </w:r>
                            <w:r w:rsidR="00A06F17">
                              <w:t xml:space="preserve"> / RG</w:t>
                            </w:r>
                          </w:p>
                          <w:p w14:paraId="0DF11BE4" w14:textId="3ABC1A69" w:rsidR="007F2599" w:rsidRDefault="007F2599" w:rsidP="007F2599">
                            <w:r>
                              <w:t>RM Color: RG</w:t>
                            </w:r>
                          </w:p>
                          <w:p w14:paraId="75C7A3DC" w14:textId="77777777" w:rsidR="007F2599" w:rsidRDefault="007F2599" w:rsidP="007F2599"/>
                        </w:txbxContent>
                      </v:textbox>
                    </v:shape>
                  </w:pict>
                </mc:Fallback>
              </mc:AlternateContent>
            </w:r>
            <w:r w:rsidR="00230F7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2368" behindDoc="0" locked="0" layoutInCell="1" allowOverlap="1" wp14:anchorId="356B0F7C" wp14:editId="09BA33BB">
                      <wp:simplePos x="0" y="0"/>
                      <wp:positionH relativeFrom="column">
                        <wp:posOffset>-7528</wp:posOffset>
                      </wp:positionH>
                      <wp:positionV relativeFrom="paragraph">
                        <wp:posOffset>89535</wp:posOffset>
                      </wp:positionV>
                      <wp:extent cx="1730828" cy="1638300"/>
                      <wp:effectExtent l="0" t="0" r="22225" b="19050"/>
                      <wp:wrapNone/>
                      <wp:docPr id="1261412231" name="Text Box 12614122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30828" cy="16383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A0D1FBD" w14:textId="5F5B9740" w:rsidR="00230F7A" w:rsidRDefault="00230F7A" w:rsidP="00230F7A">
                                  <w:r>
                                    <w:t xml:space="preserve">Item: NYLON TAPE 25MM </w:t>
                                  </w:r>
                                </w:p>
                                <w:p w14:paraId="34873D39" w14:textId="77777777" w:rsidR="00230F7A" w:rsidRDefault="00230F7A" w:rsidP="00230F7A">
                                  <w:r>
                                    <w:t>Style Color: MCAM</w:t>
                                  </w:r>
                                </w:p>
                                <w:p w14:paraId="434489F3" w14:textId="77777777" w:rsidR="00230F7A" w:rsidRDefault="00230F7A" w:rsidP="00230F7A">
                                  <w:r>
                                    <w:t>RM Color: CBK</w:t>
                                  </w:r>
                                </w:p>
                                <w:p w14:paraId="376D0BBD" w14:textId="3EB265C4" w:rsidR="00230F7A" w:rsidRDefault="00230F7A" w:rsidP="00230F7A">
                                  <w:r>
                                    <w:t>Style Color: BLACK</w:t>
                                  </w:r>
                                  <w:r w:rsidR="00A06F17">
                                    <w:t xml:space="preserve"> / KUMUL</w:t>
                                  </w:r>
                                </w:p>
                                <w:p w14:paraId="6D68310B" w14:textId="77777777" w:rsidR="00230F7A" w:rsidRDefault="00230F7A" w:rsidP="00230F7A">
                                  <w:r>
                                    <w:t>RM Color: BLACK</w:t>
                                  </w:r>
                                </w:p>
                                <w:p w14:paraId="512E559A" w14:textId="681DB451" w:rsidR="00230F7A" w:rsidRDefault="00230F7A" w:rsidP="00230F7A">
                                  <w:r>
                                    <w:t>Style Color: MC TROPIC</w:t>
                                  </w:r>
                                  <w:r w:rsidR="00A06F17">
                                    <w:t xml:space="preserve"> / RG</w:t>
                                  </w:r>
                                </w:p>
                                <w:p w14:paraId="25535153" w14:textId="569B7438" w:rsidR="00230F7A" w:rsidRDefault="00230F7A" w:rsidP="00230F7A">
                                  <w:r>
                                    <w:t>RM Color: RG</w:t>
                                  </w:r>
                                </w:p>
                                <w:p w14:paraId="0863A71C" w14:textId="77777777" w:rsidR="00230F7A" w:rsidRDefault="00230F7A" w:rsidP="00230F7A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6B0F7C" id="Text Box 1261412231" o:spid="_x0000_s1037" type="#_x0000_t202" style="position:absolute;margin-left:-.6pt;margin-top:7.05pt;width:136.3pt;height:129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" fillcolor="white [3201]" strokeweight=".5pt">
                      <v:textbox>
                        <w:txbxContent>
                          <w:p w14:paraId="0A0D1FBD" w14:textId="5F5B9740" w:rsidR="00230F7A" w:rsidRDefault="00230F7A" w:rsidP="00230F7A">
                            <w:r>
                              <w:t xml:space="preserve">Item: NYLON TAPE 25MM </w:t>
                            </w:r>
                          </w:p>
                          <w:p w14:paraId="34873D39" w14:textId="77777777" w:rsidR="00230F7A" w:rsidRDefault="00230F7A" w:rsidP="00230F7A">
                            <w:r>
                              <w:t>Style Color: MCAM</w:t>
                            </w:r>
                          </w:p>
                          <w:p w14:paraId="434489F3" w14:textId="77777777" w:rsidR="00230F7A" w:rsidRDefault="00230F7A" w:rsidP="00230F7A">
                            <w:r>
                              <w:t>RM Color: CBK</w:t>
                            </w:r>
                          </w:p>
                          <w:p w14:paraId="376D0BBD" w14:textId="3EB265C4" w:rsidR="00230F7A" w:rsidRDefault="00230F7A" w:rsidP="00230F7A">
                            <w:r>
                              <w:t>Style Color: BLACK</w:t>
                            </w:r>
                            <w:r w:rsidR="00A06F17">
                              <w:t xml:space="preserve"> / KUMUL</w:t>
                            </w:r>
                          </w:p>
                          <w:p w14:paraId="6D68310B" w14:textId="77777777" w:rsidR="00230F7A" w:rsidRDefault="00230F7A" w:rsidP="00230F7A">
                            <w:r>
                              <w:t>RM Color: BLACK</w:t>
                            </w:r>
                          </w:p>
                          <w:p w14:paraId="512E559A" w14:textId="681DB451" w:rsidR="00230F7A" w:rsidRDefault="00230F7A" w:rsidP="00230F7A">
                            <w:r>
                              <w:t>Style Color: MC TROPIC</w:t>
                            </w:r>
                            <w:r w:rsidR="00A06F17">
                              <w:t xml:space="preserve"> / RG</w:t>
                            </w:r>
                          </w:p>
                          <w:p w14:paraId="25535153" w14:textId="569B7438" w:rsidR="00230F7A" w:rsidRDefault="00230F7A" w:rsidP="00230F7A">
                            <w:r>
                              <w:t>RM Color: RG</w:t>
                            </w:r>
                          </w:p>
                          <w:p w14:paraId="0863A71C" w14:textId="77777777" w:rsidR="00230F7A" w:rsidRDefault="00230F7A" w:rsidP="00230F7A"/>
                        </w:txbxContent>
                      </v:textbox>
                    </v:shape>
                  </w:pict>
                </mc:Fallback>
              </mc:AlternateContent>
            </w:r>
          </w:p>
          <w:p w14:paraId="06FB437B" w14:textId="3940BCEC" w:rsidR="00A57424" w:rsidRDefault="00A57424" w:rsidP="00A57424">
            <w:pPr>
              <w:pStyle w:val="NormalWeb"/>
            </w:pPr>
            <w:r>
              <w:tab/>
            </w:r>
          </w:p>
          <w:p w14:paraId="724A240E" w14:textId="70586839" w:rsidR="00A60AC1" w:rsidRPr="00A60AC1" w:rsidRDefault="00A60AC1" w:rsidP="00A60AC1"/>
          <w:p w14:paraId="16F08CC0" w14:textId="3712D57A" w:rsidR="00A60AC1" w:rsidRPr="00A60AC1" w:rsidRDefault="00A60AC1" w:rsidP="00A60AC1"/>
          <w:p w14:paraId="30D1D2AC" w14:textId="527B16CA" w:rsidR="00A60AC1" w:rsidRPr="00A60AC1" w:rsidRDefault="00A60AC1" w:rsidP="00A60AC1"/>
          <w:p w14:paraId="1D8F9080" w14:textId="7A4C6B43" w:rsidR="00A60AC1" w:rsidRDefault="00A60AC1" w:rsidP="00A60AC1"/>
          <w:p w14:paraId="2A93A6BE" w14:textId="103D589A" w:rsidR="0083292E" w:rsidRPr="0083292E" w:rsidRDefault="0083292E" w:rsidP="0083292E">
            <w:pPr>
              <w:tabs>
                <w:tab w:val="left" w:pos="5490"/>
              </w:tabs>
            </w:pPr>
          </w:p>
        </w:tc>
      </w:tr>
    </w:tbl>
    <w:p w14:paraId="27FD0E76" w14:textId="3A19EAB0" w:rsidR="000B1457" w:rsidRDefault="000B1457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9306DF" w:rsidRPr="00DE4BCC" w14:paraId="69593D2C" w14:textId="77777777" w:rsidTr="003407B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5D7840C2" w14:textId="09F2F2FB" w:rsidR="009306DF" w:rsidRPr="00DE4BCC" w:rsidRDefault="009306DF" w:rsidP="003407B3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9306DF" w:rsidRPr="00DE4BCC" w14:paraId="5F23E7D5" w14:textId="77777777" w:rsidTr="001D4957">
        <w:trPr>
          <w:trHeight w:val="9233"/>
        </w:trPr>
        <w:tc>
          <w:tcPr>
            <w:tcW w:w="5000" w:type="pct"/>
          </w:tcPr>
          <w:p w14:paraId="76C34A64" w14:textId="53FB1AE2" w:rsidR="009306DF" w:rsidRDefault="00230F7A" w:rsidP="003407B3">
            <w:r>
              <w:rPr>
                <w:noProof/>
              </w:rPr>
              <w:drawing>
                <wp:anchor distT="0" distB="0" distL="114300" distR="114300" simplePos="0" relativeHeight="251964416" behindDoc="1" locked="0" layoutInCell="1" allowOverlap="1" wp14:anchorId="65DB4C05" wp14:editId="2D35D413">
                  <wp:simplePos x="0" y="0"/>
                  <wp:positionH relativeFrom="column">
                    <wp:posOffset>540385</wp:posOffset>
                  </wp:positionH>
                  <wp:positionV relativeFrom="paragraph">
                    <wp:posOffset>47625</wp:posOffset>
                  </wp:positionV>
                  <wp:extent cx="1363345" cy="2296795"/>
                  <wp:effectExtent l="9525" t="0" r="0" b="0"/>
                  <wp:wrapNone/>
                  <wp:docPr id="1261412246" name="Picture 1261412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21" r="6282"/>
                          <a:stretch/>
                        </pic:blipFill>
                        <pic:spPr bwMode="auto">
                          <a:xfrm rot="16200000">
                            <a:off x="0" y="0"/>
                            <a:ext cx="1363345" cy="2296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52E5">
              <w:t>Label Placement</w:t>
            </w:r>
          </w:p>
          <w:p w14:paraId="12497BA9" w14:textId="1CF0D3B0" w:rsidR="004652E5" w:rsidRDefault="004652E5" w:rsidP="003407B3">
            <w:pPr>
              <w:rPr>
                <w:noProof/>
                <w14:ligatures w14:val="standard"/>
              </w:rPr>
            </w:pPr>
          </w:p>
          <w:p w14:paraId="4CD1B05F" w14:textId="79ECE4A4" w:rsidR="004652E5" w:rsidRDefault="004652E5" w:rsidP="003407B3"/>
          <w:p w14:paraId="3D09DCBC" w14:textId="41F1857A" w:rsidR="009306DF" w:rsidRPr="00A60AC1" w:rsidRDefault="00230F7A" w:rsidP="003407B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2E1EEE2E" wp14:editId="3CC62A5D">
                      <wp:simplePos x="0" y="0"/>
                      <wp:positionH relativeFrom="column">
                        <wp:posOffset>2987675</wp:posOffset>
                      </wp:positionH>
                      <wp:positionV relativeFrom="paragraph">
                        <wp:posOffset>57497</wp:posOffset>
                      </wp:positionV>
                      <wp:extent cx="2247900" cy="374072"/>
                      <wp:effectExtent l="0" t="0" r="19050" b="26035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47900" cy="37407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441BB60" w14:textId="145366A9" w:rsidR="004652E5" w:rsidRDefault="004652E5">
                                  <w:r>
                                    <w:t xml:space="preserve">Attaching on </w:t>
                                  </w:r>
                                  <w:r w:rsidR="00230F7A">
                                    <w:t>back webbing</w:t>
                                  </w:r>
                                  <w:r w:rsidR="00151074">
                                    <w:t xml:space="preserve">, </w:t>
                                  </w:r>
                                  <w:r>
                                    <w:t xml:space="preserve">as a </w:t>
                                  </w:r>
                                  <w:r w:rsidR="00230F7A">
                                    <w:t>patch</w:t>
                                  </w:r>
                                  <w:r>
                                    <w:t xml:space="preserve">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1EEE2E" id="Text Box 7" o:spid="_x0000_s1038" type="#_x0000_t202" style="position:absolute;margin-left:235.25pt;margin-top:4.55pt;width:177pt;height:29.4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" fillcolor="white [3201]" strokeweight=".5pt">
                      <v:textbox>
                        <w:txbxContent>
                          <w:p w14:paraId="2441BB60" w14:textId="145366A9" w:rsidR="004652E5" w:rsidRDefault="004652E5">
                            <w:r>
                              <w:t xml:space="preserve">Attaching on </w:t>
                            </w:r>
                            <w:r w:rsidR="00230F7A">
                              <w:t>back webbing</w:t>
                            </w:r>
                            <w:r w:rsidR="00151074">
                              <w:t xml:space="preserve">, </w:t>
                            </w:r>
                            <w:r>
                              <w:t xml:space="preserve">as a </w:t>
                            </w:r>
                            <w:r w:rsidR="00230F7A">
                              <w:t>patch</w:t>
                            </w:r>
                            <w:r>
                              <w:t xml:space="preserve">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E65DC42" w14:textId="36FF77B0" w:rsidR="009306DF" w:rsidRPr="00A60AC1" w:rsidRDefault="00230F7A" w:rsidP="003407B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21AB4A7C" wp14:editId="6F67DD76">
                      <wp:simplePos x="0" y="0"/>
                      <wp:positionH relativeFrom="column">
                        <wp:posOffset>1612439</wp:posOffset>
                      </wp:positionH>
                      <wp:positionV relativeFrom="paragraph">
                        <wp:posOffset>19050</wp:posOffset>
                      </wp:positionV>
                      <wp:extent cx="1375063" cy="45719"/>
                      <wp:effectExtent l="38100" t="38100" r="15875" b="88265"/>
                      <wp:wrapNone/>
                      <wp:docPr id="16" name="Straight Arrow Connector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75063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5BE6D8" id="Straight Arrow Connector 16" o:spid="_x0000_s1026" type="#_x0000_t32" style="position:absolute;margin-left:126.95pt;margin-top:1.5pt;width:108.25pt;height:3.6pt;flip:x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4BFA026" w14:textId="55430A96" w:rsidR="009306DF" w:rsidRPr="00A60AC1" w:rsidRDefault="009306DF" w:rsidP="003407B3"/>
          <w:p w14:paraId="266FB948" w14:textId="33EA6355" w:rsidR="009306DF" w:rsidRPr="00A60AC1" w:rsidRDefault="009306DF" w:rsidP="003407B3"/>
          <w:p w14:paraId="2723D314" w14:textId="5F2132FA" w:rsidR="009306DF" w:rsidRPr="00A60AC1" w:rsidRDefault="009306DF" w:rsidP="003407B3"/>
          <w:p w14:paraId="24656A87" w14:textId="59B229B3" w:rsidR="009306DF" w:rsidRPr="00A60AC1" w:rsidRDefault="009306DF" w:rsidP="003407B3"/>
          <w:p w14:paraId="0FCA6899" w14:textId="77777777" w:rsidR="001D4957" w:rsidRDefault="001D4957" w:rsidP="00230F7A"/>
          <w:p w14:paraId="2F212489" w14:textId="77777777" w:rsidR="001D4957" w:rsidRDefault="001D4957" w:rsidP="00230F7A"/>
          <w:p w14:paraId="0FDEEA7B" w14:textId="7574758D" w:rsidR="00104C24" w:rsidRDefault="00F13A9D" w:rsidP="00230F7A">
            <w:r w:rsidRPr="003C4226">
              <w:rPr>
                <w:noProof/>
              </w:rPr>
              <w:drawing>
                <wp:anchor distT="0" distB="0" distL="114300" distR="114300" simplePos="0" relativeHeight="251965440" behindDoc="0" locked="0" layoutInCell="1" allowOverlap="1" wp14:anchorId="152FEBA0" wp14:editId="6DE9ED2F">
                  <wp:simplePos x="0" y="0"/>
                  <wp:positionH relativeFrom="column">
                    <wp:posOffset>2778644</wp:posOffset>
                  </wp:positionH>
                  <wp:positionV relativeFrom="paragraph">
                    <wp:posOffset>189403</wp:posOffset>
                  </wp:positionV>
                  <wp:extent cx="2632075" cy="986155"/>
                  <wp:effectExtent l="0" t="0" r="0" b="4445"/>
                  <wp:wrapSquare wrapText="bothSides"/>
                  <wp:docPr id="2443247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32471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207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1C256A">
              <w:rPr>
                <w:noProof/>
              </w:rPr>
              <w:drawing>
                <wp:anchor distT="0" distB="0" distL="114300" distR="114300" simplePos="0" relativeHeight="251966464" behindDoc="0" locked="0" layoutInCell="1" allowOverlap="1" wp14:anchorId="31F4190D" wp14:editId="181A1F78">
                  <wp:simplePos x="0" y="0"/>
                  <wp:positionH relativeFrom="column">
                    <wp:posOffset>-26382</wp:posOffset>
                  </wp:positionH>
                  <wp:positionV relativeFrom="paragraph">
                    <wp:posOffset>217690</wp:posOffset>
                  </wp:positionV>
                  <wp:extent cx="2632075" cy="988060"/>
                  <wp:effectExtent l="0" t="0" r="0" b="2540"/>
                  <wp:wrapSquare wrapText="bothSides"/>
                  <wp:docPr id="11490471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904712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2075" cy="988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04C24">
              <w:t>Label Artwork</w:t>
            </w:r>
          </w:p>
          <w:p w14:paraId="4E977B2D" w14:textId="17084D3B" w:rsidR="00F13A9D" w:rsidRDefault="00F13A9D" w:rsidP="00230F7A">
            <w:r w:rsidRPr="00AA2F53">
              <w:rPr>
                <w:noProof/>
              </w:rPr>
              <w:drawing>
                <wp:anchor distT="0" distB="0" distL="114300" distR="114300" simplePos="0" relativeHeight="251968512" behindDoc="0" locked="0" layoutInCell="1" allowOverlap="1" wp14:anchorId="38889E4D" wp14:editId="2E164CE1">
                  <wp:simplePos x="0" y="0"/>
                  <wp:positionH relativeFrom="column">
                    <wp:posOffset>2794115</wp:posOffset>
                  </wp:positionH>
                  <wp:positionV relativeFrom="paragraph">
                    <wp:posOffset>1053291</wp:posOffset>
                  </wp:positionV>
                  <wp:extent cx="2604366" cy="962446"/>
                  <wp:effectExtent l="0" t="0" r="5715" b="9525"/>
                  <wp:wrapSquare wrapText="bothSides"/>
                  <wp:docPr id="2225107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510743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366" cy="962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3C4226">
              <w:rPr>
                <w:noProof/>
              </w:rPr>
              <w:drawing>
                <wp:anchor distT="0" distB="0" distL="114300" distR="114300" simplePos="0" relativeHeight="251967488" behindDoc="0" locked="0" layoutInCell="1" allowOverlap="1" wp14:anchorId="019C1805" wp14:editId="3E8831C3">
                  <wp:simplePos x="0" y="0"/>
                  <wp:positionH relativeFrom="column">
                    <wp:posOffset>-25804</wp:posOffset>
                  </wp:positionH>
                  <wp:positionV relativeFrom="paragraph">
                    <wp:posOffset>1042323</wp:posOffset>
                  </wp:positionV>
                  <wp:extent cx="2604366" cy="952708"/>
                  <wp:effectExtent l="0" t="0" r="5715" b="0"/>
                  <wp:wrapSquare wrapText="bothSides"/>
                  <wp:docPr id="14333484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348423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366" cy="952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968A82C" w14:textId="1D9C475F" w:rsidR="00F13A9D" w:rsidRDefault="00F13A9D" w:rsidP="00F13A9D">
            <w:pPr>
              <w:rPr>
                <w:noProof/>
              </w:rPr>
            </w:pPr>
          </w:p>
          <w:p w14:paraId="1B56C2AA" w14:textId="09422257" w:rsidR="00F13A9D" w:rsidRDefault="00F13A9D" w:rsidP="00F13A9D">
            <w:pPr>
              <w:rPr>
                <w:noProof/>
              </w:rPr>
            </w:pPr>
          </w:p>
          <w:p w14:paraId="05EFE4A9" w14:textId="0FCEA49A" w:rsidR="00F13A9D" w:rsidRPr="00F13A9D" w:rsidRDefault="001D4957" w:rsidP="00F13A9D">
            <w:r w:rsidRPr="001D4957">
              <w:rPr>
                <w:noProof/>
              </w:rPr>
              <w:drawing>
                <wp:anchor distT="0" distB="0" distL="114300" distR="114300" simplePos="0" relativeHeight="251991040" behindDoc="1" locked="0" layoutInCell="1" allowOverlap="1" wp14:anchorId="77750E96" wp14:editId="3EDEEDDC">
                  <wp:simplePos x="0" y="0"/>
                  <wp:positionH relativeFrom="column">
                    <wp:posOffset>-32327</wp:posOffset>
                  </wp:positionH>
                  <wp:positionV relativeFrom="paragraph">
                    <wp:posOffset>1424248</wp:posOffset>
                  </wp:positionV>
                  <wp:extent cx="2604135" cy="936625"/>
                  <wp:effectExtent l="0" t="0" r="5715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135" cy="93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CCF4747" w14:textId="5E9FC48D" w:rsidR="001D4957" w:rsidRDefault="001D4957" w:rsidP="00F13A9D">
      <w:pPr>
        <w:rPr>
          <w:color w:val="auto"/>
        </w:rPr>
      </w:pPr>
    </w:p>
    <w:p w14:paraId="32442F36" w14:textId="77777777" w:rsidR="001D4957" w:rsidRDefault="001D4957">
      <w:pPr>
        <w:rPr>
          <w:color w:val="auto"/>
        </w:rPr>
      </w:pPr>
      <w:r>
        <w:rPr>
          <w:color w:val="auto"/>
        </w:rPr>
        <w:br w:type="page"/>
      </w: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</w:tblPr>
      <w:tblGrid>
        <w:gridCol w:w="9350"/>
      </w:tblGrid>
      <w:tr w:rsidR="001D4957" w:rsidRPr="00DE4BCC" w14:paraId="10BD707B" w14:textId="77777777" w:rsidTr="00EC7D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9B786DB" w14:textId="77777777" w:rsidR="001D4957" w:rsidRPr="00DE4BCC" w:rsidRDefault="001D4957" w:rsidP="00EC7DCF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1D4957" w:rsidRPr="00F13A9D" w14:paraId="2AD66899" w14:textId="77777777" w:rsidTr="001D4957">
        <w:trPr>
          <w:trHeight w:val="8153"/>
        </w:trPr>
        <w:tc>
          <w:tcPr>
            <w:tcW w:w="5000" w:type="pct"/>
          </w:tcPr>
          <w:p w14:paraId="2DAC7B21" w14:textId="77777777" w:rsidR="001D4957" w:rsidRDefault="001D4957" w:rsidP="00EC7DCF">
            <w:r>
              <w:t>Sticker artwork</w:t>
            </w:r>
          </w:p>
          <w:p w14:paraId="4CFC7189" w14:textId="77777777" w:rsidR="001D4957" w:rsidRDefault="001D4957" w:rsidP="00EC7DCF">
            <w:pPr>
              <w:rPr>
                <w:noProof/>
              </w:rPr>
            </w:pPr>
            <w:r w:rsidRPr="00AA2F53">
              <w:rPr>
                <w:noProof/>
              </w:rPr>
              <w:drawing>
                <wp:anchor distT="0" distB="0" distL="114300" distR="114300" simplePos="0" relativeHeight="251988992" behindDoc="0" locked="0" layoutInCell="1" allowOverlap="1" wp14:anchorId="0EF852DD" wp14:editId="678FACC4">
                  <wp:simplePos x="0" y="0"/>
                  <wp:positionH relativeFrom="column">
                    <wp:posOffset>2537691</wp:posOffset>
                  </wp:positionH>
                  <wp:positionV relativeFrom="paragraph">
                    <wp:posOffset>1313699</wp:posOffset>
                  </wp:positionV>
                  <wp:extent cx="2521527" cy="1265343"/>
                  <wp:effectExtent l="0" t="0" r="0" b="0"/>
                  <wp:wrapSquare wrapText="bothSides"/>
                  <wp:docPr id="17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1527" cy="1265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A2F53">
              <w:rPr>
                <w:noProof/>
              </w:rPr>
              <w:drawing>
                <wp:anchor distT="0" distB="0" distL="114300" distR="114300" simplePos="0" relativeHeight="251990016" behindDoc="0" locked="0" layoutInCell="1" allowOverlap="1" wp14:anchorId="0DE3DC28" wp14:editId="7981B528">
                  <wp:simplePos x="0" y="0"/>
                  <wp:positionH relativeFrom="column">
                    <wp:posOffset>2558415</wp:posOffset>
                  </wp:positionH>
                  <wp:positionV relativeFrom="paragraph">
                    <wp:posOffset>-2540</wp:posOffset>
                  </wp:positionV>
                  <wp:extent cx="2484755" cy="1246505"/>
                  <wp:effectExtent l="0" t="0" r="0" b="0"/>
                  <wp:wrapSquare wrapText="bothSides"/>
                  <wp:docPr id="2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755" cy="1246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A2F53">
              <w:rPr>
                <w:noProof/>
              </w:rPr>
              <w:drawing>
                <wp:anchor distT="0" distB="0" distL="114300" distR="114300" simplePos="0" relativeHeight="251987968" behindDoc="0" locked="0" layoutInCell="1" allowOverlap="1" wp14:anchorId="000FBC71" wp14:editId="76BCE6BB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1327323</wp:posOffset>
                  </wp:positionV>
                  <wp:extent cx="2470785" cy="1239520"/>
                  <wp:effectExtent l="0" t="0" r="5715" b="0"/>
                  <wp:wrapSquare wrapText="bothSides"/>
                  <wp:docPr id="25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785" cy="1239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A2F53">
              <w:rPr>
                <w:noProof/>
              </w:rPr>
              <w:drawing>
                <wp:anchor distT="0" distB="0" distL="114300" distR="114300" simplePos="0" relativeHeight="251986944" behindDoc="0" locked="0" layoutInCell="1" allowOverlap="1" wp14:anchorId="47EC902A" wp14:editId="59638907">
                  <wp:simplePos x="0" y="0"/>
                  <wp:positionH relativeFrom="column">
                    <wp:posOffset>-18761</wp:posOffset>
                  </wp:positionH>
                  <wp:positionV relativeFrom="paragraph">
                    <wp:posOffset>17607</wp:posOffset>
                  </wp:positionV>
                  <wp:extent cx="2466109" cy="1237534"/>
                  <wp:effectExtent l="0" t="0" r="0" b="1270"/>
                  <wp:wrapSquare wrapText="bothSides"/>
                  <wp:docPr id="2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109" cy="1237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B9C78BA" w14:textId="77777777" w:rsidR="001D4957" w:rsidRDefault="001D4957" w:rsidP="00EC7DCF">
            <w:pPr>
              <w:rPr>
                <w:noProof/>
              </w:rPr>
            </w:pPr>
          </w:p>
          <w:p w14:paraId="0CD036E3" w14:textId="0D35DADA" w:rsidR="001D4957" w:rsidRPr="00F13A9D" w:rsidRDefault="001D4957" w:rsidP="00EC7DCF">
            <w:r w:rsidRPr="001D4957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992064" behindDoc="1" locked="0" layoutInCell="1" allowOverlap="1" wp14:anchorId="208AF7D1" wp14:editId="00FDD188">
                  <wp:simplePos x="0" y="0"/>
                  <wp:positionH relativeFrom="column">
                    <wp:posOffset>57323</wp:posOffset>
                  </wp:positionH>
                  <wp:positionV relativeFrom="paragraph">
                    <wp:posOffset>2253384</wp:posOffset>
                  </wp:positionV>
                  <wp:extent cx="2374357" cy="1191491"/>
                  <wp:effectExtent l="0" t="0" r="6985" b="8890"/>
                  <wp:wrapNone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357" cy="1191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0B5F35CE" w14:textId="77777777" w:rsidR="00F13A9D" w:rsidRPr="00F13A9D" w:rsidRDefault="00F13A9D" w:rsidP="00F13A9D">
      <w:pPr>
        <w:rPr>
          <w:color w:val="auto"/>
        </w:rPr>
      </w:pPr>
    </w:p>
    <w:sectPr w:rsidR="00F13A9D" w:rsidRPr="00F13A9D" w:rsidSect="007E3D23">
      <w:footerReference w:type="default" r:id="rId28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C78DC7" w14:textId="77777777" w:rsidR="00FB0A73" w:rsidRDefault="00FB0A73">
      <w:pPr>
        <w:spacing w:after="0"/>
      </w:pPr>
      <w:r>
        <w:separator/>
      </w:r>
    </w:p>
  </w:endnote>
  <w:endnote w:type="continuationSeparator" w:id="0">
    <w:p w14:paraId="0DB3F6A5" w14:textId="77777777" w:rsidR="00FB0A73" w:rsidRDefault="00FB0A7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B49D10" w14:textId="77777777" w:rsidR="00FB0A73" w:rsidRDefault="00FB0A73">
      <w:pPr>
        <w:spacing w:after="0"/>
      </w:pPr>
      <w:r>
        <w:separator/>
      </w:r>
    </w:p>
  </w:footnote>
  <w:footnote w:type="continuationSeparator" w:id="0">
    <w:p w14:paraId="242749DB" w14:textId="77777777" w:rsidR="00FB0A73" w:rsidRDefault="00FB0A7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31169"/>
    <w:rsid w:val="00047818"/>
    <w:rsid w:val="00051B06"/>
    <w:rsid w:val="00062A2C"/>
    <w:rsid w:val="000677DA"/>
    <w:rsid w:val="000A13CF"/>
    <w:rsid w:val="000B1457"/>
    <w:rsid w:val="000D37AE"/>
    <w:rsid w:val="000E45E2"/>
    <w:rsid w:val="000E5146"/>
    <w:rsid w:val="000E7BA5"/>
    <w:rsid w:val="00104C24"/>
    <w:rsid w:val="00130022"/>
    <w:rsid w:val="00136E3C"/>
    <w:rsid w:val="00147208"/>
    <w:rsid w:val="00151074"/>
    <w:rsid w:val="00155384"/>
    <w:rsid w:val="0018603C"/>
    <w:rsid w:val="001A5126"/>
    <w:rsid w:val="001B75E6"/>
    <w:rsid w:val="001B7B38"/>
    <w:rsid w:val="001C4B7F"/>
    <w:rsid w:val="001D0C6A"/>
    <w:rsid w:val="001D4957"/>
    <w:rsid w:val="001E2728"/>
    <w:rsid w:val="001E5C8E"/>
    <w:rsid w:val="00223B8D"/>
    <w:rsid w:val="00230F7A"/>
    <w:rsid w:val="00255734"/>
    <w:rsid w:val="00263CB3"/>
    <w:rsid w:val="002750DA"/>
    <w:rsid w:val="0028638D"/>
    <w:rsid w:val="0029442A"/>
    <w:rsid w:val="002A2DA1"/>
    <w:rsid w:val="002A4407"/>
    <w:rsid w:val="002B40B8"/>
    <w:rsid w:val="002C6EAE"/>
    <w:rsid w:val="00335B41"/>
    <w:rsid w:val="003366D8"/>
    <w:rsid w:val="003503AC"/>
    <w:rsid w:val="00371D00"/>
    <w:rsid w:val="00375038"/>
    <w:rsid w:val="003C192B"/>
    <w:rsid w:val="003C2460"/>
    <w:rsid w:val="003C256A"/>
    <w:rsid w:val="003C64E4"/>
    <w:rsid w:val="003E2F5B"/>
    <w:rsid w:val="004342C2"/>
    <w:rsid w:val="00437F9D"/>
    <w:rsid w:val="00451E2E"/>
    <w:rsid w:val="004652E5"/>
    <w:rsid w:val="004954AB"/>
    <w:rsid w:val="004A7424"/>
    <w:rsid w:val="004C306F"/>
    <w:rsid w:val="004C30E4"/>
    <w:rsid w:val="004C34EC"/>
    <w:rsid w:val="004C5DA8"/>
    <w:rsid w:val="004C726C"/>
    <w:rsid w:val="004D342A"/>
    <w:rsid w:val="004E0B40"/>
    <w:rsid w:val="005076EA"/>
    <w:rsid w:val="005158D2"/>
    <w:rsid w:val="00525760"/>
    <w:rsid w:val="00553DF6"/>
    <w:rsid w:val="00553F57"/>
    <w:rsid w:val="00575A98"/>
    <w:rsid w:val="00591137"/>
    <w:rsid w:val="005C2CF2"/>
    <w:rsid w:val="005E4A3B"/>
    <w:rsid w:val="005F7310"/>
    <w:rsid w:val="00633D7A"/>
    <w:rsid w:val="006433F3"/>
    <w:rsid w:val="00650B59"/>
    <w:rsid w:val="0065347E"/>
    <w:rsid w:val="00664C5D"/>
    <w:rsid w:val="006D6A3A"/>
    <w:rsid w:val="006F24EC"/>
    <w:rsid w:val="00711EBF"/>
    <w:rsid w:val="007265C0"/>
    <w:rsid w:val="00734189"/>
    <w:rsid w:val="00735CF9"/>
    <w:rsid w:val="00745938"/>
    <w:rsid w:val="00747E46"/>
    <w:rsid w:val="007749F4"/>
    <w:rsid w:val="00797D0E"/>
    <w:rsid w:val="007A209A"/>
    <w:rsid w:val="007A6855"/>
    <w:rsid w:val="007B0C03"/>
    <w:rsid w:val="007B56EE"/>
    <w:rsid w:val="007C1E31"/>
    <w:rsid w:val="007E1496"/>
    <w:rsid w:val="007E3D23"/>
    <w:rsid w:val="007F2599"/>
    <w:rsid w:val="007F74A6"/>
    <w:rsid w:val="0082049A"/>
    <w:rsid w:val="0083292E"/>
    <w:rsid w:val="00866066"/>
    <w:rsid w:val="008675B2"/>
    <w:rsid w:val="00871E7A"/>
    <w:rsid w:val="00874856"/>
    <w:rsid w:val="00894FA0"/>
    <w:rsid w:val="0089773C"/>
    <w:rsid w:val="008A0EB0"/>
    <w:rsid w:val="008A7BAF"/>
    <w:rsid w:val="00913237"/>
    <w:rsid w:val="009177E7"/>
    <w:rsid w:val="009306DF"/>
    <w:rsid w:val="00953937"/>
    <w:rsid w:val="00977FC4"/>
    <w:rsid w:val="00985466"/>
    <w:rsid w:val="00994A93"/>
    <w:rsid w:val="009F0E8D"/>
    <w:rsid w:val="00A00D32"/>
    <w:rsid w:val="00A06F17"/>
    <w:rsid w:val="00A1368F"/>
    <w:rsid w:val="00A33C84"/>
    <w:rsid w:val="00A56B70"/>
    <w:rsid w:val="00A57424"/>
    <w:rsid w:val="00A60AC1"/>
    <w:rsid w:val="00A71E85"/>
    <w:rsid w:val="00A827F1"/>
    <w:rsid w:val="00A835B2"/>
    <w:rsid w:val="00A9050A"/>
    <w:rsid w:val="00A94CCE"/>
    <w:rsid w:val="00AC250E"/>
    <w:rsid w:val="00AF3C61"/>
    <w:rsid w:val="00B11297"/>
    <w:rsid w:val="00B3643F"/>
    <w:rsid w:val="00B445DD"/>
    <w:rsid w:val="00B82759"/>
    <w:rsid w:val="00B8674E"/>
    <w:rsid w:val="00B8707A"/>
    <w:rsid w:val="00BA4210"/>
    <w:rsid w:val="00BB351C"/>
    <w:rsid w:val="00BC46BC"/>
    <w:rsid w:val="00C066BC"/>
    <w:rsid w:val="00C4369C"/>
    <w:rsid w:val="00C54817"/>
    <w:rsid w:val="00C664E8"/>
    <w:rsid w:val="00C7576A"/>
    <w:rsid w:val="00C82DE7"/>
    <w:rsid w:val="00C8732B"/>
    <w:rsid w:val="00CA528F"/>
    <w:rsid w:val="00CC2B24"/>
    <w:rsid w:val="00CF00C0"/>
    <w:rsid w:val="00CF0E10"/>
    <w:rsid w:val="00D11E38"/>
    <w:rsid w:val="00D3176E"/>
    <w:rsid w:val="00D336B6"/>
    <w:rsid w:val="00D44742"/>
    <w:rsid w:val="00D776E0"/>
    <w:rsid w:val="00DC2E1D"/>
    <w:rsid w:val="00DE4BCC"/>
    <w:rsid w:val="00DF38F3"/>
    <w:rsid w:val="00E40E81"/>
    <w:rsid w:val="00E91C1C"/>
    <w:rsid w:val="00E92026"/>
    <w:rsid w:val="00EB7B91"/>
    <w:rsid w:val="00EC52D1"/>
    <w:rsid w:val="00F07EAE"/>
    <w:rsid w:val="00F13A9D"/>
    <w:rsid w:val="00F245C1"/>
    <w:rsid w:val="00F33D62"/>
    <w:rsid w:val="00F37692"/>
    <w:rsid w:val="00F44979"/>
    <w:rsid w:val="00F51E42"/>
    <w:rsid w:val="00F6764E"/>
    <w:rsid w:val="00F900BE"/>
    <w:rsid w:val="00FA4FCB"/>
    <w:rsid w:val="00FA5EFB"/>
    <w:rsid w:val="00FB0A73"/>
    <w:rsid w:val="00FC13FD"/>
    <w:rsid w:val="00FE6166"/>
    <w:rsid w:val="00FF2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220B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paragraph" w:styleId="NormalWeb">
    <w:name w:val="Normal (Web)"/>
    <w:basedOn w:val="Normal"/>
    <w:uiPriority w:val="99"/>
    <w:semiHidden/>
    <w:unhideWhenUsed/>
    <w:rsid w:val="00B82759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443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64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22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1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2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3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0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2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0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8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63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glossaryDocument" Target="glossary/document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4E91"/>
    <w:rsid w:val="000C52D9"/>
    <w:rsid w:val="001801A2"/>
    <w:rsid w:val="00237945"/>
    <w:rsid w:val="002469A9"/>
    <w:rsid w:val="002D0BE9"/>
    <w:rsid w:val="00476E9E"/>
    <w:rsid w:val="00476EF4"/>
    <w:rsid w:val="004F05F6"/>
    <w:rsid w:val="00517E07"/>
    <w:rsid w:val="00597C2D"/>
    <w:rsid w:val="00623A13"/>
    <w:rsid w:val="00675582"/>
    <w:rsid w:val="006C669B"/>
    <w:rsid w:val="00712F22"/>
    <w:rsid w:val="00875C2A"/>
    <w:rsid w:val="008D55CE"/>
    <w:rsid w:val="009F502E"/>
    <w:rsid w:val="00A458E3"/>
    <w:rsid w:val="00AF3AC3"/>
    <w:rsid w:val="00BB0E52"/>
    <w:rsid w:val="00C61CDB"/>
    <w:rsid w:val="00D03B45"/>
    <w:rsid w:val="00D47C45"/>
    <w:rsid w:val="00D57713"/>
    <w:rsid w:val="00D657F2"/>
    <w:rsid w:val="00DC222A"/>
    <w:rsid w:val="00DF03EC"/>
    <w:rsid w:val="00F17933"/>
    <w:rsid w:val="00F5786D"/>
    <w:rsid w:val="00FD6EBD"/>
    <w:rsid w:val="00FE6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2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1</Pages>
  <Words>74</Words>
  <Characters>423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2026-05-29T02:31:00Z</dcterms:created>
  <dcterms:modified xsi:type="dcterms:W3CDTF">2026-05-29T02:31:00Z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