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D6725" w14:textId="10EE726F" w:rsidR="00A565F2" w:rsidRPr="00A565F2" w:rsidRDefault="00A565F2">
      <w:pPr>
        <w:rPr>
          <w:b/>
          <w:bCs/>
          <w:color w:val="FF0000"/>
          <w:sz w:val="24"/>
          <w:szCs w:val="24"/>
        </w:rPr>
      </w:pPr>
      <w:r w:rsidRPr="009602ED">
        <w:rPr>
          <w:b/>
          <w:bCs/>
          <w:color w:val="FF0000"/>
          <w:sz w:val="24"/>
          <w:szCs w:val="24"/>
        </w:rPr>
        <w:t>STYLE REFERENCE NUMBER – LINK-PB-2</w:t>
      </w:r>
      <w:r w:rsidR="00A46EF7">
        <w:rPr>
          <w:b/>
          <w:bCs/>
          <w:color w:val="FF0000"/>
          <w:sz w:val="24"/>
          <w:szCs w:val="24"/>
        </w:rPr>
        <w:t>6-194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A565F2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p w14:paraId="5BA4441E" w14:textId="2A5609D7" w:rsidR="005C2CF2" w:rsidRPr="00360833" w:rsidRDefault="00A53DC2" w:rsidP="00DE4BCC">
            <w:pPr>
              <w:pStyle w:val="Subtitle"/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</w:pPr>
            <w:r w:rsidRPr="00A53DC2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Platatac </w:t>
            </w:r>
            <w:r w:rsidR="00AB7ADD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A5 OP</w:t>
            </w:r>
            <w:r w:rsidR="00360833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NOTEBOOK COVER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9E60C2">
                  <w:rPr>
                    <w:color w:val="002060"/>
                  </w:rPr>
                  <w:t xml:space="preserve">   </w:t>
                </w:r>
                <w:r w:rsidR="00AB7ADD">
                  <w:rPr>
                    <w:color w:val="002060"/>
                  </w:rPr>
                  <w:t xml:space="preserve">             </w:t>
                </w:r>
                <w:r w:rsidR="00560D01">
                  <w:rPr>
                    <w:color w:val="002060"/>
                  </w:rPr>
                  <w:t>February 1</w:t>
                </w:r>
                <w:r w:rsidR="00A565F2">
                  <w:rPr>
                    <w:color w:val="002060"/>
                  </w:rPr>
                  <w:t>9</w:t>
                </w:r>
                <w:r w:rsidR="00560D01">
                  <w:rPr>
                    <w:color w:val="002060"/>
                  </w:rPr>
                  <w:t>, 2026</w:t>
                </w:r>
              </w:sdtContent>
            </w:sdt>
            <w:r w:rsidR="005C2CF2" w:rsidRPr="00711EBF">
              <w:rPr>
                <w:color w:val="002060"/>
              </w:rPr>
              <w:t xml:space="preserve"> </w:t>
            </w:r>
          </w:p>
        </w:tc>
      </w:tr>
    </w:tbl>
    <w:p w14:paraId="3D6F9026" w14:textId="2D4CBA61" w:rsidR="00DE4BCC" w:rsidRDefault="00DE4BCC" w:rsidP="00DE4BCC">
      <w:pPr>
        <w:rPr>
          <w:b/>
          <w:bCs/>
          <w:color w:val="auto"/>
          <w:sz w:val="24"/>
          <w:szCs w:val="24"/>
        </w:rPr>
      </w:pPr>
    </w:p>
    <w:tbl>
      <w:tblPr>
        <w:tblStyle w:val="InvoiceTable"/>
        <w:tblW w:w="9355" w:type="dxa"/>
        <w:tblLook w:val="04A0" w:firstRow="1" w:lastRow="0" w:firstColumn="1" w:lastColumn="0" w:noHBand="0" w:noVBand="1"/>
      </w:tblPr>
      <w:tblGrid>
        <w:gridCol w:w="2605"/>
        <w:gridCol w:w="2700"/>
        <w:gridCol w:w="2340"/>
        <w:gridCol w:w="1710"/>
      </w:tblGrid>
      <w:tr w:rsidR="00A565F2" w14:paraId="5EC845D8" w14:textId="77777777" w:rsidTr="00BC3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05" w:type="dxa"/>
          </w:tcPr>
          <w:p w14:paraId="73336C59" w14:textId="77777777" w:rsidR="00A565F2" w:rsidRPr="004D24EB" w:rsidRDefault="00A565F2" w:rsidP="00BC36F4">
            <w:pPr>
              <w:rPr>
                <w:color w:val="auto"/>
              </w:rPr>
            </w:pPr>
            <w:r w:rsidRPr="004D24EB">
              <w:rPr>
                <w:color w:val="auto"/>
              </w:rPr>
              <w:t>PO Number</w:t>
            </w:r>
          </w:p>
        </w:tc>
        <w:tc>
          <w:tcPr>
            <w:tcW w:w="2700" w:type="dxa"/>
          </w:tcPr>
          <w:p w14:paraId="16D0875F" w14:textId="77777777" w:rsidR="00A565F2" w:rsidRPr="004D24EB" w:rsidRDefault="00A565F2" w:rsidP="00BC36F4">
            <w:pPr>
              <w:rPr>
                <w:color w:val="auto"/>
              </w:rPr>
            </w:pPr>
            <w:r w:rsidRPr="004D24EB">
              <w:rPr>
                <w:color w:val="auto"/>
              </w:rPr>
              <w:t>Product Cord</w:t>
            </w:r>
          </w:p>
        </w:tc>
        <w:tc>
          <w:tcPr>
            <w:tcW w:w="2340" w:type="dxa"/>
          </w:tcPr>
          <w:p w14:paraId="58E616DC" w14:textId="77777777" w:rsidR="00A565F2" w:rsidRPr="004D24EB" w:rsidRDefault="00A565F2" w:rsidP="00BC36F4">
            <w:pPr>
              <w:rPr>
                <w:color w:val="auto"/>
              </w:rPr>
            </w:pPr>
            <w:r w:rsidRPr="004D24EB">
              <w:rPr>
                <w:color w:val="auto"/>
              </w:rPr>
              <w:t>Color</w:t>
            </w:r>
          </w:p>
        </w:tc>
        <w:tc>
          <w:tcPr>
            <w:tcW w:w="1710" w:type="dxa"/>
          </w:tcPr>
          <w:p w14:paraId="0E07DD7A" w14:textId="77777777" w:rsidR="00A565F2" w:rsidRPr="004D24EB" w:rsidRDefault="00A565F2" w:rsidP="00BC36F4">
            <w:pPr>
              <w:rPr>
                <w:color w:val="auto"/>
              </w:rPr>
            </w:pPr>
            <w:r>
              <w:rPr>
                <w:color w:val="auto"/>
              </w:rPr>
              <w:t>Qty</w:t>
            </w:r>
          </w:p>
        </w:tc>
      </w:tr>
      <w:tr w:rsidR="00A565F2" w:rsidRPr="004D24EB" w14:paraId="338EDE4C" w14:textId="77777777" w:rsidTr="00BC36F4">
        <w:tc>
          <w:tcPr>
            <w:tcW w:w="2605" w:type="dxa"/>
            <w:vAlign w:val="bottom"/>
          </w:tcPr>
          <w:p w14:paraId="442C55F9" w14:textId="77777777" w:rsidR="00A565F2" w:rsidRPr="00920EE6" w:rsidRDefault="00A565F2" w:rsidP="00BC36F4">
            <w:pPr>
              <w:rPr>
                <w:rFonts w:ascii="Calibri" w:hAnsi="Calibri" w:cs="Calibri"/>
                <w:szCs w:val="18"/>
              </w:rPr>
            </w:pPr>
            <w:r w:rsidRPr="00920EE6">
              <w:rPr>
                <w:rFonts w:ascii="Calibri" w:hAnsi="Calibri" w:cs="Calibri"/>
                <w:b/>
                <w:bCs/>
                <w:color w:val="000000"/>
                <w:szCs w:val="18"/>
              </w:rPr>
              <w:t>PO-005</w:t>
            </w:r>
            <w:r>
              <w:rPr>
                <w:rFonts w:ascii="Calibri" w:hAnsi="Calibri" w:cs="Calibri"/>
                <w:b/>
                <w:bCs/>
                <w:color w:val="000000"/>
                <w:szCs w:val="18"/>
              </w:rPr>
              <w:t>28</w:t>
            </w:r>
          </w:p>
        </w:tc>
        <w:tc>
          <w:tcPr>
            <w:tcW w:w="2700" w:type="dxa"/>
            <w:vAlign w:val="center"/>
          </w:tcPr>
          <w:p w14:paraId="73EAF783" w14:textId="7E0552F7" w:rsidR="00A565F2" w:rsidRPr="00920EE6" w:rsidRDefault="00A565F2" w:rsidP="00BC36F4">
            <w:pPr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18"/>
              </w:rPr>
              <w:t>841470</w:t>
            </w:r>
          </w:p>
        </w:tc>
        <w:tc>
          <w:tcPr>
            <w:tcW w:w="2340" w:type="dxa"/>
          </w:tcPr>
          <w:p w14:paraId="1826566D" w14:textId="77777777" w:rsidR="00A565F2" w:rsidRPr="00920EE6" w:rsidRDefault="00A565F2" w:rsidP="00BC36F4">
            <w:pPr>
              <w:rPr>
                <w:rFonts w:ascii="Calibri" w:hAnsi="Calibri" w:cs="Calibri"/>
                <w:color w:val="auto"/>
                <w:szCs w:val="18"/>
              </w:rPr>
            </w:pPr>
            <w:r w:rsidRPr="00920EE6">
              <w:rPr>
                <w:rFonts w:ascii="Calibri" w:hAnsi="Calibri" w:cs="Calibri"/>
                <w:color w:val="auto"/>
                <w:szCs w:val="18"/>
              </w:rPr>
              <w:t>TFP</w:t>
            </w:r>
          </w:p>
        </w:tc>
        <w:tc>
          <w:tcPr>
            <w:tcW w:w="1710" w:type="dxa"/>
          </w:tcPr>
          <w:p w14:paraId="11CE5490" w14:textId="6A2F3816" w:rsidR="00A565F2" w:rsidRPr="00920EE6" w:rsidRDefault="00B72072" w:rsidP="00BC36F4">
            <w:pPr>
              <w:rPr>
                <w:rFonts w:ascii="Calibri" w:hAnsi="Calibri" w:cs="Calibri"/>
                <w:color w:val="auto"/>
                <w:szCs w:val="18"/>
              </w:rPr>
            </w:pPr>
            <w:r>
              <w:rPr>
                <w:rFonts w:ascii="Calibri" w:hAnsi="Calibri" w:cs="Calibri"/>
                <w:color w:val="auto"/>
                <w:szCs w:val="18"/>
              </w:rPr>
              <w:t>1</w:t>
            </w:r>
            <w:r w:rsidR="00A565F2">
              <w:rPr>
                <w:rFonts w:ascii="Calibri" w:hAnsi="Calibri" w:cs="Calibri"/>
                <w:color w:val="auto"/>
                <w:szCs w:val="18"/>
              </w:rPr>
              <w:t>00pcs</w:t>
            </w:r>
          </w:p>
        </w:tc>
      </w:tr>
    </w:tbl>
    <w:p w14:paraId="206BD169" w14:textId="5BC0D55B" w:rsidR="002750DA" w:rsidRDefault="002750DA" w:rsidP="00DE4BCC">
      <w:pPr>
        <w:rPr>
          <w:color w:val="auto"/>
        </w:rPr>
      </w:pPr>
    </w:p>
    <w:tbl>
      <w:tblPr>
        <w:tblStyle w:val="InvoiceTable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C30E4" w:rsidRPr="00DE4BCC" w14:paraId="02564ACB" w14:textId="77777777" w:rsidTr="00B011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068047FC" w14:textId="735D0953" w:rsidR="004C30E4" w:rsidRPr="00DE4BCC" w:rsidRDefault="00431911" w:rsidP="00B0118E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  <w:r>
              <w:rPr>
                <w:color w:val="auto"/>
                <w:sz w:val="20"/>
                <w:szCs w:val="22"/>
              </w:rPr>
              <w:t>(Material &amp; Placement Information)</w:t>
            </w:r>
          </w:p>
        </w:tc>
      </w:tr>
      <w:tr w:rsidR="004C30E4" w:rsidRPr="00DE4BCC" w14:paraId="231C93FE" w14:textId="77777777" w:rsidTr="00A81235">
        <w:trPr>
          <w:trHeight w:val="9332"/>
        </w:trPr>
        <w:tc>
          <w:tcPr>
            <w:tcW w:w="5000" w:type="pct"/>
          </w:tcPr>
          <w:p w14:paraId="72899BC2" w14:textId="17C2A5B7" w:rsidR="004C30E4" w:rsidRDefault="0026510B" w:rsidP="00B0118E">
            <w:pPr>
              <w:rPr>
                <w:color w:val="aut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FB145D7" wp14:editId="21A7CA19">
                      <wp:simplePos x="0" y="0"/>
                      <wp:positionH relativeFrom="column">
                        <wp:posOffset>2823845</wp:posOffset>
                      </wp:positionH>
                      <wp:positionV relativeFrom="paragraph">
                        <wp:posOffset>240030</wp:posOffset>
                      </wp:positionV>
                      <wp:extent cx="1722120" cy="704850"/>
                      <wp:effectExtent l="0" t="0" r="11430" b="1905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2212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5C1829" w14:textId="492A2126" w:rsidR="00F74930" w:rsidRDefault="00F74930" w:rsidP="00F74930">
                                  <w:r>
                                    <w:t>Item: VELCRO LOOP 50MM</w:t>
                                  </w:r>
                                </w:p>
                                <w:p w14:paraId="2B17A534" w14:textId="77777777" w:rsidR="00F74930" w:rsidRDefault="00F74930" w:rsidP="00F74930">
                                  <w:r>
                                    <w:t xml:space="preserve">Style Color: TFP </w:t>
                                  </w:r>
                                </w:p>
                                <w:p w14:paraId="45297A3B" w14:textId="0D63A6E9" w:rsidR="00F74930" w:rsidRDefault="00F74930" w:rsidP="00F74930">
                                  <w:r>
                                    <w:t xml:space="preserve">RM Color: </w:t>
                                  </w:r>
                                  <w:r w:rsidR="008130EF">
                                    <w:t>TFP</w:t>
                                  </w:r>
                                </w:p>
                                <w:p w14:paraId="63430811" w14:textId="77777777" w:rsidR="00F74930" w:rsidRDefault="00F74930" w:rsidP="00F7493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B145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margin-left:222.35pt;margin-top:18.9pt;width:135.6pt;height:55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" fillcolor="white [3201]" strokeweight=".5pt">
                      <v:textbox>
                        <w:txbxContent>
                          <w:p w14:paraId="1F5C1829" w14:textId="492A2126" w:rsidR="00F74930" w:rsidRDefault="00F74930" w:rsidP="00F74930">
                            <w:r>
                              <w:t>Item: VELCRO LOOP 50MM</w:t>
                            </w:r>
                          </w:p>
                          <w:p w14:paraId="2B17A534" w14:textId="77777777" w:rsidR="00F74930" w:rsidRDefault="00F74930" w:rsidP="00F74930">
                            <w:r>
                              <w:t xml:space="preserve">Style Color: TFP </w:t>
                            </w:r>
                          </w:p>
                          <w:p w14:paraId="45297A3B" w14:textId="0D63A6E9" w:rsidR="00F74930" w:rsidRDefault="00F74930" w:rsidP="00F74930">
                            <w:r>
                              <w:t xml:space="preserve">RM Color: </w:t>
                            </w:r>
                            <w:r w:rsidR="008130EF">
                              <w:t>TFP</w:t>
                            </w:r>
                          </w:p>
                          <w:p w14:paraId="63430811" w14:textId="77777777" w:rsidR="00F74930" w:rsidRDefault="00F74930" w:rsidP="00F74930"/>
                        </w:txbxContent>
                      </v:textbox>
                    </v:shape>
                  </w:pict>
                </mc:Fallback>
              </mc:AlternateContent>
            </w:r>
          </w:p>
          <w:p w14:paraId="730EFF5B" w14:textId="4D979D07" w:rsidR="0026510B" w:rsidRPr="0026510B" w:rsidRDefault="0026510B" w:rsidP="00265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50B45CC" wp14:editId="7468E4F5">
                      <wp:simplePos x="0" y="0"/>
                      <wp:positionH relativeFrom="column">
                        <wp:posOffset>1254125</wp:posOffset>
                      </wp:positionH>
                      <wp:positionV relativeFrom="paragraph">
                        <wp:posOffset>168910</wp:posOffset>
                      </wp:positionV>
                      <wp:extent cx="1562100" cy="491490"/>
                      <wp:effectExtent l="38100" t="0" r="19050" b="80010"/>
                      <wp:wrapNone/>
                      <wp:docPr id="16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62100" cy="49149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049E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98.75pt;margin-top:13.3pt;width:123pt;height:38.7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26510B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1822080" behindDoc="1" locked="0" layoutInCell="1" allowOverlap="1" wp14:anchorId="6CB4E701" wp14:editId="05B6F247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100330</wp:posOffset>
                  </wp:positionV>
                  <wp:extent cx="2026920" cy="2583180"/>
                  <wp:effectExtent l="0" t="0" r="0" b="762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26920" cy="25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6242E566" w14:textId="6833DFD7" w:rsidR="008130EF" w:rsidRPr="008130EF" w:rsidRDefault="008130EF" w:rsidP="008130E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5F338601" w14:textId="403BB64D" w:rsidR="0064680B" w:rsidRDefault="0026510B" w:rsidP="00155384">
            <w:pPr>
              <w:jc w:val="center"/>
              <w:rPr>
                <w:noProof/>
                <w:color w:val="auto"/>
                <w14:ligatures w14:val="standar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D2D2F34" wp14:editId="2ED7256C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35560</wp:posOffset>
                      </wp:positionV>
                      <wp:extent cx="2324100" cy="491490"/>
                      <wp:effectExtent l="19050" t="57150" r="19050" b="2286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324100" cy="49149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71DE93" id="Straight Arrow Connector 19" o:spid="_x0000_s1026" type="#_x0000_t32" style="position:absolute;margin-left:33.95pt;margin-top:2.8pt;width:183pt;height:38.7pt;flip:x y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CC2A474" w14:textId="2D8FBB5D" w:rsidR="00437F9D" w:rsidRDefault="0026510B" w:rsidP="00155384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87A4017" wp14:editId="53B319E9">
                      <wp:simplePos x="0" y="0"/>
                      <wp:positionH relativeFrom="column">
                        <wp:posOffset>2748280</wp:posOffset>
                      </wp:positionH>
                      <wp:positionV relativeFrom="paragraph">
                        <wp:posOffset>74930</wp:posOffset>
                      </wp:positionV>
                      <wp:extent cx="1609725" cy="704850"/>
                      <wp:effectExtent l="0" t="0" r="28575" b="1905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E6ECAD8" w14:textId="76E927ED" w:rsidR="00F74930" w:rsidRDefault="00F74930" w:rsidP="00F74930">
                                  <w:r>
                                    <w:t>Item: CODURA 500D</w:t>
                                  </w:r>
                                </w:p>
                                <w:p w14:paraId="0B68918B" w14:textId="69ADB7C4" w:rsidR="00F74930" w:rsidRDefault="00F74930" w:rsidP="00F74930">
                                  <w:r>
                                    <w:t>Style Color: TFP</w:t>
                                  </w:r>
                                </w:p>
                                <w:p w14:paraId="45A44981" w14:textId="0226C6FB" w:rsidR="00F74930" w:rsidRDefault="00F74930" w:rsidP="00F74930">
                                  <w:r>
                                    <w:t>RM Color: TFP</w:t>
                                  </w:r>
                                </w:p>
                                <w:p w14:paraId="4AA4A2B1" w14:textId="77777777" w:rsidR="00F74930" w:rsidRDefault="00F74930" w:rsidP="00F7493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7A4017" id="Text Box 10" o:spid="_x0000_s1027" type="#_x0000_t202" style="position:absolute;left:0;text-align:left;margin-left:216.4pt;margin-top:5.9pt;width:126.75pt;height:5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" fillcolor="white [3201]" strokeweight=".5pt">
                      <v:textbox>
                        <w:txbxContent>
                          <w:p w14:paraId="4E6ECAD8" w14:textId="76E927ED" w:rsidR="00F74930" w:rsidRDefault="00F74930" w:rsidP="00F74930">
                            <w:r>
                              <w:t>Item: CODURA 500D</w:t>
                            </w:r>
                          </w:p>
                          <w:p w14:paraId="0B68918B" w14:textId="69ADB7C4" w:rsidR="00F74930" w:rsidRDefault="00F74930" w:rsidP="00F74930">
                            <w:r>
                              <w:t>Style Color: TFP</w:t>
                            </w:r>
                          </w:p>
                          <w:p w14:paraId="45A44981" w14:textId="0226C6FB" w:rsidR="00F74930" w:rsidRDefault="00F74930" w:rsidP="00F74930">
                            <w:r>
                              <w:t>RM Color: TFP</w:t>
                            </w:r>
                          </w:p>
                          <w:p w14:paraId="4AA4A2B1" w14:textId="77777777" w:rsidR="00F74930" w:rsidRDefault="00F74930" w:rsidP="00F74930"/>
                        </w:txbxContent>
                      </v:textbox>
                    </v:shape>
                  </w:pict>
                </mc:Fallback>
              </mc:AlternateContent>
            </w:r>
          </w:p>
          <w:p w14:paraId="0F230AAA" w14:textId="7E13ABCF" w:rsidR="00155384" w:rsidRPr="00155384" w:rsidRDefault="0026510B" w:rsidP="00155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93A1175" wp14:editId="49FB570B">
                      <wp:simplePos x="0" y="0"/>
                      <wp:positionH relativeFrom="column">
                        <wp:posOffset>1224280</wp:posOffset>
                      </wp:positionH>
                      <wp:positionV relativeFrom="paragraph">
                        <wp:posOffset>133985</wp:posOffset>
                      </wp:positionV>
                      <wp:extent cx="1524000" cy="177165"/>
                      <wp:effectExtent l="38100" t="0" r="19050" b="89535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24000" cy="17716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D1BA65" id="Straight Arrow Connector 20" o:spid="_x0000_s1026" type="#_x0000_t32" style="position:absolute;margin-left:96.4pt;margin-top:10.55pt;width:120pt;height:13.95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03F2E17" wp14:editId="54429AC9">
                      <wp:simplePos x="0" y="0"/>
                      <wp:positionH relativeFrom="column">
                        <wp:posOffset>1505585</wp:posOffset>
                      </wp:positionH>
                      <wp:positionV relativeFrom="paragraph">
                        <wp:posOffset>127000</wp:posOffset>
                      </wp:positionV>
                      <wp:extent cx="1264920" cy="771525"/>
                      <wp:effectExtent l="38100" t="0" r="30480" b="47625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64920" cy="7715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C4B9E" id="Straight Arrow Connector 23" o:spid="_x0000_s1026" type="#_x0000_t32" style="position:absolute;margin-left:118.55pt;margin-top:10pt;width:99.6pt;height:60.7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BAEE9A3" w14:textId="3708440A" w:rsidR="00155384" w:rsidRPr="00155384" w:rsidRDefault="00155384" w:rsidP="00155384"/>
          <w:p w14:paraId="77944EB3" w14:textId="00FA44E2" w:rsidR="00155384" w:rsidRPr="00155384" w:rsidRDefault="00155384" w:rsidP="00155384"/>
          <w:p w14:paraId="74F20DA9" w14:textId="7887190F" w:rsidR="00155384" w:rsidRPr="00155384" w:rsidRDefault="00155384" w:rsidP="00155384"/>
          <w:p w14:paraId="5F88CC9A" w14:textId="62041BAA" w:rsidR="00155384" w:rsidRPr="00155384" w:rsidRDefault="00155384" w:rsidP="00155384"/>
          <w:p w14:paraId="05162B68" w14:textId="1C2236EC" w:rsidR="00155384" w:rsidRPr="00155384" w:rsidRDefault="00155384" w:rsidP="00155384"/>
          <w:p w14:paraId="178DE6D5" w14:textId="09B28704" w:rsidR="00155384" w:rsidRDefault="00155384" w:rsidP="00155384"/>
          <w:p w14:paraId="0DF1E3C1" w14:textId="4DAB7F56" w:rsidR="00155384" w:rsidRDefault="00F649BF" w:rsidP="0015538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0073673" wp14:editId="0067E56C">
                      <wp:simplePos x="0" y="0"/>
                      <wp:positionH relativeFrom="column">
                        <wp:posOffset>2767330</wp:posOffset>
                      </wp:positionH>
                      <wp:positionV relativeFrom="paragraph">
                        <wp:posOffset>17780</wp:posOffset>
                      </wp:positionV>
                      <wp:extent cx="1609725" cy="704850"/>
                      <wp:effectExtent l="0" t="0" r="28575" b="19050"/>
                      <wp:wrapNone/>
                      <wp:docPr id="42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B6840C" w14:textId="77777777" w:rsidR="00F649BF" w:rsidRDefault="00F649BF" w:rsidP="00F649BF">
                                  <w:r>
                                    <w:t>Item: CODURA 500D</w:t>
                                  </w:r>
                                </w:p>
                                <w:p w14:paraId="60F4B027" w14:textId="77777777" w:rsidR="00F649BF" w:rsidRDefault="00F649BF" w:rsidP="00F649BF">
                                  <w:r>
                                    <w:t>Style Color: TFP</w:t>
                                  </w:r>
                                </w:p>
                                <w:p w14:paraId="2616A24F" w14:textId="77777777" w:rsidR="00F649BF" w:rsidRDefault="00F649BF" w:rsidP="00F649BF">
                                  <w:r>
                                    <w:t>RM Color: TFP</w:t>
                                  </w:r>
                                </w:p>
                                <w:p w14:paraId="4D5D77E1" w14:textId="2CD9064D" w:rsidR="00F649BF" w:rsidRDefault="000D24BC" w:rsidP="00F649BF"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073673" id="Text Box 42" o:spid="_x0000_s1028" type="#_x0000_t202" style="position:absolute;margin-left:217.9pt;margin-top:1.4pt;width:126.75pt;height:55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" fillcolor="white [3201]" strokeweight=".5pt">
                      <v:textbox>
                        <w:txbxContent>
                          <w:p w14:paraId="5CB6840C" w14:textId="77777777" w:rsidR="00F649BF" w:rsidRDefault="00F649BF" w:rsidP="00F649BF">
                            <w:r>
                              <w:t>Item: CODURA 500D</w:t>
                            </w:r>
                          </w:p>
                          <w:p w14:paraId="60F4B027" w14:textId="77777777" w:rsidR="00F649BF" w:rsidRDefault="00F649BF" w:rsidP="00F649BF">
                            <w:r>
                              <w:t>Style Color: TFP</w:t>
                            </w:r>
                          </w:p>
                          <w:p w14:paraId="2616A24F" w14:textId="77777777" w:rsidR="00F649BF" w:rsidRDefault="00F649BF" w:rsidP="00F649BF">
                            <w:r>
                              <w:t>RM Color: TFP</w:t>
                            </w:r>
                          </w:p>
                          <w:p w14:paraId="4D5D77E1" w14:textId="2CD9064D" w:rsidR="00F649BF" w:rsidRDefault="000D24BC" w:rsidP="00F649BF">
                            <w: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A02875A" w14:textId="2818E8E3" w:rsidR="00155384" w:rsidRDefault="0026510B" w:rsidP="00360120">
            <w:pPr>
              <w:tabs>
                <w:tab w:val="left" w:pos="6585"/>
              </w:tabs>
            </w:pPr>
            <w:r w:rsidRPr="0026510B">
              <w:rPr>
                <w:noProof/>
              </w:rPr>
              <w:drawing>
                <wp:anchor distT="0" distB="0" distL="114300" distR="114300" simplePos="0" relativeHeight="251827200" behindDoc="1" locked="0" layoutInCell="1" allowOverlap="1" wp14:anchorId="7C43AC9B" wp14:editId="1D7D0EBD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20320</wp:posOffset>
                  </wp:positionV>
                  <wp:extent cx="1897380" cy="2384545"/>
                  <wp:effectExtent l="0" t="0" r="7620" b="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00579" cy="2388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60120">
              <w:tab/>
            </w:r>
          </w:p>
          <w:p w14:paraId="4B41C1C0" w14:textId="7FF569DB" w:rsidR="0026510B" w:rsidRPr="0026510B" w:rsidRDefault="0026510B" w:rsidP="0026510B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6536119" wp14:editId="474A759A">
                      <wp:simplePos x="0" y="0"/>
                      <wp:positionH relativeFrom="column">
                        <wp:posOffset>1505585</wp:posOffset>
                      </wp:positionH>
                      <wp:positionV relativeFrom="paragraph">
                        <wp:posOffset>94615</wp:posOffset>
                      </wp:positionV>
                      <wp:extent cx="1264920" cy="609600"/>
                      <wp:effectExtent l="38100" t="38100" r="30480" b="190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6492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1A3609" id="Straight Arrow Connector 5" o:spid="_x0000_s1026" type="#_x0000_t32" style="position:absolute;margin-left:118.55pt;margin-top:7.45pt;width:99.6pt;height:48pt;flip:x y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85650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221F0FC" wp14:editId="12307673">
                      <wp:simplePos x="0" y="0"/>
                      <wp:positionH relativeFrom="column">
                        <wp:posOffset>1246505</wp:posOffset>
                      </wp:positionH>
                      <wp:positionV relativeFrom="paragraph">
                        <wp:posOffset>33655</wp:posOffset>
                      </wp:positionV>
                      <wp:extent cx="1546860" cy="617220"/>
                      <wp:effectExtent l="38100" t="0" r="15240" b="6858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46860" cy="6172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003E8E" id="Straight Arrow Connector 40" o:spid="_x0000_s1026" type="#_x0000_t32" style="position:absolute;margin-left:98.15pt;margin-top:2.65pt;width:121.8pt;height:48.6pt;flip:x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4F5EA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268951F" wp14:editId="5A2527B5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36195</wp:posOffset>
                      </wp:positionV>
                      <wp:extent cx="1607820" cy="1211580"/>
                      <wp:effectExtent l="38100" t="0" r="30480" b="6477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07820" cy="12115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C1F172" id="Straight Arrow Connector 26" o:spid="_x0000_s1026" type="#_x0000_t32" style="position:absolute;margin-left:92.15pt;margin-top:2.85pt;width:126.6pt;height:95.4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12DFA97" w14:textId="123C3642" w:rsidR="00F74930" w:rsidRDefault="0026510B" w:rsidP="00A4540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8661F46" wp14:editId="75BE84FD">
                      <wp:simplePos x="0" y="0"/>
                      <wp:positionH relativeFrom="column">
                        <wp:posOffset>2770505</wp:posOffset>
                      </wp:positionH>
                      <wp:positionV relativeFrom="paragraph">
                        <wp:posOffset>89535</wp:posOffset>
                      </wp:positionV>
                      <wp:extent cx="2072640" cy="754380"/>
                      <wp:effectExtent l="0" t="0" r="22860" b="2667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72640" cy="754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E47A08A" w14:textId="7CBF1367" w:rsidR="00F74930" w:rsidRDefault="00F74930" w:rsidP="00F74930">
                                  <w:r>
                                    <w:t>Item: VELCRO LOOP</w:t>
                                  </w:r>
                                  <w:r w:rsidR="008E5E41">
                                    <w:t>/HOOK</w:t>
                                  </w:r>
                                  <w:r>
                                    <w:t xml:space="preserve"> </w:t>
                                  </w:r>
                                  <w:r w:rsidR="008E5E41">
                                    <w:t>25</w:t>
                                  </w:r>
                                  <w:r>
                                    <w:t>MM</w:t>
                                  </w:r>
                                </w:p>
                                <w:p w14:paraId="1CE6D5AE" w14:textId="77777777" w:rsidR="00F74930" w:rsidRDefault="00F74930" w:rsidP="00F74930">
                                  <w:r>
                                    <w:t xml:space="preserve">Style Color: TFP </w:t>
                                  </w:r>
                                </w:p>
                                <w:p w14:paraId="5EA03E50" w14:textId="7449751C" w:rsidR="00F74930" w:rsidRDefault="00F74930" w:rsidP="00F74930">
                                  <w:r>
                                    <w:t xml:space="preserve">RM Color: </w:t>
                                  </w:r>
                                  <w:r w:rsidR="008E5E41">
                                    <w:t>CBK</w:t>
                                  </w:r>
                                </w:p>
                                <w:p w14:paraId="4483758E" w14:textId="77777777" w:rsidR="00F74930" w:rsidRDefault="00F74930" w:rsidP="00F7493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61F46" id="Text Box 11" o:spid="_x0000_s1029" type="#_x0000_t202" style="position:absolute;margin-left:218.15pt;margin-top:7.05pt;width:163.2pt;height:59.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" fillcolor="white [3201]" strokeweight=".5pt">
                      <v:textbox>
                        <w:txbxContent>
                          <w:p w14:paraId="7E47A08A" w14:textId="7CBF1367" w:rsidR="00F74930" w:rsidRDefault="00F74930" w:rsidP="00F74930">
                            <w:r>
                              <w:t>Item: VELCRO LOOP</w:t>
                            </w:r>
                            <w:r w:rsidR="008E5E41">
                              <w:t>/HOOK</w:t>
                            </w:r>
                            <w:r>
                              <w:t xml:space="preserve"> </w:t>
                            </w:r>
                            <w:r w:rsidR="008E5E41">
                              <w:t>25</w:t>
                            </w:r>
                            <w:r>
                              <w:t>MM</w:t>
                            </w:r>
                          </w:p>
                          <w:p w14:paraId="1CE6D5AE" w14:textId="77777777" w:rsidR="00F74930" w:rsidRDefault="00F74930" w:rsidP="00F74930">
                            <w:r>
                              <w:t xml:space="preserve">Style Color: TFP </w:t>
                            </w:r>
                          </w:p>
                          <w:p w14:paraId="5EA03E50" w14:textId="7449751C" w:rsidR="00F74930" w:rsidRDefault="00F74930" w:rsidP="00F74930">
                            <w:r>
                              <w:t xml:space="preserve">RM Color: </w:t>
                            </w:r>
                            <w:r w:rsidR="008E5E41">
                              <w:t>CBK</w:t>
                            </w:r>
                          </w:p>
                          <w:p w14:paraId="4483758E" w14:textId="77777777" w:rsidR="00F74930" w:rsidRDefault="00F74930" w:rsidP="00F74930"/>
                        </w:txbxContent>
                      </v:textbox>
                    </v:shape>
                  </w:pict>
                </mc:Fallback>
              </mc:AlternateContent>
            </w:r>
          </w:p>
          <w:p w14:paraId="291F67C4" w14:textId="224F60E7" w:rsidR="008E5E41" w:rsidRPr="008E5E41" w:rsidRDefault="0026510B" w:rsidP="008E5E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A36BA54" wp14:editId="7A49CA87">
                      <wp:simplePos x="0" y="0"/>
                      <wp:positionH relativeFrom="column">
                        <wp:posOffset>1543685</wp:posOffset>
                      </wp:positionH>
                      <wp:positionV relativeFrom="paragraph">
                        <wp:posOffset>19050</wp:posOffset>
                      </wp:positionV>
                      <wp:extent cx="1249680" cy="608965"/>
                      <wp:effectExtent l="38100" t="0" r="26670" b="57785"/>
                      <wp:wrapNone/>
                      <wp:docPr id="69" name="Straight Arrow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49680" cy="60896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0297C2" id="Straight Arrow Connector 69" o:spid="_x0000_s1026" type="#_x0000_t32" style="position:absolute;margin-left:121.55pt;margin-top:1.5pt;width:98.4pt;height:47.95pt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0EA2807" w14:textId="6147F473" w:rsidR="009E60C2" w:rsidRDefault="009E60C2" w:rsidP="00A45406"/>
          <w:p w14:paraId="43801118" w14:textId="45640412" w:rsidR="00A45406" w:rsidRPr="00A45406" w:rsidRDefault="0026510B" w:rsidP="00A45406">
            <w:pPr>
              <w:tabs>
                <w:tab w:val="left" w:pos="151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2DB1F10" wp14:editId="2B09AF84">
                      <wp:simplePos x="0" y="0"/>
                      <wp:positionH relativeFrom="column">
                        <wp:posOffset>2889250</wp:posOffset>
                      </wp:positionH>
                      <wp:positionV relativeFrom="paragraph">
                        <wp:posOffset>233045</wp:posOffset>
                      </wp:positionV>
                      <wp:extent cx="1609725" cy="704850"/>
                      <wp:effectExtent l="0" t="0" r="28575" b="1905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28E666A" w14:textId="2B617554" w:rsidR="0026510B" w:rsidRDefault="0026510B" w:rsidP="0026510B">
                                  <w:r>
                                    <w:t xml:space="preserve">Item: NYLON TAPE 20MM </w:t>
                                  </w:r>
                                </w:p>
                                <w:p w14:paraId="5BFBDBBB" w14:textId="77777777" w:rsidR="0026510B" w:rsidRDefault="0026510B" w:rsidP="0026510B">
                                  <w:r>
                                    <w:t>Style Color: TFP</w:t>
                                  </w:r>
                                </w:p>
                                <w:p w14:paraId="68296C13" w14:textId="77777777" w:rsidR="0026510B" w:rsidRDefault="0026510B" w:rsidP="0026510B">
                                  <w:r>
                                    <w:t>RM Color: TFP</w:t>
                                  </w:r>
                                </w:p>
                                <w:p w14:paraId="1823F843" w14:textId="77777777" w:rsidR="0026510B" w:rsidRDefault="0026510B" w:rsidP="0026510B"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DB1F10" id="Text Box 27" o:spid="_x0000_s1030" type="#_x0000_t202" style="position:absolute;margin-left:227.5pt;margin-top:18.35pt;width:126.75pt;height:55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" fillcolor="white [3201]" strokeweight=".5pt">
                      <v:textbox>
                        <w:txbxContent>
                          <w:p w14:paraId="728E666A" w14:textId="2B617554" w:rsidR="0026510B" w:rsidRDefault="0026510B" w:rsidP="0026510B">
                            <w:r>
                              <w:t xml:space="preserve">Item: NYLON TAPE 20MM </w:t>
                            </w:r>
                          </w:p>
                          <w:p w14:paraId="5BFBDBBB" w14:textId="77777777" w:rsidR="0026510B" w:rsidRDefault="0026510B" w:rsidP="0026510B">
                            <w:r>
                              <w:t>Style Color: TFP</w:t>
                            </w:r>
                          </w:p>
                          <w:p w14:paraId="68296C13" w14:textId="77777777" w:rsidR="0026510B" w:rsidRDefault="0026510B" w:rsidP="0026510B">
                            <w:r>
                              <w:t>RM Color: TFP</w:t>
                            </w:r>
                          </w:p>
                          <w:p w14:paraId="1823F843" w14:textId="77777777" w:rsidR="0026510B" w:rsidRDefault="0026510B" w:rsidP="0026510B">
                            <w: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38ED9012" wp14:editId="0EF7F58A">
                      <wp:simplePos x="0" y="0"/>
                      <wp:positionH relativeFrom="column">
                        <wp:posOffset>1680845</wp:posOffset>
                      </wp:positionH>
                      <wp:positionV relativeFrom="paragraph">
                        <wp:posOffset>544830</wp:posOffset>
                      </wp:positionV>
                      <wp:extent cx="1249680" cy="45719"/>
                      <wp:effectExtent l="19050" t="76200" r="26670" b="50165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4968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B1B389" id="Straight Arrow Connector 25" o:spid="_x0000_s1026" type="#_x0000_t32" style="position:absolute;margin-left:132.35pt;margin-top:42.9pt;width:98.4pt;height:3.6pt;flip:x y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A45406">
              <w:tab/>
            </w:r>
          </w:p>
        </w:tc>
      </w:tr>
    </w:tbl>
    <w:p w14:paraId="6D68E47A" w14:textId="6C1206DE" w:rsidR="00A81235" w:rsidRDefault="00A81235" w:rsidP="00155384">
      <w:pPr>
        <w:rPr>
          <w:color w:val="auto"/>
        </w:rPr>
      </w:pPr>
    </w:p>
    <w:p w14:paraId="0A9E57E1" w14:textId="779E157F" w:rsidR="00A81235" w:rsidRDefault="00A81235" w:rsidP="00155384">
      <w:pPr>
        <w:rPr>
          <w:color w:val="auto"/>
        </w:rPr>
      </w:pPr>
    </w:p>
    <w:tbl>
      <w:tblPr>
        <w:tblStyle w:val="InvoiceTable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A81235" w:rsidRPr="00DE4BCC" w14:paraId="5CA57149" w14:textId="77777777" w:rsidTr="00A375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50C1C46" w14:textId="5D0DCCFD" w:rsidR="00A81235" w:rsidRPr="00DE4BCC" w:rsidRDefault="00431911" w:rsidP="00A37548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  <w:r>
              <w:rPr>
                <w:color w:val="auto"/>
                <w:sz w:val="20"/>
                <w:szCs w:val="22"/>
              </w:rPr>
              <w:t>(Material &amp; Placement Information)</w:t>
            </w:r>
          </w:p>
        </w:tc>
      </w:tr>
      <w:tr w:rsidR="00A81235" w:rsidRPr="00DE4BCC" w14:paraId="17993D0A" w14:textId="77777777" w:rsidTr="00111309">
        <w:trPr>
          <w:trHeight w:val="11420"/>
        </w:trPr>
        <w:tc>
          <w:tcPr>
            <w:tcW w:w="5000" w:type="pct"/>
          </w:tcPr>
          <w:p w14:paraId="546731F6" w14:textId="631F169B" w:rsidR="0026510B" w:rsidRPr="0026510B" w:rsidRDefault="00F83B8E" w:rsidP="002651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BB8C737" wp14:editId="0594FA92">
                      <wp:simplePos x="0" y="0"/>
                      <wp:positionH relativeFrom="column">
                        <wp:posOffset>2881630</wp:posOffset>
                      </wp:positionH>
                      <wp:positionV relativeFrom="paragraph">
                        <wp:posOffset>123190</wp:posOffset>
                      </wp:positionV>
                      <wp:extent cx="1609725" cy="704850"/>
                      <wp:effectExtent l="0" t="0" r="28575" b="1905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E40B09" w14:textId="77777777" w:rsidR="00F83B8E" w:rsidRDefault="00F83B8E" w:rsidP="00F83B8E">
                                  <w:r>
                                    <w:t>Item: CODURA 500D</w:t>
                                  </w:r>
                                </w:p>
                                <w:p w14:paraId="6988103D" w14:textId="77777777" w:rsidR="00F83B8E" w:rsidRDefault="00F83B8E" w:rsidP="00F83B8E">
                                  <w:r>
                                    <w:t>Style Color: TFP</w:t>
                                  </w:r>
                                </w:p>
                                <w:p w14:paraId="23E3E84D" w14:textId="34216C66" w:rsidR="00F83B8E" w:rsidRDefault="00F83B8E" w:rsidP="00F83B8E">
                                  <w:r>
                                    <w:t>RM Color: CBK</w:t>
                                  </w:r>
                                </w:p>
                                <w:p w14:paraId="79539A46" w14:textId="77777777" w:rsidR="00F83B8E" w:rsidRDefault="00F83B8E" w:rsidP="00F83B8E"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B8C737" id="Text Box 37" o:spid="_x0000_s1031" type="#_x0000_t202" style="position:absolute;margin-left:226.9pt;margin-top:9.7pt;width:126.75pt;height:55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" fillcolor="white [3201]" strokeweight=".5pt">
                      <v:textbox>
                        <w:txbxContent>
                          <w:p w14:paraId="0AE40B09" w14:textId="77777777" w:rsidR="00F83B8E" w:rsidRDefault="00F83B8E" w:rsidP="00F83B8E">
                            <w:r>
                              <w:t>Item: CODURA 500D</w:t>
                            </w:r>
                          </w:p>
                          <w:p w14:paraId="6988103D" w14:textId="77777777" w:rsidR="00F83B8E" w:rsidRDefault="00F83B8E" w:rsidP="00F83B8E">
                            <w:r>
                              <w:t>Style Color: TFP</w:t>
                            </w:r>
                          </w:p>
                          <w:p w14:paraId="23E3E84D" w14:textId="34216C66" w:rsidR="00F83B8E" w:rsidRDefault="00F83B8E" w:rsidP="00F83B8E">
                            <w:r>
                              <w:t>RM Color: CBK</w:t>
                            </w:r>
                          </w:p>
                          <w:p w14:paraId="79539A46" w14:textId="77777777" w:rsidR="00F83B8E" w:rsidRDefault="00F83B8E" w:rsidP="00F83B8E">
                            <w: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E74F14" w14:textId="4A9C3B77" w:rsidR="00E97F63" w:rsidRDefault="00E97F63" w:rsidP="00A37548">
            <w:pPr>
              <w:rPr>
                <w:noProof/>
                <w14:ligatures w14:val="standard"/>
              </w:rPr>
            </w:pPr>
          </w:p>
          <w:p w14:paraId="7257C124" w14:textId="5FF67213" w:rsidR="00F649BF" w:rsidRPr="00F649BF" w:rsidRDefault="00F83B8E" w:rsidP="00F649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ACAECDE" wp14:editId="0C83249D">
                      <wp:simplePos x="0" y="0"/>
                      <wp:positionH relativeFrom="column">
                        <wp:posOffset>1589405</wp:posOffset>
                      </wp:positionH>
                      <wp:positionV relativeFrom="paragraph">
                        <wp:posOffset>126365</wp:posOffset>
                      </wp:positionV>
                      <wp:extent cx="1402080" cy="609600"/>
                      <wp:effectExtent l="38100" t="0" r="26670" b="5715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0208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92FC01" id="Straight Arrow Connector 32" o:spid="_x0000_s1026" type="#_x0000_t32" style="position:absolute;margin-left:125.15pt;margin-top:9.95pt;width:110.4pt;height:48pt;flip:x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17F913B6" wp14:editId="408B48E8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118745</wp:posOffset>
                      </wp:positionV>
                      <wp:extent cx="2240280" cy="1501140"/>
                      <wp:effectExtent l="38100" t="0" r="26670" b="6096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40280" cy="15011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3092B" id="Straight Arrow Connector 36" o:spid="_x0000_s1026" type="#_x0000_t32" style="position:absolute;margin-left:59.15pt;margin-top:9.35pt;width:176.4pt;height:118.2pt;flip:x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435688A" wp14:editId="4CF1BA58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118745</wp:posOffset>
                      </wp:positionV>
                      <wp:extent cx="2590800" cy="723900"/>
                      <wp:effectExtent l="38100" t="0" r="19050" b="7620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90800" cy="723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B08DEC" id="Straight Arrow Connector 7" o:spid="_x0000_s1026" type="#_x0000_t32" style="position:absolute;margin-left:33.35pt;margin-top:9.35pt;width:204pt;height:57pt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26510B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1832320" behindDoc="1" locked="0" layoutInCell="1" allowOverlap="1" wp14:anchorId="7F1143E9" wp14:editId="28270A83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141605</wp:posOffset>
                  </wp:positionV>
                  <wp:extent cx="2407920" cy="1833467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407920" cy="1833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51F7DEC7" w14:textId="39FDD7EA" w:rsidR="00A81235" w:rsidRDefault="00A81235" w:rsidP="00A37548">
            <w:pPr>
              <w:rPr>
                <w:color w:val="auto"/>
              </w:rPr>
            </w:pPr>
          </w:p>
          <w:p w14:paraId="2D2A494B" w14:textId="3B816D56" w:rsidR="00A81235" w:rsidRDefault="00A81235" w:rsidP="00A37548">
            <w:pPr>
              <w:jc w:val="center"/>
            </w:pPr>
          </w:p>
          <w:p w14:paraId="4A4A8349" w14:textId="44F25DE7" w:rsidR="00A81235" w:rsidRPr="00155384" w:rsidRDefault="00111309" w:rsidP="00A375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BA2A89A" wp14:editId="51AD9E72">
                      <wp:simplePos x="0" y="0"/>
                      <wp:positionH relativeFrom="column">
                        <wp:posOffset>3006725</wp:posOffset>
                      </wp:positionH>
                      <wp:positionV relativeFrom="paragraph">
                        <wp:posOffset>140335</wp:posOffset>
                      </wp:positionV>
                      <wp:extent cx="1668780" cy="727363"/>
                      <wp:effectExtent l="0" t="0" r="26670" b="1587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8780" cy="72736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284F733" w14:textId="4E26349C" w:rsidR="00F74930" w:rsidRDefault="00F74930" w:rsidP="00F74930">
                                  <w:r>
                                    <w:t xml:space="preserve">Item: </w:t>
                                  </w:r>
                                  <w:r w:rsidR="00F649BF">
                                    <w:t>ELASTIC TAPE</w:t>
                                  </w:r>
                                  <w:r w:rsidR="00F83B8E">
                                    <w:t xml:space="preserve"> 5</w:t>
                                  </w:r>
                                  <w:r w:rsidR="00F649BF">
                                    <w:t>0MM</w:t>
                                  </w:r>
                                </w:p>
                                <w:p w14:paraId="420C23CA" w14:textId="77777777" w:rsidR="00F74930" w:rsidRDefault="00F74930" w:rsidP="00F74930">
                                  <w:r>
                                    <w:t xml:space="preserve">Style Color: TFP </w:t>
                                  </w:r>
                                </w:p>
                                <w:p w14:paraId="66C5C211" w14:textId="298BE2B7" w:rsidR="00F74930" w:rsidRDefault="00F74930" w:rsidP="00F74930">
                                  <w:r>
                                    <w:t xml:space="preserve">RM Color: </w:t>
                                  </w:r>
                                  <w:r w:rsidR="00933F52">
                                    <w:t>CBK</w:t>
                                  </w:r>
                                </w:p>
                                <w:p w14:paraId="4BB2F42C" w14:textId="77777777" w:rsidR="00F74930" w:rsidRDefault="00F74930" w:rsidP="00F7493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A2A89A" id="Text Box 12" o:spid="_x0000_s1032" type="#_x0000_t202" style="position:absolute;margin-left:236.75pt;margin-top:11.05pt;width:131.4pt;height:57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" fillcolor="white [3201]" strokeweight=".5pt">
                      <v:textbox>
                        <w:txbxContent>
                          <w:p w14:paraId="0284F733" w14:textId="4E26349C" w:rsidR="00F74930" w:rsidRDefault="00F74930" w:rsidP="00F74930">
                            <w:r>
                              <w:t xml:space="preserve">Item: </w:t>
                            </w:r>
                            <w:r w:rsidR="00F649BF">
                              <w:t>ELASTIC TAPE</w:t>
                            </w:r>
                            <w:r w:rsidR="00F83B8E">
                              <w:t xml:space="preserve"> 5</w:t>
                            </w:r>
                            <w:r w:rsidR="00F649BF">
                              <w:t>0MM</w:t>
                            </w:r>
                          </w:p>
                          <w:p w14:paraId="420C23CA" w14:textId="77777777" w:rsidR="00F74930" w:rsidRDefault="00F74930" w:rsidP="00F74930">
                            <w:r>
                              <w:t xml:space="preserve">Style Color: TFP </w:t>
                            </w:r>
                          </w:p>
                          <w:p w14:paraId="66C5C211" w14:textId="298BE2B7" w:rsidR="00F74930" w:rsidRDefault="00F74930" w:rsidP="00F74930">
                            <w:r>
                              <w:t xml:space="preserve">RM Color: </w:t>
                            </w:r>
                            <w:r w:rsidR="00933F52">
                              <w:t>CBK</w:t>
                            </w:r>
                          </w:p>
                          <w:p w14:paraId="4BB2F42C" w14:textId="77777777" w:rsidR="00F74930" w:rsidRDefault="00F74930" w:rsidP="00F74930"/>
                        </w:txbxContent>
                      </v:textbox>
                    </v:shape>
                  </w:pict>
                </mc:Fallback>
              </mc:AlternateContent>
            </w:r>
          </w:p>
          <w:p w14:paraId="3BB38C66" w14:textId="1FB9821C" w:rsidR="00E97F63" w:rsidRDefault="00E97F63" w:rsidP="00A37548">
            <w:pPr>
              <w:rPr>
                <w:noProof/>
                <w14:ligatures w14:val="standard"/>
              </w:rPr>
            </w:pPr>
          </w:p>
          <w:p w14:paraId="279B5479" w14:textId="54AE7CB0" w:rsidR="00A81235" w:rsidRPr="00155384" w:rsidRDefault="00A81235" w:rsidP="00A37548"/>
          <w:p w14:paraId="0D046E57" w14:textId="44F9F8B1" w:rsidR="00A81235" w:rsidRPr="00155384" w:rsidRDefault="00F83B8E" w:rsidP="00A375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7DEFB08" wp14:editId="3D0DD8A5">
                      <wp:simplePos x="0" y="0"/>
                      <wp:positionH relativeFrom="column">
                        <wp:posOffset>1680844</wp:posOffset>
                      </wp:positionH>
                      <wp:positionV relativeFrom="paragraph">
                        <wp:posOffset>104140</wp:posOffset>
                      </wp:positionV>
                      <wp:extent cx="1386840" cy="45719"/>
                      <wp:effectExtent l="38100" t="38100" r="22860" b="88265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8684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7BD79F" id="Straight Arrow Connector 28" o:spid="_x0000_s1026" type="#_x0000_t32" style="position:absolute;margin-left:132.35pt;margin-top:8.2pt;width:109.2pt;height:3.6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E09C4E9" w14:textId="61FCEDC1" w:rsidR="00A81235" w:rsidRPr="00155384" w:rsidRDefault="00A81235" w:rsidP="00A37548"/>
          <w:p w14:paraId="57D41F85" w14:textId="716B0C4F" w:rsidR="00A81235" w:rsidRPr="00155384" w:rsidRDefault="00F83B8E" w:rsidP="00A375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F1C185F" wp14:editId="389D8704">
                      <wp:simplePos x="0" y="0"/>
                      <wp:positionH relativeFrom="column">
                        <wp:posOffset>2869565</wp:posOffset>
                      </wp:positionH>
                      <wp:positionV relativeFrom="paragraph">
                        <wp:posOffset>184150</wp:posOffset>
                      </wp:positionV>
                      <wp:extent cx="1424940" cy="704850"/>
                      <wp:effectExtent l="0" t="0" r="22860" b="1905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494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CE7B60C" w14:textId="319B3A65" w:rsidR="00933F52" w:rsidRDefault="00933F52" w:rsidP="00933F52">
                                  <w:r>
                                    <w:t xml:space="preserve">Item: </w:t>
                                  </w:r>
                                  <w:r w:rsidR="00F649BF">
                                    <w:t>CLEAR SHEET</w:t>
                                  </w:r>
                                </w:p>
                                <w:p w14:paraId="003FB31E" w14:textId="77777777" w:rsidR="00933F52" w:rsidRDefault="00933F52" w:rsidP="00933F52">
                                  <w:r>
                                    <w:t xml:space="preserve">Style Color: TFP </w:t>
                                  </w:r>
                                </w:p>
                                <w:p w14:paraId="26C747B0" w14:textId="16FD8316" w:rsidR="00933F52" w:rsidRDefault="00933F52" w:rsidP="00933F52">
                                  <w:r>
                                    <w:t xml:space="preserve">RM Color: </w:t>
                                  </w:r>
                                  <w:r w:rsidR="00F649BF">
                                    <w:t xml:space="preserve">CLEAR </w:t>
                                  </w:r>
                                </w:p>
                                <w:p w14:paraId="4615F0D9" w14:textId="77777777" w:rsidR="00933F52" w:rsidRDefault="00933F52" w:rsidP="00933F5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1C185F" id="Text Box 13" o:spid="_x0000_s1033" type="#_x0000_t202" style="position:absolute;margin-left:225.95pt;margin-top:14.5pt;width:112.2pt;height:55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" fillcolor="white [3201]" strokeweight=".5pt">
                      <v:textbox>
                        <w:txbxContent>
                          <w:p w14:paraId="1CE7B60C" w14:textId="319B3A65" w:rsidR="00933F52" w:rsidRDefault="00933F52" w:rsidP="00933F52">
                            <w:r>
                              <w:t xml:space="preserve">Item: </w:t>
                            </w:r>
                            <w:r w:rsidR="00F649BF">
                              <w:t>CLEAR SHEET</w:t>
                            </w:r>
                          </w:p>
                          <w:p w14:paraId="003FB31E" w14:textId="77777777" w:rsidR="00933F52" w:rsidRDefault="00933F52" w:rsidP="00933F52">
                            <w:r>
                              <w:t xml:space="preserve">Style Color: TFP </w:t>
                            </w:r>
                          </w:p>
                          <w:p w14:paraId="26C747B0" w14:textId="16FD8316" w:rsidR="00933F52" w:rsidRDefault="00933F52" w:rsidP="00933F52">
                            <w:r>
                              <w:t xml:space="preserve">RM Color: </w:t>
                            </w:r>
                            <w:r w:rsidR="00F649BF">
                              <w:t xml:space="preserve">CLEAR </w:t>
                            </w:r>
                          </w:p>
                          <w:p w14:paraId="4615F0D9" w14:textId="77777777" w:rsidR="00933F52" w:rsidRDefault="00933F52" w:rsidP="00933F52"/>
                        </w:txbxContent>
                      </v:textbox>
                    </v:shape>
                  </w:pict>
                </mc:Fallback>
              </mc:AlternateContent>
            </w:r>
            <w:r w:rsidRPr="00F83B8E">
              <w:rPr>
                <w:noProof/>
              </w:rPr>
              <w:drawing>
                <wp:anchor distT="0" distB="0" distL="114300" distR="114300" simplePos="0" relativeHeight="251841536" behindDoc="1" locked="0" layoutInCell="1" allowOverlap="1" wp14:anchorId="2FD8C60A" wp14:editId="6ED141EC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207010</wp:posOffset>
                  </wp:positionV>
                  <wp:extent cx="1615440" cy="2334260"/>
                  <wp:effectExtent l="0" t="0" r="3810" b="8890"/>
                  <wp:wrapNone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15440" cy="2334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FCA1B56" w14:textId="32C41575" w:rsidR="00A81235" w:rsidRPr="00155384" w:rsidRDefault="00F83B8E" w:rsidP="00A375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CCCE67F" wp14:editId="0DE63651">
                      <wp:simplePos x="0" y="0"/>
                      <wp:positionH relativeFrom="column">
                        <wp:posOffset>964565</wp:posOffset>
                      </wp:positionH>
                      <wp:positionV relativeFrom="paragraph">
                        <wp:posOffset>128905</wp:posOffset>
                      </wp:positionV>
                      <wp:extent cx="2423160" cy="891540"/>
                      <wp:effectExtent l="38100" t="38100" r="15240" b="2286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23160" cy="8915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EF8EBA" id="Straight Arrow Connector 49" o:spid="_x0000_s1026" type="#_x0000_t32" style="position:absolute;margin-left:75.95pt;margin-top:10.15pt;width:190.8pt;height:70.2pt;flip:x y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787B346" w14:textId="43521F9B" w:rsidR="00A81235" w:rsidRDefault="00F83B8E" w:rsidP="00A375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13C6B76" wp14:editId="208E839F">
                      <wp:simplePos x="0" y="0"/>
                      <wp:positionH relativeFrom="column">
                        <wp:posOffset>1056005</wp:posOffset>
                      </wp:positionH>
                      <wp:positionV relativeFrom="paragraph">
                        <wp:posOffset>195580</wp:posOffset>
                      </wp:positionV>
                      <wp:extent cx="1798320" cy="300990"/>
                      <wp:effectExtent l="38100" t="0" r="11430" b="8001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98320" cy="30099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D62FFE" id="Straight Arrow Connector 29" o:spid="_x0000_s1026" type="#_x0000_t32" style="position:absolute;margin-left:83.15pt;margin-top:15.4pt;width:141.6pt;height:23.7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BF52FCF" w14:textId="1B3F9838" w:rsidR="00A81235" w:rsidRDefault="00A81235" w:rsidP="00A37548"/>
          <w:p w14:paraId="2A324A8C" w14:textId="2C5EBD6B" w:rsidR="00F83B8E" w:rsidRPr="00F83B8E" w:rsidRDefault="00F83B8E" w:rsidP="00F83B8E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0FFAFC9" wp14:editId="08E02412">
                      <wp:simplePos x="0" y="0"/>
                      <wp:positionH relativeFrom="column">
                        <wp:posOffset>575945</wp:posOffset>
                      </wp:positionH>
                      <wp:positionV relativeFrom="paragraph">
                        <wp:posOffset>412750</wp:posOffset>
                      </wp:positionV>
                      <wp:extent cx="2827020" cy="190500"/>
                      <wp:effectExtent l="38100" t="0" r="11430" b="9525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27020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03E1F9" id="Straight Arrow Connector 22" o:spid="_x0000_s1026" type="#_x0000_t32" style="position:absolute;margin-left:45.35pt;margin-top:32.5pt;width:222.6pt;height:15pt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9707F68" wp14:editId="306078CE">
                      <wp:simplePos x="0" y="0"/>
                      <wp:positionH relativeFrom="column">
                        <wp:posOffset>3361690</wp:posOffset>
                      </wp:positionH>
                      <wp:positionV relativeFrom="paragraph">
                        <wp:posOffset>187325</wp:posOffset>
                      </wp:positionV>
                      <wp:extent cx="1722120" cy="704850"/>
                      <wp:effectExtent l="0" t="0" r="11430" b="19050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2212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5F55D19" w14:textId="58E3ADFC" w:rsidR="00F649BF" w:rsidRDefault="00F649BF" w:rsidP="00F649BF">
                                  <w:r>
                                    <w:t>Item: NYLON TAPE 20MM</w:t>
                                  </w:r>
                                </w:p>
                                <w:p w14:paraId="31013ACF" w14:textId="77777777" w:rsidR="00F649BF" w:rsidRDefault="00F649BF" w:rsidP="00F649BF">
                                  <w:r>
                                    <w:t xml:space="preserve">Style Color: TFP </w:t>
                                  </w:r>
                                </w:p>
                                <w:p w14:paraId="1739EFEB" w14:textId="515588C3" w:rsidR="00F649BF" w:rsidRDefault="00F649BF" w:rsidP="00F649BF">
                                  <w:r>
                                    <w:t>RM Color: C</w:t>
                                  </w:r>
                                  <w:r w:rsidR="004F5EA3">
                                    <w:t>BK</w:t>
                                  </w:r>
                                </w:p>
                                <w:p w14:paraId="24B5C03F" w14:textId="77777777" w:rsidR="00F649BF" w:rsidRDefault="00F649BF" w:rsidP="00F649B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707F68" id="Text Box 38" o:spid="_x0000_s1034" type="#_x0000_t202" style="position:absolute;margin-left:264.7pt;margin-top:14.75pt;width:135.6pt;height:55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" fillcolor="white [3201]" strokeweight=".5pt">
                      <v:textbox>
                        <w:txbxContent>
                          <w:p w14:paraId="05F55D19" w14:textId="58E3ADFC" w:rsidR="00F649BF" w:rsidRDefault="00F649BF" w:rsidP="00F649BF">
                            <w:r>
                              <w:t>Item: NYLON TAPE 20MM</w:t>
                            </w:r>
                          </w:p>
                          <w:p w14:paraId="31013ACF" w14:textId="77777777" w:rsidR="00F649BF" w:rsidRDefault="00F649BF" w:rsidP="00F649BF">
                            <w:r>
                              <w:t xml:space="preserve">Style Color: TFP </w:t>
                            </w:r>
                          </w:p>
                          <w:p w14:paraId="1739EFEB" w14:textId="515588C3" w:rsidR="00F649BF" w:rsidRDefault="00F649BF" w:rsidP="00F649BF">
                            <w:r>
                              <w:t>RM Color: C</w:t>
                            </w:r>
                            <w:r w:rsidR="004F5EA3">
                              <w:t>BK</w:t>
                            </w:r>
                          </w:p>
                          <w:p w14:paraId="24B5C03F" w14:textId="77777777" w:rsidR="00F649BF" w:rsidRDefault="00F649BF" w:rsidP="00F649BF"/>
                        </w:txbxContent>
                      </v:textbox>
                    </v:shape>
                  </w:pict>
                </mc:Fallback>
              </mc:AlternateContent>
            </w:r>
          </w:p>
          <w:p w14:paraId="08381EED" w14:textId="42A8EC41" w:rsidR="00A81235" w:rsidRDefault="00A81235" w:rsidP="00A37548"/>
          <w:p w14:paraId="6C070DFC" w14:textId="4463A651" w:rsidR="00A81235" w:rsidRDefault="00F83B8E" w:rsidP="00A375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2225CABB" wp14:editId="551837D7">
                      <wp:simplePos x="0" y="0"/>
                      <wp:positionH relativeFrom="column">
                        <wp:posOffset>1978660</wp:posOffset>
                      </wp:positionH>
                      <wp:positionV relativeFrom="paragraph">
                        <wp:posOffset>108585</wp:posOffset>
                      </wp:positionV>
                      <wp:extent cx="1287780" cy="704850"/>
                      <wp:effectExtent l="0" t="0" r="26670" b="1905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8778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8B9DD65" w14:textId="77777777" w:rsidR="00F83B8E" w:rsidRDefault="00F83B8E" w:rsidP="00F83B8E">
                                  <w:r>
                                    <w:t>Item: CODURA 500D</w:t>
                                  </w:r>
                                </w:p>
                                <w:p w14:paraId="1D6F4588" w14:textId="77777777" w:rsidR="00F83B8E" w:rsidRDefault="00F83B8E" w:rsidP="00F83B8E">
                                  <w:r>
                                    <w:t>Style Color: TFP</w:t>
                                  </w:r>
                                </w:p>
                                <w:p w14:paraId="50CB4414" w14:textId="77777777" w:rsidR="00F83B8E" w:rsidRDefault="00F83B8E" w:rsidP="00F83B8E">
                                  <w:r>
                                    <w:t>RM Color: CBK</w:t>
                                  </w:r>
                                </w:p>
                                <w:p w14:paraId="20FF8CA8" w14:textId="77777777" w:rsidR="00F83B8E" w:rsidRDefault="00F83B8E" w:rsidP="00F83B8E"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25CABB" id="Text Box 46" o:spid="_x0000_s1035" type="#_x0000_t202" style="position:absolute;margin-left:155.8pt;margin-top:8.55pt;width:101.4pt;height:55.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" fillcolor="white [3201]" strokeweight=".5pt">
                      <v:textbox>
                        <w:txbxContent>
                          <w:p w14:paraId="48B9DD65" w14:textId="77777777" w:rsidR="00F83B8E" w:rsidRDefault="00F83B8E" w:rsidP="00F83B8E">
                            <w:r>
                              <w:t>Item: CODURA 500D</w:t>
                            </w:r>
                          </w:p>
                          <w:p w14:paraId="1D6F4588" w14:textId="77777777" w:rsidR="00F83B8E" w:rsidRDefault="00F83B8E" w:rsidP="00F83B8E">
                            <w:r>
                              <w:t>Style Color: TFP</w:t>
                            </w:r>
                          </w:p>
                          <w:p w14:paraId="50CB4414" w14:textId="77777777" w:rsidR="00F83B8E" w:rsidRDefault="00F83B8E" w:rsidP="00F83B8E">
                            <w:r>
                              <w:t>RM Color: CBK</w:t>
                            </w:r>
                          </w:p>
                          <w:p w14:paraId="20FF8CA8" w14:textId="77777777" w:rsidR="00F83B8E" w:rsidRDefault="00F83B8E" w:rsidP="00F83B8E">
                            <w: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5B07CF9" w14:textId="096BABCD" w:rsidR="00A81235" w:rsidRDefault="00F83B8E" w:rsidP="00A375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ACFDB90" wp14:editId="3D6FA509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160020</wp:posOffset>
                      </wp:positionV>
                      <wp:extent cx="1493520" cy="167005"/>
                      <wp:effectExtent l="38100" t="0" r="11430" b="80645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93520" cy="16700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855F49" id="Straight Arrow Connector 33" o:spid="_x0000_s1026" type="#_x0000_t32" style="position:absolute;margin-left:53.75pt;margin-top:12.6pt;width:117.6pt;height:13.15pt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2F8D7FB" w14:textId="482812BD" w:rsidR="00A81235" w:rsidRDefault="00A81235" w:rsidP="00A37548">
            <w:pPr>
              <w:tabs>
                <w:tab w:val="left" w:pos="1515"/>
              </w:tabs>
            </w:pPr>
            <w:r>
              <w:tab/>
            </w:r>
          </w:p>
          <w:p w14:paraId="56DD4584" w14:textId="7C7ECC51" w:rsidR="009F1DA6" w:rsidRPr="009F1DA6" w:rsidRDefault="009F1DA6" w:rsidP="009F1DA6"/>
          <w:p w14:paraId="5B63A737" w14:textId="4C625579" w:rsidR="009F1DA6" w:rsidRDefault="009F1DA6" w:rsidP="009F1DA6"/>
          <w:p w14:paraId="49ACD638" w14:textId="7375E4A9" w:rsidR="009F1DA6" w:rsidRDefault="0037698D" w:rsidP="009F1DA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7FB1CF3E" wp14:editId="33524B24">
                      <wp:simplePos x="0" y="0"/>
                      <wp:positionH relativeFrom="column">
                        <wp:posOffset>2416810</wp:posOffset>
                      </wp:positionH>
                      <wp:positionV relativeFrom="paragraph">
                        <wp:posOffset>137795</wp:posOffset>
                      </wp:positionV>
                      <wp:extent cx="1722120" cy="704850"/>
                      <wp:effectExtent l="0" t="0" r="11430" b="19050"/>
                      <wp:wrapNone/>
                      <wp:docPr id="50" name="Text Box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2212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2E3DAF5" w14:textId="54161D04" w:rsidR="00F83B8E" w:rsidRDefault="00F83B8E" w:rsidP="00F83B8E">
                                  <w:r>
                                    <w:t>Item: NYLON TAPE 25MM</w:t>
                                  </w:r>
                                </w:p>
                                <w:p w14:paraId="4A53918A" w14:textId="77777777" w:rsidR="00F83B8E" w:rsidRDefault="00F83B8E" w:rsidP="00F83B8E">
                                  <w:r>
                                    <w:t xml:space="preserve">Style Color: TFP </w:t>
                                  </w:r>
                                </w:p>
                                <w:p w14:paraId="03033F3E" w14:textId="77777777" w:rsidR="00F83B8E" w:rsidRDefault="00F83B8E" w:rsidP="00F83B8E">
                                  <w:r>
                                    <w:t>RM Color: CBK</w:t>
                                  </w:r>
                                </w:p>
                                <w:p w14:paraId="2E9DD46A" w14:textId="77777777" w:rsidR="00F83B8E" w:rsidRDefault="00F83B8E" w:rsidP="00F83B8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B1CF3E" id="Text Box 50" o:spid="_x0000_s1036" type="#_x0000_t202" style="position:absolute;margin-left:190.3pt;margin-top:10.85pt;width:135.6pt;height:55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" fillcolor="white [3201]" strokeweight=".5pt">
                      <v:textbox>
                        <w:txbxContent>
                          <w:p w14:paraId="12E3DAF5" w14:textId="54161D04" w:rsidR="00F83B8E" w:rsidRDefault="00F83B8E" w:rsidP="00F83B8E">
                            <w:r>
                              <w:t>Item: NYLON TAPE 25MM</w:t>
                            </w:r>
                          </w:p>
                          <w:p w14:paraId="4A53918A" w14:textId="77777777" w:rsidR="00F83B8E" w:rsidRDefault="00F83B8E" w:rsidP="00F83B8E">
                            <w:r>
                              <w:t xml:space="preserve">Style Color: TFP </w:t>
                            </w:r>
                          </w:p>
                          <w:p w14:paraId="03033F3E" w14:textId="77777777" w:rsidR="00F83B8E" w:rsidRDefault="00F83B8E" w:rsidP="00F83B8E">
                            <w:r>
                              <w:t>RM Color: CBK</w:t>
                            </w:r>
                          </w:p>
                          <w:p w14:paraId="2E9DD46A" w14:textId="77777777" w:rsidR="00F83B8E" w:rsidRDefault="00F83B8E" w:rsidP="00F83B8E"/>
                        </w:txbxContent>
                      </v:textbox>
                    </v:shape>
                  </w:pict>
                </mc:Fallback>
              </mc:AlternateContent>
            </w:r>
          </w:p>
          <w:p w14:paraId="7D33AFA3" w14:textId="06727BB7" w:rsidR="00E97F63" w:rsidRPr="00E97F63" w:rsidRDefault="0037698D" w:rsidP="00E97F6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456083F" wp14:editId="3A4957AD">
                      <wp:simplePos x="0" y="0"/>
                      <wp:positionH relativeFrom="column">
                        <wp:posOffset>956945</wp:posOffset>
                      </wp:positionH>
                      <wp:positionV relativeFrom="paragraph">
                        <wp:posOffset>211455</wp:posOffset>
                      </wp:positionV>
                      <wp:extent cx="1485900" cy="270510"/>
                      <wp:effectExtent l="38100" t="0" r="19050" b="72390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85900" cy="2705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A02B39" id="Straight Arrow Connector 48" o:spid="_x0000_s1026" type="#_x0000_t32" style="position:absolute;margin-left:75.35pt;margin-top:16.65pt;width:117pt;height:21.3pt;flip:x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F83B8E" w:rsidRPr="00F83B8E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1844608" behindDoc="1" locked="0" layoutInCell="1" allowOverlap="1" wp14:anchorId="3D35EA7D" wp14:editId="41F20B47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28575</wp:posOffset>
                  </wp:positionV>
                  <wp:extent cx="1880235" cy="2506980"/>
                  <wp:effectExtent l="0" t="0" r="5715" b="7620"/>
                  <wp:wrapNone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235" cy="2506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718C29" w14:textId="3F8BBE6C" w:rsidR="00F83B8E" w:rsidRPr="00F83B8E" w:rsidRDefault="00F83B8E" w:rsidP="00F83B8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09ED7A2D" w14:textId="3A9A0530" w:rsidR="00E97F63" w:rsidRPr="00E97F63" w:rsidRDefault="00E97F63" w:rsidP="00E97F63"/>
          <w:p w14:paraId="4B2C734A" w14:textId="440A89DB" w:rsidR="005A7720" w:rsidRPr="005A7720" w:rsidRDefault="00111309" w:rsidP="005A7720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5323999C" wp14:editId="1AEA33DA">
                      <wp:simplePos x="0" y="0"/>
                      <wp:positionH relativeFrom="column">
                        <wp:posOffset>2523490</wp:posOffset>
                      </wp:positionH>
                      <wp:positionV relativeFrom="paragraph">
                        <wp:posOffset>342900</wp:posOffset>
                      </wp:positionV>
                      <wp:extent cx="2804160" cy="704850"/>
                      <wp:effectExtent l="0" t="0" r="15240" b="19050"/>
                      <wp:wrapNone/>
                      <wp:docPr id="72" name="Text Box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0416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8073FB0" w14:textId="29A2C66A" w:rsidR="0037698D" w:rsidRDefault="0037698D" w:rsidP="0037698D">
                                  <w:r>
                                    <w:t xml:space="preserve">Item: PARA CORD 3.5MM / HETE TUBE </w:t>
                                  </w:r>
                                  <w:r w:rsidR="00560D01">
                                    <w:t>6.5</w:t>
                                  </w:r>
                                  <w:r>
                                    <w:t>MM</w:t>
                                  </w:r>
                                </w:p>
                                <w:p w14:paraId="092326D2" w14:textId="77777777" w:rsidR="0037698D" w:rsidRDefault="0037698D" w:rsidP="0037698D">
                                  <w:r>
                                    <w:t>Style Color: TFP                    Style Color: TFP</w:t>
                                  </w:r>
                                </w:p>
                                <w:p w14:paraId="2494FEA3" w14:textId="77777777" w:rsidR="0037698D" w:rsidRDefault="0037698D" w:rsidP="0037698D">
                                  <w:r>
                                    <w:t>RM Color: CBK                      RM Color: BLACK</w:t>
                                  </w:r>
                                </w:p>
                                <w:p w14:paraId="02F97D79" w14:textId="77777777" w:rsidR="0037698D" w:rsidRDefault="0037698D" w:rsidP="003769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23999C" id="Text Box 72" o:spid="_x0000_s1037" type="#_x0000_t202" style="position:absolute;margin-left:198.7pt;margin-top:27pt;width:220.8pt;height:55.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" fillcolor="white [3201]" strokeweight=".5pt">
                      <v:textbox>
                        <w:txbxContent>
                          <w:p w14:paraId="38073FB0" w14:textId="29A2C66A" w:rsidR="0037698D" w:rsidRDefault="0037698D" w:rsidP="0037698D">
                            <w:r>
                              <w:t xml:space="preserve">Item: PARA CORD 3.5MM / HETE TUBE </w:t>
                            </w:r>
                            <w:r w:rsidR="00560D01">
                              <w:t>6.5</w:t>
                            </w:r>
                            <w:r>
                              <w:t>MM</w:t>
                            </w:r>
                          </w:p>
                          <w:p w14:paraId="092326D2" w14:textId="77777777" w:rsidR="0037698D" w:rsidRDefault="0037698D" w:rsidP="0037698D">
                            <w:r>
                              <w:t>Style Color: TFP                    Style Color: TFP</w:t>
                            </w:r>
                          </w:p>
                          <w:p w14:paraId="2494FEA3" w14:textId="77777777" w:rsidR="0037698D" w:rsidRDefault="0037698D" w:rsidP="0037698D">
                            <w:r>
                              <w:t>RM Color: CBK                      RM Color: BLACK</w:t>
                            </w:r>
                          </w:p>
                          <w:p w14:paraId="02F97D79" w14:textId="77777777" w:rsidR="0037698D" w:rsidRDefault="0037698D" w:rsidP="0037698D"/>
                        </w:txbxContent>
                      </v:textbox>
                    </v:shape>
                  </w:pict>
                </mc:Fallback>
              </mc:AlternateContent>
            </w:r>
          </w:p>
          <w:p w14:paraId="2D7EDE35" w14:textId="41C5E531" w:rsidR="00E97F63" w:rsidRPr="00E97F63" w:rsidRDefault="00111309" w:rsidP="00E97F6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D7199F6" wp14:editId="52E2149A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98425</wp:posOffset>
                      </wp:positionV>
                      <wp:extent cx="1813560" cy="350520"/>
                      <wp:effectExtent l="38100" t="0" r="15240" b="8763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13560" cy="3505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7158A3" id="Straight Arrow Connector 31" o:spid="_x0000_s1026" type="#_x0000_t32" style="position:absolute;margin-left:57.35pt;margin-top:7.75pt;width:142.8pt;height:27.6pt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B25E433" w14:textId="5676B64E" w:rsidR="00E97F63" w:rsidRPr="00E97F63" w:rsidRDefault="00E97F63" w:rsidP="00E97F63"/>
          <w:p w14:paraId="4A6D0CDE" w14:textId="4DAD705D" w:rsidR="00E97F63" w:rsidRPr="00E97F63" w:rsidRDefault="00E97F63" w:rsidP="00E97F63"/>
          <w:p w14:paraId="7C9CA73D" w14:textId="7630AA84" w:rsidR="005A7720" w:rsidRPr="005A7720" w:rsidRDefault="005A7720" w:rsidP="005A77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695B8B0" w14:textId="3A64DF8A" w:rsidR="00E97F63" w:rsidRDefault="00E97F63" w:rsidP="00E97F63"/>
          <w:p w14:paraId="76B66753" w14:textId="11CC84CD" w:rsidR="00E97F63" w:rsidRDefault="00E97F63" w:rsidP="00E97F63"/>
          <w:p w14:paraId="4B9B0D19" w14:textId="65F0C15C" w:rsidR="00E97F63" w:rsidRDefault="00E97F63" w:rsidP="00E97F63"/>
          <w:p w14:paraId="0581AFD1" w14:textId="3E1C2608" w:rsidR="00450257" w:rsidRDefault="00111309" w:rsidP="00450257">
            <w:pPr>
              <w:pStyle w:val="NormalWeb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418E154F" wp14:editId="73C63AF2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2531110</wp:posOffset>
                      </wp:positionV>
                      <wp:extent cx="982980" cy="449580"/>
                      <wp:effectExtent l="38100" t="0" r="26670" b="64770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980" cy="4495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757E1" id="Straight Arrow Connector 64" o:spid="_x0000_s1026" type="#_x0000_t32" style="position:absolute;margin-left:122.15pt;margin-top:199.3pt;width:77.4pt;height:35.4pt;flip:x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3769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45FA2700" wp14:editId="6F279AC9">
                      <wp:simplePos x="0" y="0"/>
                      <wp:positionH relativeFrom="column">
                        <wp:posOffset>2450465</wp:posOffset>
                      </wp:positionH>
                      <wp:positionV relativeFrom="paragraph">
                        <wp:posOffset>176530</wp:posOffset>
                      </wp:positionV>
                      <wp:extent cx="2804160" cy="704850"/>
                      <wp:effectExtent l="0" t="0" r="15240" b="19050"/>
                      <wp:wrapNone/>
                      <wp:docPr id="71" name="Text Box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0416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527531F" w14:textId="0F364309" w:rsidR="0037698D" w:rsidRDefault="0037698D" w:rsidP="0037698D">
                                  <w:r>
                                    <w:t xml:space="preserve">Item: PARA CORD 3.5MM / HETE TUBE </w:t>
                                  </w:r>
                                  <w:r w:rsidR="00072683">
                                    <w:t>6.5</w:t>
                                  </w:r>
                                  <w:r>
                                    <w:t>MM</w:t>
                                  </w:r>
                                </w:p>
                                <w:p w14:paraId="70AC9C35" w14:textId="30AF0655" w:rsidR="0037698D" w:rsidRDefault="0037698D" w:rsidP="0037698D">
                                  <w:r>
                                    <w:t>Style Color: TFP                    Style Color: TFP</w:t>
                                  </w:r>
                                </w:p>
                                <w:p w14:paraId="28F19631" w14:textId="44199A1A" w:rsidR="0037698D" w:rsidRDefault="0037698D" w:rsidP="0037698D">
                                  <w:r>
                                    <w:t>RM Color: CBK                      RM Color: BLACK</w:t>
                                  </w:r>
                                </w:p>
                                <w:p w14:paraId="571B8FDE" w14:textId="77777777" w:rsidR="0037698D" w:rsidRDefault="0037698D" w:rsidP="003769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FA2700" id="Text Box 71" o:spid="_x0000_s1038" type="#_x0000_t202" style="position:absolute;margin-left:192.95pt;margin-top:13.9pt;width:220.8pt;height:55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" fillcolor="white [3201]" strokeweight=".5pt">
                      <v:textbox>
                        <w:txbxContent>
                          <w:p w14:paraId="2527531F" w14:textId="0F364309" w:rsidR="0037698D" w:rsidRDefault="0037698D" w:rsidP="0037698D">
                            <w:r>
                              <w:t xml:space="preserve">Item: PARA CORD 3.5MM / HETE TUBE </w:t>
                            </w:r>
                            <w:r w:rsidR="00072683">
                              <w:t>6.5</w:t>
                            </w:r>
                            <w:r>
                              <w:t>MM</w:t>
                            </w:r>
                          </w:p>
                          <w:p w14:paraId="70AC9C35" w14:textId="30AF0655" w:rsidR="0037698D" w:rsidRDefault="0037698D" w:rsidP="0037698D">
                            <w:r>
                              <w:t>Style Color: TFP                    Style Color: TFP</w:t>
                            </w:r>
                          </w:p>
                          <w:p w14:paraId="28F19631" w14:textId="44199A1A" w:rsidR="0037698D" w:rsidRDefault="0037698D" w:rsidP="0037698D">
                            <w:r>
                              <w:t>RM Color: CBK                      RM Color: BLACK</w:t>
                            </w:r>
                          </w:p>
                          <w:p w14:paraId="571B8FDE" w14:textId="77777777" w:rsidR="0037698D" w:rsidRDefault="0037698D" w:rsidP="0037698D"/>
                        </w:txbxContent>
                      </v:textbox>
                    </v:shape>
                  </w:pict>
                </mc:Fallback>
              </mc:AlternateContent>
            </w:r>
            <w:r w:rsidR="003769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72240C0C" wp14:editId="6AB053A7">
                      <wp:simplePos x="0" y="0"/>
                      <wp:positionH relativeFrom="column">
                        <wp:posOffset>1536065</wp:posOffset>
                      </wp:positionH>
                      <wp:positionV relativeFrom="paragraph">
                        <wp:posOffset>557530</wp:posOffset>
                      </wp:positionV>
                      <wp:extent cx="982980" cy="685800"/>
                      <wp:effectExtent l="38100" t="0" r="26670" b="57150"/>
                      <wp:wrapNone/>
                      <wp:docPr id="70" name="Straight Arrow Connector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980" cy="685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956FF" id="Straight Arrow Connector 70" o:spid="_x0000_s1026" type="#_x0000_t32" style="position:absolute;margin-left:120.95pt;margin-top:43.9pt;width:77.4pt;height:54pt;flip:x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3769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6772D439" wp14:editId="4D8C946F">
                      <wp:simplePos x="0" y="0"/>
                      <wp:positionH relativeFrom="column">
                        <wp:posOffset>2553970</wp:posOffset>
                      </wp:positionH>
                      <wp:positionV relativeFrom="paragraph">
                        <wp:posOffset>1334135</wp:posOffset>
                      </wp:positionV>
                      <wp:extent cx="1287780" cy="704850"/>
                      <wp:effectExtent l="0" t="0" r="26670" b="19050"/>
                      <wp:wrapNone/>
                      <wp:docPr id="67" name="Text Box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8778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5F562D0" w14:textId="77777777" w:rsidR="0037698D" w:rsidRDefault="0037698D" w:rsidP="0037698D">
                                  <w:r>
                                    <w:t>Item: CODURA 500D</w:t>
                                  </w:r>
                                </w:p>
                                <w:p w14:paraId="01DC8FAC" w14:textId="77777777" w:rsidR="0037698D" w:rsidRDefault="0037698D" w:rsidP="0037698D">
                                  <w:r>
                                    <w:t>Style Color: TFP</w:t>
                                  </w:r>
                                </w:p>
                                <w:p w14:paraId="05805F41" w14:textId="77777777" w:rsidR="0037698D" w:rsidRDefault="0037698D" w:rsidP="0037698D">
                                  <w:r>
                                    <w:t>RM Color: CBK</w:t>
                                  </w:r>
                                </w:p>
                                <w:p w14:paraId="28D2E2B6" w14:textId="77777777" w:rsidR="0037698D" w:rsidRDefault="0037698D" w:rsidP="0037698D"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2D439" id="Text Box 67" o:spid="_x0000_s1039" type="#_x0000_t202" style="position:absolute;margin-left:201.1pt;margin-top:105.05pt;width:101.4pt;height:55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" fillcolor="white [3201]" strokeweight=".5pt">
                      <v:textbox>
                        <w:txbxContent>
                          <w:p w14:paraId="15F562D0" w14:textId="77777777" w:rsidR="0037698D" w:rsidRDefault="0037698D" w:rsidP="0037698D">
                            <w:r>
                              <w:t>Item: CODURA 500D</w:t>
                            </w:r>
                          </w:p>
                          <w:p w14:paraId="01DC8FAC" w14:textId="77777777" w:rsidR="0037698D" w:rsidRDefault="0037698D" w:rsidP="0037698D">
                            <w:r>
                              <w:t>Style Color: TFP</w:t>
                            </w:r>
                          </w:p>
                          <w:p w14:paraId="05805F41" w14:textId="77777777" w:rsidR="0037698D" w:rsidRDefault="0037698D" w:rsidP="0037698D">
                            <w:r>
                              <w:t>RM Color: CBK</w:t>
                            </w:r>
                          </w:p>
                          <w:p w14:paraId="28D2E2B6" w14:textId="77777777" w:rsidR="0037698D" w:rsidRDefault="0037698D" w:rsidP="0037698D">
                            <w: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769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4867C75A" wp14:editId="27F18FF0">
                      <wp:simplePos x="0" y="0"/>
                      <wp:positionH relativeFrom="column">
                        <wp:posOffset>2432050</wp:posOffset>
                      </wp:positionH>
                      <wp:positionV relativeFrom="paragraph">
                        <wp:posOffset>2362835</wp:posOffset>
                      </wp:positionV>
                      <wp:extent cx="2400300" cy="704850"/>
                      <wp:effectExtent l="0" t="0" r="19050" b="19050"/>
                      <wp:wrapNone/>
                      <wp:docPr id="66" name="Text Box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0030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E9B0AE" w14:textId="27456F11" w:rsidR="0037698D" w:rsidRDefault="0037698D" w:rsidP="0037698D">
                                  <w:r>
                                    <w:t>Item: ZIPPER CHAIN / SLIDER (RE) #10</w:t>
                                  </w:r>
                                </w:p>
                                <w:p w14:paraId="362BB7F6" w14:textId="77777777" w:rsidR="0037698D" w:rsidRDefault="0037698D" w:rsidP="0037698D">
                                  <w:r>
                                    <w:t xml:space="preserve">Style Color: TFP </w:t>
                                  </w:r>
                                </w:p>
                                <w:p w14:paraId="463D2D69" w14:textId="77777777" w:rsidR="0037698D" w:rsidRDefault="0037698D" w:rsidP="0037698D">
                                  <w:r>
                                    <w:t>RM Color: CBK</w:t>
                                  </w:r>
                                </w:p>
                                <w:p w14:paraId="3403F534" w14:textId="77777777" w:rsidR="0037698D" w:rsidRDefault="0037698D" w:rsidP="0037698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67C75A" id="Text Box 66" o:spid="_x0000_s1040" type="#_x0000_t202" style="position:absolute;margin-left:191.5pt;margin-top:186.05pt;width:189pt;height:55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" fillcolor="white [3201]" strokeweight=".5pt">
                      <v:textbox>
                        <w:txbxContent>
                          <w:p w14:paraId="0EE9B0AE" w14:textId="27456F11" w:rsidR="0037698D" w:rsidRDefault="0037698D" w:rsidP="0037698D">
                            <w:r>
                              <w:t>Item: ZIPPER CHAIN / SLIDER (RE) #10</w:t>
                            </w:r>
                          </w:p>
                          <w:p w14:paraId="362BB7F6" w14:textId="77777777" w:rsidR="0037698D" w:rsidRDefault="0037698D" w:rsidP="0037698D">
                            <w:r>
                              <w:t xml:space="preserve">Style Color: TFP </w:t>
                            </w:r>
                          </w:p>
                          <w:p w14:paraId="463D2D69" w14:textId="77777777" w:rsidR="0037698D" w:rsidRDefault="0037698D" w:rsidP="0037698D">
                            <w:r>
                              <w:t>RM Color: CBK</w:t>
                            </w:r>
                          </w:p>
                          <w:p w14:paraId="3403F534" w14:textId="77777777" w:rsidR="0037698D" w:rsidRDefault="0037698D" w:rsidP="0037698D"/>
                        </w:txbxContent>
                      </v:textbox>
                    </v:shape>
                  </w:pict>
                </mc:Fallback>
              </mc:AlternateContent>
            </w:r>
            <w:r w:rsidR="003769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1336BA3C" wp14:editId="5F2C5D05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2515870</wp:posOffset>
                      </wp:positionV>
                      <wp:extent cx="1775460" cy="548640"/>
                      <wp:effectExtent l="38100" t="0" r="15240" b="80010"/>
                      <wp:wrapNone/>
                      <wp:docPr id="65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75460" cy="5486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9FE346" id="Straight Arrow Connector 65" o:spid="_x0000_s1026" type="#_x0000_t32" style="position:absolute;margin-left:62.15pt;margin-top:198.1pt;width:139.8pt;height:43.2pt;flip:x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3769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DD10123" wp14:editId="5ADA9BF7">
                      <wp:simplePos x="0" y="0"/>
                      <wp:positionH relativeFrom="column">
                        <wp:posOffset>743585</wp:posOffset>
                      </wp:positionH>
                      <wp:positionV relativeFrom="paragraph">
                        <wp:posOffset>1449070</wp:posOffset>
                      </wp:positionV>
                      <wp:extent cx="1844040" cy="838200"/>
                      <wp:effectExtent l="38100" t="0" r="22860" b="57150"/>
                      <wp:wrapNone/>
                      <wp:docPr id="62" name="Straight Arrow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44040" cy="8382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D2DC62" id="Straight Arrow Connector 62" o:spid="_x0000_s1026" type="#_x0000_t32" style="position:absolute;margin-left:58.55pt;margin-top:114.1pt;width:145.2pt;height:66pt;flip:x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3769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1E5B4B53" wp14:editId="400BDB95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351790</wp:posOffset>
                      </wp:positionV>
                      <wp:extent cx="1897380" cy="1089660"/>
                      <wp:effectExtent l="38100" t="38100" r="26670" b="34290"/>
                      <wp:wrapNone/>
                      <wp:docPr id="61" name="Straight Arrow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97380" cy="10896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989323" id="Straight Arrow Connector 61" o:spid="_x0000_s1026" type="#_x0000_t32" style="position:absolute;margin-left:54.35pt;margin-top:27.7pt;width:149.4pt;height:85.8pt;flip:x y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450257">
              <w:rPr>
                <w:noProof/>
              </w:rPr>
              <w:drawing>
                <wp:inline distT="0" distB="0" distL="0" distR="0" wp14:anchorId="6381CC26" wp14:editId="75F1E7C5">
                  <wp:extent cx="2057400" cy="3185160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-869"/>
                          <a:stretch/>
                        </pic:blipFill>
                        <pic:spPr bwMode="auto">
                          <a:xfrm>
                            <a:off x="0" y="0"/>
                            <a:ext cx="2058864" cy="3187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8059FB2" w14:textId="3F28C0DF" w:rsidR="00111309" w:rsidRDefault="00111309" w:rsidP="00111309">
            <w:pPr>
              <w:pStyle w:val="NormalWeb"/>
            </w:pPr>
          </w:p>
          <w:p w14:paraId="5034AC28" w14:textId="7B60EA43" w:rsidR="00111309" w:rsidRDefault="00111309" w:rsidP="00111309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6429764" wp14:editId="0066FDFE">
                      <wp:simplePos x="0" y="0"/>
                      <wp:positionH relativeFrom="column">
                        <wp:posOffset>606425</wp:posOffset>
                      </wp:positionH>
                      <wp:positionV relativeFrom="paragraph">
                        <wp:posOffset>1388110</wp:posOffset>
                      </wp:positionV>
                      <wp:extent cx="2293620" cy="556260"/>
                      <wp:effectExtent l="38100" t="0" r="30480" b="72390"/>
                      <wp:wrapNone/>
                      <wp:docPr id="76" name="Straight Arrow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93620" cy="5562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19BE33" id="Straight Arrow Connector 76" o:spid="_x0000_s1026" type="#_x0000_t32" style="position:absolute;margin-left:47.75pt;margin-top:109.3pt;width:180.6pt;height:43.8pt;flip:x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3CDF2C5" wp14:editId="401039FA">
                      <wp:simplePos x="0" y="0"/>
                      <wp:positionH relativeFrom="column">
                        <wp:posOffset>2889250</wp:posOffset>
                      </wp:positionH>
                      <wp:positionV relativeFrom="paragraph">
                        <wp:posOffset>1177925</wp:posOffset>
                      </wp:positionV>
                      <wp:extent cx="2400300" cy="704850"/>
                      <wp:effectExtent l="0" t="0" r="19050" b="19050"/>
                      <wp:wrapNone/>
                      <wp:docPr id="75" name="Text Box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00300" cy="704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0E4C62" w14:textId="77777777" w:rsidR="00111309" w:rsidRDefault="00111309" w:rsidP="00111309">
                                  <w:r>
                                    <w:t>Item: ZIPPER CHAIN / SLIDER (RE) #5</w:t>
                                  </w:r>
                                </w:p>
                                <w:p w14:paraId="2794F2A4" w14:textId="77777777" w:rsidR="00111309" w:rsidRDefault="00111309" w:rsidP="00111309">
                                  <w:r>
                                    <w:t xml:space="preserve">Style Color: TFP </w:t>
                                  </w:r>
                                </w:p>
                                <w:p w14:paraId="182D4969" w14:textId="77777777" w:rsidR="00111309" w:rsidRDefault="00111309" w:rsidP="00111309">
                                  <w:r>
                                    <w:t>RM Color: CBK</w:t>
                                  </w:r>
                                </w:p>
                                <w:p w14:paraId="1C65EDBB" w14:textId="77777777" w:rsidR="00111309" w:rsidRDefault="00111309" w:rsidP="001113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CDF2C5" id="Text Box 75" o:spid="_x0000_s1041" type="#_x0000_t202" style="position:absolute;margin-left:227.5pt;margin-top:92.75pt;width:189pt;height:55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" fillcolor="white [3201]" strokeweight=".5pt">
                      <v:textbox>
                        <w:txbxContent>
                          <w:p w14:paraId="080E4C62" w14:textId="77777777" w:rsidR="00111309" w:rsidRDefault="00111309" w:rsidP="00111309">
                            <w:r>
                              <w:t>Item: ZIPPER CHAIN / SLIDER (RE) #5</w:t>
                            </w:r>
                          </w:p>
                          <w:p w14:paraId="2794F2A4" w14:textId="77777777" w:rsidR="00111309" w:rsidRDefault="00111309" w:rsidP="00111309">
                            <w:r>
                              <w:t xml:space="preserve">Style Color: TFP </w:t>
                            </w:r>
                          </w:p>
                          <w:p w14:paraId="182D4969" w14:textId="77777777" w:rsidR="00111309" w:rsidRDefault="00111309" w:rsidP="00111309">
                            <w:r>
                              <w:t>RM Color: CBK</w:t>
                            </w:r>
                          </w:p>
                          <w:p w14:paraId="1C65EDBB" w14:textId="77777777" w:rsidR="00111309" w:rsidRDefault="00111309" w:rsidP="0011130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4A10474" wp14:editId="5E3A4B8A">
                  <wp:extent cx="2383155" cy="3177540"/>
                  <wp:effectExtent l="0" t="0" r="0" b="381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3155" cy="317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B7432F" w14:textId="1EE0B410" w:rsidR="00E97F63" w:rsidRPr="00E97F63" w:rsidRDefault="00E97F63" w:rsidP="00E97F63"/>
        </w:tc>
      </w:tr>
    </w:tbl>
    <w:p w14:paraId="06ABA346" w14:textId="40C120A1" w:rsidR="00A81235" w:rsidRDefault="00A81235" w:rsidP="00155384">
      <w:pPr>
        <w:rPr>
          <w:color w:val="auto"/>
        </w:rPr>
      </w:pPr>
    </w:p>
    <w:p w14:paraId="78D928BF" w14:textId="1AF919A7" w:rsidR="00124A36" w:rsidRDefault="00124A36" w:rsidP="00155384">
      <w:pPr>
        <w:rPr>
          <w:color w:val="auto"/>
        </w:rPr>
      </w:pPr>
    </w:p>
    <w:tbl>
      <w:tblPr>
        <w:tblStyle w:val="InvoiceTable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24A36" w:rsidRPr="00DE4BCC" w14:paraId="6519EB72" w14:textId="77777777" w:rsidTr="00A243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4A100EF0" w14:textId="02D19CAB" w:rsidR="00124A36" w:rsidRPr="00DE4BCC" w:rsidRDefault="00431911" w:rsidP="00A2437B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  <w:r>
              <w:rPr>
                <w:color w:val="auto"/>
                <w:sz w:val="20"/>
                <w:szCs w:val="22"/>
              </w:rPr>
              <w:t>(Material &amp; Placement Information)</w:t>
            </w:r>
          </w:p>
        </w:tc>
      </w:tr>
      <w:tr w:rsidR="00124A36" w:rsidRPr="00DE4BCC" w14:paraId="5D2E79CC" w14:textId="77777777" w:rsidTr="00072683">
        <w:trPr>
          <w:trHeight w:val="11573"/>
        </w:trPr>
        <w:tc>
          <w:tcPr>
            <w:tcW w:w="5000" w:type="pct"/>
          </w:tcPr>
          <w:p w14:paraId="2E6A6196" w14:textId="376425F9" w:rsidR="00124A36" w:rsidRDefault="00124A36" w:rsidP="00A2437B">
            <w:r>
              <w:t>Label Placement</w:t>
            </w:r>
          </w:p>
          <w:p w14:paraId="359634D4" w14:textId="51580E0B" w:rsidR="003F6358" w:rsidRDefault="00111309" w:rsidP="00A2437B">
            <w:pPr>
              <w:rPr>
                <w:noProof/>
                <w14:ligatures w14:val="standard"/>
              </w:rPr>
            </w:pPr>
            <w:r>
              <w:rPr>
                <w:noProof/>
              </w:rPr>
              <w:drawing>
                <wp:anchor distT="0" distB="0" distL="114300" distR="114300" simplePos="0" relativeHeight="251874304" behindDoc="1" locked="0" layoutInCell="1" allowOverlap="1" wp14:anchorId="0D213166" wp14:editId="02A46714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6985</wp:posOffset>
                  </wp:positionV>
                  <wp:extent cx="2247900" cy="2997200"/>
                  <wp:effectExtent l="0" t="0" r="0" b="0"/>
                  <wp:wrapNone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299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D70DCB6" w14:textId="35692C2F" w:rsidR="00111309" w:rsidRDefault="00111309" w:rsidP="00111309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35D9347" wp14:editId="6EDB0932">
                      <wp:simplePos x="0" y="0"/>
                      <wp:positionH relativeFrom="column">
                        <wp:posOffset>2806700</wp:posOffset>
                      </wp:positionH>
                      <wp:positionV relativeFrom="paragraph">
                        <wp:posOffset>410845</wp:posOffset>
                      </wp:positionV>
                      <wp:extent cx="1895475" cy="419100"/>
                      <wp:effectExtent l="0" t="0" r="28575" b="19050"/>
                      <wp:wrapNone/>
                      <wp:docPr id="84" name="Text Box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5475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E6486CB" w14:textId="4C3C4D20" w:rsidR="003F6358" w:rsidRDefault="003F6358">
                                  <w:r>
                                    <w:t>Attaching on</w:t>
                                  </w:r>
                                  <w:r w:rsidR="00111309">
                                    <w:t xml:space="preserve"> </w:t>
                                  </w:r>
                                  <w:r w:rsidR="00637483">
                                    <w:t xml:space="preserve">inside </w:t>
                                  </w:r>
                                  <w:r w:rsidR="00111309">
                                    <w:t xml:space="preserve">500D </w:t>
                                  </w:r>
                                  <w:proofErr w:type="spellStart"/>
                                  <w:r w:rsidR="00111309">
                                    <w:t>Codura</w:t>
                                  </w:r>
                                  <w:proofErr w:type="spellEnd"/>
                                  <w:r w:rsidR="00637483">
                                    <w:t xml:space="preserve"> </w:t>
                                  </w:r>
                                  <w:r>
                                    <w:t>as a patch label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5D9347" id="Text Box 84" o:spid="_x0000_s1042" type="#_x0000_t202" style="position:absolute;margin-left:221pt;margin-top:32.35pt;width:149.25pt;height:3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" fillcolor="white [3201]" strokeweight=".5pt">
                      <v:textbox>
                        <w:txbxContent>
                          <w:p w14:paraId="4E6486CB" w14:textId="4C3C4D20" w:rsidR="003F6358" w:rsidRDefault="003F6358">
                            <w:r>
                              <w:t>Attaching on</w:t>
                            </w:r>
                            <w:r w:rsidR="00111309">
                              <w:t xml:space="preserve"> </w:t>
                            </w:r>
                            <w:r w:rsidR="00637483">
                              <w:t xml:space="preserve">inside </w:t>
                            </w:r>
                            <w:r w:rsidR="00111309">
                              <w:t xml:space="preserve">500D </w:t>
                            </w:r>
                            <w:proofErr w:type="spellStart"/>
                            <w:r w:rsidR="00111309">
                              <w:t>Codura</w:t>
                            </w:r>
                            <w:proofErr w:type="spellEnd"/>
                            <w:r w:rsidR="00637483">
                              <w:t xml:space="preserve"> </w:t>
                            </w:r>
                            <w:r>
                              <w:t>as a patch label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6F7D96" w14:textId="3DD43E56" w:rsidR="000202D6" w:rsidRPr="000202D6" w:rsidRDefault="00111309" w:rsidP="000202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F289155" wp14:editId="4DE5452D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114300</wp:posOffset>
                      </wp:positionV>
                      <wp:extent cx="1668780" cy="571500"/>
                      <wp:effectExtent l="38100" t="0" r="26670" b="76200"/>
                      <wp:wrapSquare wrapText="bothSides"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68780" cy="5715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9C83F5" id="Straight Arrow Connector 8" o:spid="_x0000_s1026" type="#_x0000_t32" style="position:absolute;margin-left:90.95pt;margin-top:9pt;width:131.4pt;height:45pt;flip:x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" strokecolor="#d7230d [2409]" strokeweight=".5pt">
                      <v:stroke endarrow="block" joinstyle="miter"/>
                      <w10:wrap type="square"/>
                    </v:shape>
                  </w:pict>
                </mc:Fallback>
              </mc:AlternateContent>
            </w:r>
          </w:p>
          <w:p w14:paraId="03F24F64" w14:textId="49D6471D" w:rsidR="00124A36" w:rsidRDefault="00124A36" w:rsidP="00A2437B"/>
          <w:p w14:paraId="422E83EB" w14:textId="4AEACD96" w:rsidR="00124A36" w:rsidRPr="00E74A63" w:rsidRDefault="00124A36" w:rsidP="00A2437B"/>
          <w:p w14:paraId="39847BB8" w14:textId="4211BFC8" w:rsidR="00124A36" w:rsidRDefault="00124A36" w:rsidP="00A2437B">
            <w:pPr>
              <w:tabs>
                <w:tab w:val="left" w:pos="5295"/>
              </w:tabs>
            </w:pPr>
          </w:p>
          <w:p w14:paraId="3239A235" w14:textId="74512F03" w:rsidR="000C140F" w:rsidRPr="000C140F" w:rsidRDefault="000C140F" w:rsidP="000C140F"/>
          <w:p w14:paraId="62A5AF5D" w14:textId="315126BC" w:rsidR="000C140F" w:rsidRPr="000C140F" w:rsidRDefault="000C140F" w:rsidP="000C140F"/>
          <w:p w14:paraId="44FC57ED" w14:textId="4524F21D" w:rsidR="000C140F" w:rsidRPr="000C140F" w:rsidRDefault="000C140F" w:rsidP="000C140F"/>
          <w:p w14:paraId="0978BA87" w14:textId="38044ED3" w:rsidR="000C140F" w:rsidRDefault="000C140F" w:rsidP="000C140F"/>
          <w:p w14:paraId="2929597B" w14:textId="7813277B" w:rsidR="000C140F" w:rsidRDefault="000C140F" w:rsidP="000C140F"/>
          <w:p w14:paraId="1CA6CF57" w14:textId="19A09711" w:rsidR="000C140F" w:rsidRDefault="000C140F" w:rsidP="000C140F"/>
          <w:p w14:paraId="4488A8DB" w14:textId="01D5B6E2" w:rsidR="000C140F" w:rsidRDefault="000C140F" w:rsidP="000C140F"/>
          <w:p w14:paraId="4AFC3DA9" w14:textId="2FB699F2" w:rsidR="000C140F" w:rsidRPr="000C140F" w:rsidRDefault="000C140F" w:rsidP="000C140F"/>
          <w:p w14:paraId="3FD0C0CC" w14:textId="2E86FD04" w:rsidR="000C140F" w:rsidRPr="000C140F" w:rsidRDefault="000C140F" w:rsidP="000C140F"/>
          <w:p w14:paraId="1C741790" w14:textId="2CB82E87" w:rsidR="000C140F" w:rsidRPr="00360833" w:rsidRDefault="00072683" w:rsidP="000C140F">
            <w:pPr>
              <w:rPr>
                <w:b/>
                <w:bCs/>
              </w:rPr>
            </w:pPr>
            <w:r w:rsidRPr="00072683">
              <w:rPr>
                <w:noProof/>
              </w:rPr>
              <w:drawing>
                <wp:anchor distT="0" distB="0" distL="114300" distR="114300" simplePos="0" relativeHeight="251877376" behindDoc="1" locked="0" layoutInCell="1" allowOverlap="1" wp14:anchorId="47787947" wp14:editId="56465DC8">
                  <wp:simplePos x="0" y="0"/>
                  <wp:positionH relativeFrom="column">
                    <wp:posOffset>-1482</wp:posOffset>
                  </wp:positionH>
                  <wp:positionV relativeFrom="paragraph">
                    <wp:posOffset>207433</wp:posOffset>
                  </wp:positionV>
                  <wp:extent cx="2985612" cy="1075267"/>
                  <wp:effectExtent l="0" t="0" r="571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6790" cy="1075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045FD" w:rsidRPr="00360833">
              <w:rPr>
                <w:b/>
                <w:bCs/>
              </w:rPr>
              <w:t>LABEL ARTWORK</w:t>
            </w:r>
          </w:p>
          <w:p w14:paraId="4A967B43" w14:textId="32637625" w:rsidR="000C140F" w:rsidRDefault="000C140F" w:rsidP="000C140F"/>
          <w:p w14:paraId="67FF15FC" w14:textId="097813BF" w:rsidR="000C140F" w:rsidRDefault="000C140F" w:rsidP="000C140F"/>
          <w:p w14:paraId="5DBBC8C3" w14:textId="2E5EB45A" w:rsidR="00C045FD" w:rsidRDefault="00C045FD" w:rsidP="000C140F"/>
          <w:p w14:paraId="2E751161" w14:textId="77777777" w:rsidR="00C045FD" w:rsidRDefault="00C045FD" w:rsidP="000C140F"/>
          <w:p w14:paraId="1A3AABCE" w14:textId="77777777" w:rsidR="00C045FD" w:rsidRDefault="00C045FD" w:rsidP="000C140F"/>
          <w:p w14:paraId="6EF95AF5" w14:textId="77777777" w:rsidR="00C045FD" w:rsidRDefault="00C045FD" w:rsidP="000C140F"/>
          <w:p w14:paraId="61716E78" w14:textId="77777777" w:rsidR="00C045FD" w:rsidRDefault="00C045FD" w:rsidP="00C045FD">
            <w:pPr>
              <w:rPr>
                <w:b/>
                <w:bCs/>
              </w:rPr>
            </w:pPr>
            <w:r w:rsidRPr="00360833">
              <w:rPr>
                <w:b/>
                <w:bCs/>
              </w:rPr>
              <w:t>STICKER ARTWORK</w:t>
            </w:r>
          </w:p>
          <w:p w14:paraId="5E5692AF" w14:textId="427CC098" w:rsidR="00360833" w:rsidRPr="00360833" w:rsidRDefault="00111309" w:rsidP="003608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876352" behindDoc="0" locked="0" layoutInCell="1" allowOverlap="1" wp14:anchorId="53CE4F92" wp14:editId="1F4A2948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69850</wp:posOffset>
                  </wp:positionV>
                  <wp:extent cx="3208020" cy="1608455"/>
                  <wp:effectExtent l="0" t="0" r="0" b="0"/>
                  <wp:wrapSquare wrapText="bothSides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020" cy="160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909EF50" w14:textId="0F0582A3" w:rsidR="00360833" w:rsidRPr="00360833" w:rsidRDefault="00360833" w:rsidP="00360833"/>
        </w:tc>
      </w:tr>
    </w:tbl>
    <w:p w14:paraId="6159E253" w14:textId="69FE7B09" w:rsidR="00124A36" w:rsidRPr="00DE4BCC" w:rsidRDefault="00124A36" w:rsidP="00155384">
      <w:pPr>
        <w:rPr>
          <w:color w:val="auto"/>
        </w:rPr>
      </w:pPr>
    </w:p>
    <w:sectPr w:rsidR="00124A36" w:rsidRPr="00DE4BCC" w:rsidSect="00591137">
      <w:footerReference w:type="default" r:id="rId21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9E3AB" w14:textId="77777777" w:rsidR="005638DF" w:rsidRDefault="005638DF">
      <w:pPr>
        <w:spacing w:after="0"/>
      </w:pPr>
      <w:r>
        <w:separator/>
      </w:r>
    </w:p>
  </w:endnote>
  <w:endnote w:type="continuationSeparator" w:id="0">
    <w:p w14:paraId="58F34BBA" w14:textId="77777777" w:rsidR="005638DF" w:rsidRDefault="005638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D56C5" w14:textId="77777777" w:rsidR="005638DF" w:rsidRDefault="005638DF">
      <w:pPr>
        <w:spacing w:after="0"/>
      </w:pPr>
      <w:r>
        <w:separator/>
      </w:r>
    </w:p>
  </w:footnote>
  <w:footnote w:type="continuationSeparator" w:id="0">
    <w:p w14:paraId="28A321A8" w14:textId="77777777" w:rsidR="005638DF" w:rsidRDefault="005638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202D6"/>
    <w:rsid w:val="00047818"/>
    <w:rsid w:val="00051B06"/>
    <w:rsid w:val="000677DA"/>
    <w:rsid w:val="000724F6"/>
    <w:rsid w:val="00072683"/>
    <w:rsid w:val="000A13CF"/>
    <w:rsid w:val="000B1457"/>
    <w:rsid w:val="000C140F"/>
    <w:rsid w:val="000D24BC"/>
    <w:rsid w:val="000D37AE"/>
    <w:rsid w:val="000E45E2"/>
    <w:rsid w:val="000E5146"/>
    <w:rsid w:val="00111309"/>
    <w:rsid w:val="001114E8"/>
    <w:rsid w:val="00124A36"/>
    <w:rsid w:val="00136E3C"/>
    <w:rsid w:val="00147208"/>
    <w:rsid w:val="00155384"/>
    <w:rsid w:val="001D0C6A"/>
    <w:rsid w:val="001E1A45"/>
    <w:rsid w:val="001E2778"/>
    <w:rsid w:val="001E5C8E"/>
    <w:rsid w:val="0021371F"/>
    <w:rsid w:val="00223B8D"/>
    <w:rsid w:val="00255734"/>
    <w:rsid w:val="0026510B"/>
    <w:rsid w:val="0026781D"/>
    <w:rsid w:val="002750DA"/>
    <w:rsid w:val="0028638D"/>
    <w:rsid w:val="002967F0"/>
    <w:rsid w:val="002A2DA1"/>
    <w:rsid w:val="002A4407"/>
    <w:rsid w:val="002B742C"/>
    <w:rsid w:val="002C6EAE"/>
    <w:rsid w:val="00356731"/>
    <w:rsid w:val="00360120"/>
    <w:rsid w:val="00360833"/>
    <w:rsid w:val="00371D00"/>
    <w:rsid w:val="0037698D"/>
    <w:rsid w:val="0037731E"/>
    <w:rsid w:val="003C192B"/>
    <w:rsid w:val="003C2460"/>
    <w:rsid w:val="003C256A"/>
    <w:rsid w:val="003F6358"/>
    <w:rsid w:val="00431911"/>
    <w:rsid w:val="004342C2"/>
    <w:rsid w:val="00437F9D"/>
    <w:rsid w:val="00450257"/>
    <w:rsid w:val="00451E2E"/>
    <w:rsid w:val="004A7424"/>
    <w:rsid w:val="004C306F"/>
    <w:rsid w:val="004C30E4"/>
    <w:rsid w:val="004C34EC"/>
    <w:rsid w:val="004C726C"/>
    <w:rsid w:val="004F5EA3"/>
    <w:rsid w:val="005076EA"/>
    <w:rsid w:val="00517F3D"/>
    <w:rsid w:val="005308E8"/>
    <w:rsid w:val="00553DF6"/>
    <w:rsid w:val="00560D01"/>
    <w:rsid w:val="005638DF"/>
    <w:rsid w:val="00575A98"/>
    <w:rsid w:val="00591137"/>
    <w:rsid w:val="00596A7D"/>
    <w:rsid w:val="005A7720"/>
    <w:rsid w:val="005C2CF2"/>
    <w:rsid w:val="005E4A3B"/>
    <w:rsid w:val="00616BFD"/>
    <w:rsid w:val="0062229B"/>
    <w:rsid w:val="00637483"/>
    <w:rsid w:val="006433F3"/>
    <w:rsid w:val="0064680B"/>
    <w:rsid w:val="00650B59"/>
    <w:rsid w:val="0065347E"/>
    <w:rsid w:val="00664C5D"/>
    <w:rsid w:val="006D6A3A"/>
    <w:rsid w:val="006F24EC"/>
    <w:rsid w:val="007040AA"/>
    <w:rsid w:val="00711EBF"/>
    <w:rsid w:val="007265C0"/>
    <w:rsid w:val="00735CF9"/>
    <w:rsid w:val="00747E46"/>
    <w:rsid w:val="00797D0E"/>
    <w:rsid w:val="007A209A"/>
    <w:rsid w:val="007B0C03"/>
    <w:rsid w:val="007B56EE"/>
    <w:rsid w:val="007C1E31"/>
    <w:rsid w:val="007E1496"/>
    <w:rsid w:val="008130EF"/>
    <w:rsid w:val="00856502"/>
    <w:rsid w:val="008675B2"/>
    <w:rsid w:val="00894FA0"/>
    <w:rsid w:val="008E5E41"/>
    <w:rsid w:val="0090380B"/>
    <w:rsid w:val="00933F52"/>
    <w:rsid w:val="009641D9"/>
    <w:rsid w:val="009759FC"/>
    <w:rsid w:val="00985466"/>
    <w:rsid w:val="00994A93"/>
    <w:rsid w:val="009E60C2"/>
    <w:rsid w:val="009F0E8D"/>
    <w:rsid w:val="009F1DA6"/>
    <w:rsid w:val="00A33C84"/>
    <w:rsid w:val="00A42BAA"/>
    <w:rsid w:val="00A45406"/>
    <w:rsid w:val="00A46EF7"/>
    <w:rsid w:val="00A53DC2"/>
    <w:rsid w:val="00A565F2"/>
    <w:rsid w:val="00A56B70"/>
    <w:rsid w:val="00A81235"/>
    <w:rsid w:val="00A835B2"/>
    <w:rsid w:val="00AB7ADD"/>
    <w:rsid w:val="00AC250E"/>
    <w:rsid w:val="00AF3C61"/>
    <w:rsid w:val="00B051DD"/>
    <w:rsid w:val="00B11297"/>
    <w:rsid w:val="00B445DD"/>
    <w:rsid w:val="00B72072"/>
    <w:rsid w:val="00B8674E"/>
    <w:rsid w:val="00B8707A"/>
    <w:rsid w:val="00BA4210"/>
    <w:rsid w:val="00BB351C"/>
    <w:rsid w:val="00C045FD"/>
    <w:rsid w:val="00C04D88"/>
    <w:rsid w:val="00C066BC"/>
    <w:rsid w:val="00C108F4"/>
    <w:rsid w:val="00C7576A"/>
    <w:rsid w:val="00CA528F"/>
    <w:rsid w:val="00CF1645"/>
    <w:rsid w:val="00CF2F27"/>
    <w:rsid w:val="00D3176E"/>
    <w:rsid w:val="00D336B6"/>
    <w:rsid w:val="00D44742"/>
    <w:rsid w:val="00D70416"/>
    <w:rsid w:val="00D776E0"/>
    <w:rsid w:val="00DC2E1D"/>
    <w:rsid w:val="00DE4BCC"/>
    <w:rsid w:val="00DF38F3"/>
    <w:rsid w:val="00E40E81"/>
    <w:rsid w:val="00E46714"/>
    <w:rsid w:val="00E74A63"/>
    <w:rsid w:val="00E91C1C"/>
    <w:rsid w:val="00E97F63"/>
    <w:rsid w:val="00EB7B91"/>
    <w:rsid w:val="00EC52D1"/>
    <w:rsid w:val="00F07EAE"/>
    <w:rsid w:val="00F33D62"/>
    <w:rsid w:val="00F37261"/>
    <w:rsid w:val="00F37692"/>
    <w:rsid w:val="00F51E42"/>
    <w:rsid w:val="00F649BF"/>
    <w:rsid w:val="00F74930"/>
    <w:rsid w:val="00F83B8E"/>
    <w:rsid w:val="00F900BE"/>
    <w:rsid w:val="00FA4FCB"/>
    <w:rsid w:val="00FA5EFB"/>
    <w:rsid w:val="00FC02E2"/>
    <w:rsid w:val="00FC13FD"/>
    <w:rsid w:val="00FE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paragraph" w:styleId="NormalWeb">
    <w:name w:val="Normal (Web)"/>
    <w:basedOn w:val="Normal"/>
    <w:uiPriority w:val="99"/>
    <w:semiHidden/>
    <w:unhideWhenUsed/>
    <w:rsid w:val="00B051D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A5723"/>
    <w:rsid w:val="000C52D9"/>
    <w:rsid w:val="001873AD"/>
    <w:rsid w:val="002469A9"/>
    <w:rsid w:val="002A0D53"/>
    <w:rsid w:val="0033533B"/>
    <w:rsid w:val="00386DA9"/>
    <w:rsid w:val="00476E9E"/>
    <w:rsid w:val="004F05F6"/>
    <w:rsid w:val="00517E07"/>
    <w:rsid w:val="00623A13"/>
    <w:rsid w:val="006F1CC6"/>
    <w:rsid w:val="00712F22"/>
    <w:rsid w:val="00726A4B"/>
    <w:rsid w:val="00875C2A"/>
    <w:rsid w:val="008D55CE"/>
    <w:rsid w:val="009F502E"/>
    <w:rsid w:val="00A42FF1"/>
    <w:rsid w:val="00A973FE"/>
    <w:rsid w:val="00AE314C"/>
    <w:rsid w:val="00B2719C"/>
    <w:rsid w:val="00B84B77"/>
    <w:rsid w:val="00C61CDB"/>
    <w:rsid w:val="00D47C45"/>
    <w:rsid w:val="00D57713"/>
    <w:rsid w:val="00D657F2"/>
    <w:rsid w:val="00D761F2"/>
    <w:rsid w:val="00F5786D"/>
    <w:rsid w:val="00FD059A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invoice.dotx</Template>
  <TotalTime>0</TotalTime>
  <Pages>4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2026-05-13T11:48:00Z</dcterms:created>
  <dcterms:modified xsi:type="dcterms:W3CDTF">2026-05-13T11:48:00Z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