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B60C9" w14:textId="5AF6F105" w:rsidR="00CB64C6" w:rsidRPr="00CB64C6" w:rsidRDefault="00CB64C6">
      <w:pPr>
        <w:rPr>
          <w:b/>
          <w:bCs/>
          <w:color w:val="FF0000"/>
          <w:sz w:val="24"/>
          <w:szCs w:val="24"/>
        </w:rPr>
      </w:pPr>
      <w:r w:rsidRPr="00CB64C6">
        <w:rPr>
          <w:b/>
          <w:bCs/>
          <w:color w:val="FF0000"/>
          <w:sz w:val="24"/>
          <w:szCs w:val="24"/>
        </w:rPr>
        <w:t>STYLE REFERENCE NUMBER – LINK-PB-26-0201</w:t>
      </w:r>
    </w:p>
    <w:tbl>
      <w:tblPr>
        <w:tblW w:w="0" w:type="auto"/>
        <w:tblBorders>
          <w:left w:val="double" w:sz="18" w:space="0" w:color="1F4E79" w:themeColor="accent1" w:themeShade="80"/>
        </w:tblBorders>
        <w:tblLook w:val="0600" w:firstRow="0" w:lastRow="0" w:firstColumn="0" w:lastColumn="0" w:noHBand="1" w:noVBand="1"/>
      </w:tblPr>
      <w:tblGrid>
        <w:gridCol w:w="9292"/>
      </w:tblGrid>
      <w:tr w:rsidR="00DE4BCC" w:rsidRPr="00711EBF" w14:paraId="47D623D1" w14:textId="77777777" w:rsidTr="00CB64C6">
        <w:trPr>
          <w:trHeight w:val="900"/>
        </w:trPr>
        <w:tc>
          <w:tcPr>
            <w:tcW w:w="9292" w:type="dxa"/>
            <w:shd w:val="clear" w:color="auto" w:fill="auto"/>
            <w:vAlign w:val="center"/>
          </w:tcPr>
          <w:p w14:paraId="5BA4441E" w14:textId="57933D88" w:rsidR="005C2CF2" w:rsidRPr="00711EBF" w:rsidRDefault="00E815EB" w:rsidP="00DE4BCC">
            <w:pPr>
              <w:pStyle w:val="Subtitle"/>
              <w:rPr>
                <w:color w:val="auto"/>
              </w:rPr>
            </w:pPr>
            <w:r w:rsidRPr="00E815EB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Platatac </w:t>
            </w:r>
            <w:r w:rsidR="00C61612" w:rsidRPr="00C61612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SICC Inner Belt </w:t>
            </w:r>
            <w:r w:rsidR="00C61612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      </w:t>
            </w:r>
            <w:r w:rsidRPr="00E815EB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</w:t>
            </w:r>
            <w:r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          </w:t>
            </w:r>
            <w:r w:rsidR="00A31AC1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</w:t>
            </w:r>
            <w:sdt>
              <w:sdtPr>
                <w:rPr>
                  <w:color w:val="002060"/>
                </w:rPr>
                <w:id w:val="1020900712"/>
                <w:placeholder>
                  <w:docPart w:val="C3EF77DA6B9B45F2A34E8B8A0A0C6757"/>
                </w:placeholder>
                <w15:appearance w15:val="hidden"/>
              </w:sdtPr>
              <w:sdtEndPr/>
              <w:sdtContent>
                <w:r w:rsidR="007F74A6">
                  <w:rPr>
                    <w:color w:val="002060"/>
                  </w:rPr>
                  <w:t xml:space="preserve"> </w:t>
                </w:r>
                <w:r w:rsidR="00CB4DFD">
                  <w:rPr>
                    <w:color w:val="002060"/>
                  </w:rPr>
                  <w:t xml:space="preserve">April </w:t>
                </w:r>
                <w:r w:rsidR="00C61612">
                  <w:rPr>
                    <w:color w:val="002060"/>
                  </w:rPr>
                  <w:t>0</w:t>
                </w:r>
                <w:r w:rsidR="00FB54DF">
                  <w:rPr>
                    <w:color w:val="002060"/>
                  </w:rPr>
                  <w:t>4</w:t>
                </w:r>
                <w:r w:rsidR="007A209A" w:rsidRPr="007A209A">
                  <w:rPr>
                    <w:color w:val="002060"/>
                  </w:rPr>
                  <w:t>, 202</w:t>
                </w:r>
                <w:r w:rsidR="00CB4DFD">
                  <w:rPr>
                    <w:color w:val="002060"/>
                  </w:rPr>
                  <w:t>6</w:t>
                </w:r>
              </w:sdtContent>
            </w:sdt>
          </w:p>
        </w:tc>
      </w:tr>
    </w:tbl>
    <w:p w14:paraId="2E06F1D6" w14:textId="77777777" w:rsidR="00DE4BCC" w:rsidRDefault="00DE4BCC" w:rsidP="00DE4BCC">
      <w:pPr>
        <w:rPr>
          <w:b/>
          <w:bCs/>
          <w:color w:val="auto"/>
        </w:rPr>
      </w:pPr>
    </w:p>
    <w:tbl>
      <w:tblPr>
        <w:tblStyle w:val="InvoiceTable"/>
        <w:tblW w:w="0" w:type="auto"/>
        <w:tblLook w:val="04A0" w:firstRow="1" w:lastRow="0" w:firstColumn="1" w:lastColumn="0" w:noHBand="0" w:noVBand="1"/>
      </w:tblPr>
      <w:tblGrid>
        <w:gridCol w:w="1989"/>
        <w:gridCol w:w="1935"/>
        <w:gridCol w:w="1759"/>
        <w:gridCol w:w="1723"/>
        <w:gridCol w:w="1944"/>
      </w:tblGrid>
      <w:tr w:rsidR="00CB4DFD" w14:paraId="15020612" w14:textId="77777777" w:rsidTr="00CB4D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989" w:type="dxa"/>
          </w:tcPr>
          <w:p w14:paraId="6977BB57" w14:textId="2814D379" w:rsidR="00CB4DFD" w:rsidRPr="004D24EB" w:rsidRDefault="00CB4DFD" w:rsidP="00DE4BCC">
            <w:pPr>
              <w:rPr>
                <w:color w:val="auto"/>
              </w:rPr>
            </w:pPr>
            <w:bookmarkStart w:id="0" w:name="_Hlk226429023"/>
            <w:r w:rsidRPr="004D24EB">
              <w:rPr>
                <w:color w:val="auto"/>
              </w:rPr>
              <w:t>PO Number</w:t>
            </w:r>
          </w:p>
        </w:tc>
        <w:tc>
          <w:tcPr>
            <w:tcW w:w="1935" w:type="dxa"/>
          </w:tcPr>
          <w:p w14:paraId="315AEF71" w14:textId="3BE6E255" w:rsidR="00CB4DFD" w:rsidRPr="004D24EB" w:rsidRDefault="00CB4DFD" w:rsidP="00DE4BCC">
            <w:pPr>
              <w:rPr>
                <w:color w:val="auto"/>
              </w:rPr>
            </w:pPr>
            <w:r w:rsidRPr="004D24EB">
              <w:rPr>
                <w:color w:val="auto"/>
              </w:rPr>
              <w:t>Product Cord</w:t>
            </w:r>
          </w:p>
        </w:tc>
        <w:tc>
          <w:tcPr>
            <w:tcW w:w="1759" w:type="dxa"/>
          </w:tcPr>
          <w:p w14:paraId="19C941AB" w14:textId="26C76602" w:rsidR="00CB4DFD" w:rsidRPr="004D24EB" w:rsidRDefault="00CB4DFD" w:rsidP="00DE4BCC">
            <w:pPr>
              <w:rPr>
                <w:color w:val="auto"/>
              </w:rPr>
            </w:pPr>
            <w:r>
              <w:rPr>
                <w:color w:val="auto"/>
              </w:rPr>
              <w:t>Color</w:t>
            </w:r>
          </w:p>
        </w:tc>
        <w:tc>
          <w:tcPr>
            <w:tcW w:w="1723" w:type="dxa"/>
          </w:tcPr>
          <w:p w14:paraId="66810395" w14:textId="1A3473EC" w:rsidR="00CB4DFD" w:rsidRPr="004D24EB" w:rsidRDefault="00CB4DFD" w:rsidP="00DE4BCC">
            <w:pPr>
              <w:rPr>
                <w:color w:val="auto"/>
              </w:rPr>
            </w:pPr>
            <w:r>
              <w:rPr>
                <w:color w:val="auto"/>
              </w:rPr>
              <w:t>Size</w:t>
            </w:r>
          </w:p>
        </w:tc>
        <w:tc>
          <w:tcPr>
            <w:tcW w:w="1944" w:type="dxa"/>
          </w:tcPr>
          <w:p w14:paraId="08A09F0A" w14:textId="54099933" w:rsidR="00CB4DFD" w:rsidRPr="004D24EB" w:rsidRDefault="00CB4DFD" w:rsidP="00DE4BCC">
            <w:pPr>
              <w:rPr>
                <w:color w:val="auto"/>
              </w:rPr>
            </w:pPr>
            <w:r>
              <w:rPr>
                <w:color w:val="auto"/>
              </w:rPr>
              <w:t>Qty</w:t>
            </w:r>
          </w:p>
        </w:tc>
      </w:tr>
      <w:tr w:rsidR="00CB4DFD" w:rsidRPr="004D24EB" w14:paraId="0646B128" w14:textId="77777777" w:rsidTr="007D28D7">
        <w:trPr>
          <w:trHeight w:val="251"/>
        </w:trPr>
        <w:tc>
          <w:tcPr>
            <w:tcW w:w="1989" w:type="dxa"/>
            <w:vAlign w:val="bottom"/>
          </w:tcPr>
          <w:p w14:paraId="09AFA64D" w14:textId="32ADADC6" w:rsidR="00CB4DFD" w:rsidRPr="004D24EB" w:rsidRDefault="00CB4DFD" w:rsidP="00CB4DFD">
            <w:pPr>
              <w:rPr>
                <w:color w:val="auto"/>
              </w:rPr>
            </w:pPr>
            <w:r>
              <w:rPr>
                <w:rFonts w:ascii="Calibri" w:hAnsi="Calibri" w:cs="Calibri"/>
                <w:sz w:val="20"/>
              </w:rPr>
              <w:t>P1012514</w:t>
            </w:r>
          </w:p>
        </w:tc>
        <w:tc>
          <w:tcPr>
            <w:tcW w:w="1935" w:type="dxa"/>
            <w:vAlign w:val="bottom"/>
          </w:tcPr>
          <w:p w14:paraId="328B8F92" w14:textId="6039B42F" w:rsidR="00CB4DFD" w:rsidRPr="004D24EB" w:rsidRDefault="00CB4DFD" w:rsidP="00CB4DFD">
            <w:pPr>
              <w:rPr>
                <w:color w:val="auto"/>
              </w:rPr>
            </w:pPr>
            <w:r>
              <w:rPr>
                <w:rFonts w:ascii="Calibri" w:hAnsi="Calibri" w:cs="Calibri"/>
                <w:sz w:val="20"/>
              </w:rPr>
              <w:t>834761</w:t>
            </w:r>
          </w:p>
        </w:tc>
        <w:tc>
          <w:tcPr>
            <w:tcW w:w="1759" w:type="dxa"/>
            <w:vAlign w:val="center"/>
          </w:tcPr>
          <w:p w14:paraId="7FD53C0A" w14:textId="25C50DC9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Black</w:t>
            </w:r>
          </w:p>
        </w:tc>
        <w:tc>
          <w:tcPr>
            <w:tcW w:w="1723" w:type="dxa"/>
            <w:vAlign w:val="center"/>
          </w:tcPr>
          <w:p w14:paraId="29B072AB" w14:textId="13AEAE91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S</w:t>
            </w:r>
          </w:p>
        </w:tc>
        <w:tc>
          <w:tcPr>
            <w:tcW w:w="1944" w:type="dxa"/>
          </w:tcPr>
          <w:p w14:paraId="2F0FA556" w14:textId="6C6C7A00" w:rsidR="00CB4DFD" w:rsidRPr="004D24EB" w:rsidRDefault="00CB4DFD" w:rsidP="00CB4DFD">
            <w:pPr>
              <w:rPr>
                <w:color w:val="auto"/>
              </w:rPr>
            </w:pPr>
            <w:r>
              <w:rPr>
                <w:rFonts w:ascii="Calibri" w:hAnsi="Calibri" w:cs="Calibri"/>
                <w:sz w:val="20"/>
              </w:rPr>
              <w:t>25pcs</w:t>
            </w:r>
          </w:p>
        </w:tc>
      </w:tr>
      <w:tr w:rsidR="00CB4DFD" w:rsidRPr="004D24EB" w14:paraId="04F55EFA" w14:textId="77777777" w:rsidTr="007D28D7">
        <w:tc>
          <w:tcPr>
            <w:tcW w:w="1989" w:type="dxa"/>
            <w:vAlign w:val="bottom"/>
          </w:tcPr>
          <w:p w14:paraId="610707FF" w14:textId="5B25EBA4" w:rsidR="00CB4DFD" w:rsidRPr="004D24EB" w:rsidRDefault="00CB4DFD" w:rsidP="00CB4DFD">
            <w:pPr>
              <w:rPr>
                <w:color w:val="auto"/>
              </w:rPr>
            </w:pPr>
            <w:r>
              <w:rPr>
                <w:rFonts w:ascii="Calibri" w:hAnsi="Calibri" w:cs="Calibri"/>
                <w:sz w:val="20"/>
              </w:rPr>
              <w:t>P1012514</w:t>
            </w:r>
          </w:p>
        </w:tc>
        <w:tc>
          <w:tcPr>
            <w:tcW w:w="1935" w:type="dxa"/>
            <w:vAlign w:val="bottom"/>
          </w:tcPr>
          <w:p w14:paraId="65CAB1E1" w14:textId="6B58A8D5" w:rsidR="00CB4DFD" w:rsidRPr="004D24EB" w:rsidRDefault="00CB4DFD" w:rsidP="00CB4DFD">
            <w:pPr>
              <w:rPr>
                <w:color w:val="auto"/>
              </w:rPr>
            </w:pPr>
            <w:r>
              <w:rPr>
                <w:rFonts w:ascii="Calibri" w:hAnsi="Calibri" w:cs="Calibri"/>
                <w:sz w:val="20"/>
              </w:rPr>
              <w:t>834762</w:t>
            </w:r>
          </w:p>
        </w:tc>
        <w:tc>
          <w:tcPr>
            <w:tcW w:w="1759" w:type="dxa"/>
            <w:vAlign w:val="center"/>
          </w:tcPr>
          <w:p w14:paraId="22D886F6" w14:textId="4E576B6B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Black</w:t>
            </w:r>
          </w:p>
        </w:tc>
        <w:tc>
          <w:tcPr>
            <w:tcW w:w="1723" w:type="dxa"/>
            <w:vAlign w:val="center"/>
          </w:tcPr>
          <w:p w14:paraId="3ACCB1F0" w14:textId="0AC0CBFB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1944" w:type="dxa"/>
          </w:tcPr>
          <w:p w14:paraId="2C16E253" w14:textId="6C4FE29F" w:rsidR="00CB4DFD" w:rsidRPr="004D24EB" w:rsidRDefault="00CB4DFD" w:rsidP="00CB4DFD">
            <w:pPr>
              <w:rPr>
                <w:color w:val="auto"/>
              </w:rPr>
            </w:pPr>
            <w:r>
              <w:rPr>
                <w:rFonts w:ascii="Calibri" w:hAnsi="Calibri" w:cs="Calibri"/>
                <w:sz w:val="20"/>
              </w:rPr>
              <w:t>40pcs</w:t>
            </w:r>
          </w:p>
        </w:tc>
      </w:tr>
      <w:tr w:rsidR="00CB4DFD" w:rsidRPr="004D24EB" w14:paraId="7A8DC557" w14:textId="77777777" w:rsidTr="007D28D7">
        <w:tc>
          <w:tcPr>
            <w:tcW w:w="1989" w:type="dxa"/>
            <w:vAlign w:val="bottom"/>
          </w:tcPr>
          <w:p w14:paraId="5449419C" w14:textId="37B00742" w:rsidR="00CB4DFD" w:rsidRPr="004D24EB" w:rsidRDefault="00CB4DFD" w:rsidP="00CB4DFD">
            <w:pPr>
              <w:rPr>
                <w:color w:val="auto"/>
              </w:rPr>
            </w:pPr>
            <w:r>
              <w:rPr>
                <w:rFonts w:ascii="Calibri" w:hAnsi="Calibri" w:cs="Calibri"/>
                <w:sz w:val="20"/>
              </w:rPr>
              <w:t>P1012514</w:t>
            </w:r>
          </w:p>
        </w:tc>
        <w:tc>
          <w:tcPr>
            <w:tcW w:w="1935" w:type="dxa"/>
            <w:vAlign w:val="bottom"/>
          </w:tcPr>
          <w:p w14:paraId="1966DEA2" w14:textId="3A58E60A" w:rsidR="00CB4DFD" w:rsidRPr="004D24EB" w:rsidRDefault="00CB4DFD" w:rsidP="00CB4DFD">
            <w:pPr>
              <w:rPr>
                <w:color w:val="auto"/>
              </w:rPr>
            </w:pPr>
            <w:r>
              <w:rPr>
                <w:rFonts w:ascii="Calibri" w:hAnsi="Calibri" w:cs="Calibri"/>
                <w:sz w:val="20"/>
              </w:rPr>
              <w:t>834763</w:t>
            </w:r>
          </w:p>
        </w:tc>
        <w:tc>
          <w:tcPr>
            <w:tcW w:w="1759" w:type="dxa"/>
            <w:vAlign w:val="center"/>
          </w:tcPr>
          <w:p w14:paraId="0B26F77E" w14:textId="2EA8ADCB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Black</w:t>
            </w:r>
          </w:p>
        </w:tc>
        <w:tc>
          <w:tcPr>
            <w:tcW w:w="1723" w:type="dxa"/>
            <w:vAlign w:val="center"/>
          </w:tcPr>
          <w:p w14:paraId="127BCC7F" w14:textId="18201FF0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L</w:t>
            </w:r>
          </w:p>
        </w:tc>
        <w:tc>
          <w:tcPr>
            <w:tcW w:w="1944" w:type="dxa"/>
          </w:tcPr>
          <w:p w14:paraId="1A77A1FA" w14:textId="1CCCBCF5" w:rsidR="00CB4DFD" w:rsidRPr="004D24EB" w:rsidRDefault="00CB4DFD" w:rsidP="00CB4DFD">
            <w:pPr>
              <w:rPr>
                <w:color w:val="auto"/>
              </w:rPr>
            </w:pPr>
            <w:r>
              <w:rPr>
                <w:rFonts w:ascii="Calibri" w:hAnsi="Calibri" w:cs="Calibri"/>
                <w:sz w:val="20"/>
              </w:rPr>
              <w:t>50pcs</w:t>
            </w:r>
          </w:p>
        </w:tc>
      </w:tr>
      <w:tr w:rsidR="00CB4DFD" w:rsidRPr="004D24EB" w14:paraId="5B1D4382" w14:textId="77777777" w:rsidTr="007D28D7">
        <w:tc>
          <w:tcPr>
            <w:tcW w:w="1989" w:type="dxa"/>
            <w:vAlign w:val="bottom"/>
          </w:tcPr>
          <w:p w14:paraId="345A57D5" w14:textId="18884846" w:rsidR="00CB4DFD" w:rsidRPr="004D24EB" w:rsidRDefault="00CB4DFD" w:rsidP="00CB4DFD">
            <w:pPr>
              <w:rPr>
                <w:color w:val="auto"/>
              </w:rPr>
            </w:pPr>
            <w:r>
              <w:rPr>
                <w:rFonts w:ascii="Calibri" w:hAnsi="Calibri" w:cs="Calibri"/>
                <w:sz w:val="20"/>
              </w:rPr>
              <w:t>P1012514</w:t>
            </w:r>
          </w:p>
        </w:tc>
        <w:tc>
          <w:tcPr>
            <w:tcW w:w="1935" w:type="dxa"/>
            <w:vAlign w:val="bottom"/>
          </w:tcPr>
          <w:p w14:paraId="08E8520F" w14:textId="7F3767AB" w:rsidR="00CB4DFD" w:rsidRPr="00E815EB" w:rsidRDefault="00CB4DFD" w:rsidP="00CB4DFD">
            <w:pPr>
              <w:rPr>
                <w:color w:val="auto"/>
              </w:rPr>
            </w:pPr>
            <w:r>
              <w:rPr>
                <w:rFonts w:ascii="Calibri" w:hAnsi="Calibri" w:cs="Calibri"/>
                <w:sz w:val="20"/>
              </w:rPr>
              <w:t>834764</w:t>
            </w:r>
          </w:p>
        </w:tc>
        <w:tc>
          <w:tcPr>
            <w:tcW w:w="1759" w:type="dxa"/>
            <w:vAlign w:val="center"/>
          </w:tcPr>
          <w:p w14:paraId="77AB75DF" w14:textId="7E7EC0AD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Black</w:t>
            </w:r>
          </w:p>
        </w:tc>
        <w:tc>
          <w:tcPr>
            <w:tcW w:w="1723" w:type="dxa"/>
            <w:vAlign w:val="center"/>
          </w:tcPr>
          <w:p w14:paraId="47733CC2" w14:textId="5FB2A82E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XL</w:t>
            </w:r>
          </w:p>
        </w:tc>
        <w:tc>
          <w:tcPr>
            <w:tcW w:w="1944" w:type="dxa"/>
          </w:tcPr>
          <w:p w14:paraId="53A0CE75" w14:textId="2980ECFD" w:rsidR="00CB4DFD" w:rsidRDefault="00CB4DFD" w:rsidP="00CB4DFD">
            <w:pPr>
              <w:rPr>
                <w:color w:val="auto"/>
              </w:rPr>
            </w:pPr>
            <w:r>
              <w:rPr>
                <w:rFonts w:ascii="Calibri" w:hAnsi="Calibri" w:cs="Calibri"/>
                <w:sz w:val="20"/>
              </w:rPr>
              <w:t>40pcs</w:t>
            </w:r>
          </w:p>
        </w:tc>
      </w:tr>
      <w:tr w:rsidR="00CB4DFD" w:rsidRPr="004D24EB" w14:paraId="115CF039" w14:textId="77777777" w:rsidTr="007D28D7">
        <w:tc>
          <w:tcPr>
            <w:tcW w:w="1989" w:type="dxa"/>
            <w:vAlign w:val="bottom"/>
          </w:tcPr>
          <w:p w14:paraId="05183059" w14:textId="5785F439" w:rsidR="00CB4DFD" w:rsidRPr="00B25F8D" w:rsidRDefault="00CB4DFD" w:rsidP="00CB4DFD">
            <w:r>
              <w:rPr>
                <w:rFonts w:ascii="Calibri" w:hAnsi="Calibri" w:cs="Calibri"/>
                <w:sz w:val="20"/>
              </w:rPr>
              <w:t>P1012514</w:t>
            </w:r>
          </w:p>
        </w:tc>
        <w:tc>
          <w:tcPr>
            <w:tcW w:w="1935" w:type="dxa"/>
            <w:vAlign w:val="bottom"/>
          </w:tcPr>
          <w:p w14:paraId="0C036C53" w14:textId="4BC169FC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834765</w:t>
            </w:r>
          </w:p>
        </w:tc>
        <w:tc>
          <w:tcPr>
            <w:tcW w:w="1759" w:type="dxa"/>
            <w:vAlign w:val="center"/>
          </w:tcPr>
          <w:p w14:paraId="7A5F6325" w14:textId="40B8E1EE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Black</w:t>
            </w:r>
          </w:p>
        </w:tc>
        <w:tc>
          <w:tcPr>
            <w:tcW w:w="1723" w:type="dxa"/>
            <w:vAlign w:val="center"/>
          </w:tcPr>
          <w:p w14:paraId="260D2B7A" w14:textId="0FC03B75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XXL</w:t>
            </w:r>
          </w:p>
        </w:tc>
        <w:tc>
          <w:tcPr>
            <w:tcW w:w="1944" w:type="dxa"/>
          </w:tcPr>
          <w:p w14:paraId="386B8F15" w14:textId="13A8C11A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20pcs</w:t>
            </w:r>
          </w:p>
        </w:tc>
      </w:tr>
      <w:tr w:rsidR="00CB4DFD" w:rsidRPr="004D24EB" w14:paraId="7C0CB6E7" w14:textId="77777777" w:rsidTr="007D28D7">
        <w:tc>
          <w:tcPr>
            <w:tcW w:w="1989" w:type="dxa"/>
            <w:vAlign w:val="bottom"/>
          </w:tcPr>
          <w:p w14:paraId="35787B25" w14:textId="1A24D90C" w:rsidR="00CB4DFD" w:rsidRPr="00B25F8D" w:rsidRDefault="00CB4DFD" w:rsidP="00CB4DFD">
            <w:r>
              <w:rPr>
                <w:rFonts w:ascii="Calibri" w:hAnsi="Calibri" w:cs="Calibri"/>
                <w:sz w:val="20"/>
              </w:rPr>
              <w:t>P1012514</w:t>
            </w:r>
          </w:p>
        </w:tc>
        <w:tc>
          <w:tcPr>
            <w:tcW w:w="1935" w:type="dxa"/>
            <w:vAlign w:val="bottom"/>
          </w:tcPr>
          <w:p w14:paraId="6A191C5F" w14:textId="3AE9AAD5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839292</w:t>
            </w:r>
          </w:p>
        </w:tc>
        <w:tc>
          <w:tcPr>
            <w:tcW w:w="1759" w:type="dxa"/>
            <w:vAlign w:val="center"/>
          </w:tcPr>
          <w:p w14:paraId="606251DC" w14:textId="43FC67DC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Ranger Green</w:t>
            </w:r>
          </w:p>
        </w:tc>
        <w:tc>
          <w:tcPr>
            <w:tcW w:w="1723" w:type="dxa"/>
            <w:vAlign w:val="center"/>
          </w:tcPr>
          <w:p w14:paraId="3D1A91E7" w14:textId="45293A4A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S</w:t>
            </w:r>
          </w:p>
        </w:tc>
        <w:tc>
          <w:tcPr>
            <w:tcW w:w="1944" w:type="dxa"/>
          </w:tcPr>
          <w:p w14:paraId="36EB4D99" w14:textId="0A4F9A8C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15pcs</w:t>
            </w:r>
          </w:p>
        </w:tc>
      </w:tr>
      <w:tr w:rsidR="00CB4DFD" w:rsidRPr="004D24EB" w14:paraId="7541A5F4" w14:textId="77777777" w:rsidTr="007D28D7">
        <w:tc>
          <w:tcPr>
            <w:tcW w:w="1989" w:type="dxa"/>
            <w:vAlign w:val="bottom"/>
          </w:tcPr>
          <w:p w14:paraId="60728812" w14:textId="3AFC5098" w:rsidR="00CB4DFD" w:rsidRPr="00B25F8D" w:rsidRDefault="00CB4DFD" w:rsidP="00CB4DFD">
            <w:r>
              <w:rPr>
                <w:rFonts w:ascii="Calibri" w:hAnsi="Calibri" w:cs="Calibri"/>
                <w:sz w:val="20"/>
              </w:rPr>
              <w:t>P1012514</w:t>
            </w:r>
          </w:p>
        </w:tc>
        <w:tc>
          <w:tcPr>
            <w:tcW w:w="1935" w:type="dxa"/>
            <w:vAlign w:val="bottom"/>
          </w:tcPr>
          <w:p w14:paraId="24DB168C" w14:textId="044E6973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839293</w:t>
            </w:r>
          </w:p>
        </w:tc>
        <w:tc>
          <w:tcPr>
            <w:tcW w:w="1759" w:type="dxa"/>
            <w:vAlign w:val="center"/>
          </w:tcPr>
          <w:p w14:paraId="03FCC3F1" w14:textId="027A9297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Ranger Green</w:t>
            </w:r>
          </w:p>
        </w:tc>
        <w:tc>
          <w:tcPr>
            <w:tcW w:w="1723" w:type="dxa"/>
            <w:vAlign w:val="center"/>
          </w:tcPr>
          <w:p w14:paraId="4BA207AB" w14:textId="33566CB8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1944" w:type="dxa"/>
          </w:tcPr>
          <w:p w14:paraId="12F5A82E" w14:textId="5C2E8238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20pcs</w:t>
            </w:r>
          </w:p>
        </w:tc>
      </w:tr>
      <w:tr w:rsidR="00CB4DFD" w:rsidRPr="004D24EB" w14:paraId="65B83B33" w14:textId="77777777" w:rsidTr="007D28D7">
        <w:tc>
          <w:tcPr>
            <w:tcW w:w="1989" w:type="dxa"/>
            <w:vAlign w:val="bottom"/>
          </w:tcPr>
          <w:p w14:paraId="72887926" w14:textId="026354D7" w:rsidR="00CB4DFD" w:rsidRPr="00B25F8D" w:rsidRDefault="00CB4DFD" w:rsidP="00CB4DFD">
            <w:r>
              <w:rPr>
                <w:rFonts w:ascii="Calibri" w:hAnsi="Calibri" w:cs="Calibri"/>
                <w:sz w:val="20"/>
              </w:rPr>
              <w:t>P1012514</w:t>
            </w:r>
          </w:p>
        </w:tc>
        <w:tc>
          <w:tcPr>
            <w:tcW w:w="1935" w:type="dxa"/>
            <w:vAlign w:val="bottom"/>
          </w:tcPr>
          <w:p w14:paraId="789C9C37" w14:textId="07EFA671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839294</w:t>
            </w:r>
          </w:p>
        </w:tc>
        <w:tc>
          <w:tcPr>
            <w:tcW w:w="1759" w:type="dxa"/>
            <w:vAlign w:val="center"/>
          </w:tcPr>
          <w:p w14:paraId="2B21DC19" w14:textId="2783E0A0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Ranger Green</w:t>
            </w:r>
          </w:p>
        </w:tc>
        <w:tc>
          <w:tcPr>
            <w:tcW w:w="1723" w:type="dxa"/>
            <w:vAlign w:val="center"/>
          </w:tcPr>
          <w:p w14:paraId="67D1EB0E" w14:textId="094D1A7E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L</w:t>
            </w:r>
          </w:p>
        </w:tc>
        <w:tc>
          <w:tcPr>
            <w:tcW w:w="1944" w:type="dxa"/>
          </w:tcPr>
          <w:p w14:paraId="4D057722" w14:textId="23CEF2E0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25pcs</w:t>
            </w:r>
          </w:p>
        </w:tc>
      </w:tr>
      <w:tr w:rsidR="00CB4DFD" w:rsidRPr="004D24EB" w14:paraId="550EA6DF" w14:textId="77777777" w:rsidTr="007D28D7">
        <w:tc>
          <w:tcPr>
            <w:tcW w:w="1989" w:type="dxa"/>
            <w:vAlign w:val="bottom"/>
          </w:tcPr>
          <w:p w14:paraId="67C40A49" w14:textId="5F93C699" w:rsidR="00CB4DFD" w:rsidRPr="00B25F8D" w:rsidRDefault="00CB4DFD" w:rsidP="00CB4DFD">
            <w:r>
              <w:rPr>
                <w:rFonts w:ascii="Calibri" w:hAnsi="Calibri" w:cs="Calibri"/>
                <w:sz w:val="20"/>
              </w:rPr>
              <w:t>P1012514</w:t>
            </w:r>
          </w:p>
        </w:tc>
        <w:tc>
          <w:tcPr>
            <w:tcW w:w="1935" w:type="dxa"/>
            <w:vAlign w:val="bottom"/>
          </w:tcPr>
          <w:p w14:paraId="66CB8EE6" w14:textId="2869F8E9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839295</w:t>
            </w:r>
          </w:p>
        </w:tc>
        <w:tc>
          <w:tcPr>
            <w:tcW w:w="1759" w:type="dxa"/>
            <w:vAlign w:val="center"/>
          </w:tcPr>
          <w:p w14:paraId="2A35FB7A" w14:textId="459411FB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Ranger Green</w:t>
            </w:r>
          </w:p>
        </w:tc>
        <w:tc>
          <w:tcPr>
            <w:tcW w:w="1723" w:type="dxa"/>
            <w:vAlign w:val="center"/>
          </w:tcPr>
          <w:p w14:paraId="7E9517D4" w14:textId="5C82B28F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XL</w:t>
            </w:r>
          </w:p>
        </w:tc>
        <w:tc>
          <w:tcPr>
            <w:tcW w:w="1944" w:type="dxa"/>
          </w:tcPr>
          <w:p w14:paraId="73FD3CB3" w14:textId="565FD977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20pcs</w:t>
            </w:r>
          </w:p>
        </w:tc>
      </w:tr>
      <w:tr w:rsidR="00CB4DFD" w:rsidRPr="004D24EB" w14:paraId="60DB0DEF" w14:textId="77777777" w:rsidTr="007D28D7">
        <w:tc>
          <w:tcPr>
            <w:tcW w:w="1989" w:type="dxa"/>
            <w:vAlign w:val="bottom"/>
          </w:tcPr>
          <w:p w14:paraId="29EEA204" w14:textId="047EDA04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P1012514</w:t>
            </w:r>
          </w:p>
        </w:tc>
        <w:tc>
          <w:tcPr>
            <w:tcW w:w="1935" w:type="dxa"/>
            <w:vAlign w:val="bottom"/>
          </w:tcPr>
          <w:p w14:paraId="42CA4460" w14:textId="117E76FD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844292</w:t>
            </w:r>
          </w:p>
        </w:tc>
        <w:tc>
          <w:tcPr>
            <w:tcW w:w="1759" w:type="dxa"/>
            <w:vAlign w:val="center"/>
          </w:tcPr>
          <w:p w14:paraId="64ADF74E" w14:textId="1D08F2C4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Ranger Green</w:t>
            </w:r>
          </w:p>
        </w:tc>
        <w:tc>
          <w:tcPr>
            <w:tcW w:w="1723" w:type="dxa"/>
            <w:vAlign w:val="center"/>
          </w:tcPr>
          <w:p w14:paraId="3F83C05D" w14:textId="7B56025F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XXL</w:t>
            </w:r>
          </w:p>
        </w:tc>
        <w:tc>
          <w:tcPr>
            <w:tcW w:w="1944" w:type="dxa"/>
          </w:tcPr>
          <w:p w14:paraId="00F562C7" w14:textId="0BB37B12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10pcs</w:t>
            </w:r>
          </w:p>
        </w:tc>
      </w:tr>
      <w:tr w:rsidR="00CB4DFD" w:rsidRPr="004D24EB" w14:paraId="2B836029" w14:textId="77777777" w:rsidTr="007D28D7">
        <w:tc>
          <w:tcPr>
            <w:tcW w:w="1989" w:type="dxa"/>
            <w:vAlign w:val="bottom"/>
          </w:tcPr>
          <w:p w14:paraId="39FCC5AD" w14:textId="3BA78FD8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P1012514</w:t>
            </w:r>
          </w:p>
        </w:tc>
        <w:tc>
          <w:tcPr>
            <w:tcW w:w="1935" w:type="dxa"/>
            <w:vAlign w:val="bottom"/>
          </w:tcPr>
          <w:p w14:paraId="31384541" w14:textId="26461355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844293</w:t>
            </w:r>
          </w:p>
        </w:tc>
        <w:tc>
          <w:tcPr>
            <w:tcW w:w="1759" w:type="dxa"/>
            <w:vAlign w:val="center"/>
          </w:tcPr>
          <w:p w14:paraId="56C5AC6C" w14:textId="2DA5E70E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TFP</w:t>
            </w:r>
          </w:p>
        </w:tc>
        <w:tc>
          <w:tcPr>
            <w:tcW w:w="1723" w:type="dxa"/>
            <w:vAlign w:val="center"/>
          </w:tcPr>
          <w:p w14:paraId="519CA8A6" w14:textId="509DD755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S</w:t>
            </w:r>
          </w:p>
        </w:tc>
        <w:tc>
          <w:tcPr>
            <w:tcW w:w="1944" w:type="dxa"/>
          </w:tcPr>
          <w:p w14:paraId="787494F4" w14:textId="25D94354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15pcs</w:t>
            </w:r>
          </w:p>
        </w:tc>
      </w:tr>
      <w:tr w:rsidR="00CB4DFD" w:rsidRPr="004D24EB" w14:paraId="5CA34695" w14:textId="77777777" w:rsidTr="007D28D7">
        <w:tc>
          <w:tcPr>
            <w:tcW w:w="1989" w:type="dxa"/>
            <w:vAlign w:val="bottom"/>
          </w:tcPr>
          <w:p w14:paraId="6A0CC0C3" w14:textId="696070C1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P1012514</w:t>
            </w:r>
          </w:p>
        </w:tc>
        <w:tc>
          <w:tcPr>
            <w:tcW w:w="1935" w:type="dxa"/>
            <w:vAlign w:val="bottom"/>
          </w:tcPr>
          <w:p w14:paraId="064BD7B4" w14:textId="33D283E4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844294</w:t>
            </w:r>
          </w:p>
        </w:tc>
        <w:tc>
          <w:tcPr>
            <w:tcW w:w="1759" w:type="dxa"/>
            <w:vAlign w:val="center"/>
          </w:tcPr>
          <w:p w14:paraId="269EC638" w14:textId="525AAA26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TFP</w:t>
            </w:r>
          </w:p>
        </w:tc>
        <w:tc>
          <w:tcPr>
            <w:tcW w:w="1723" w:type="dxa"/>
            <w:vAlign w:val="center"/>
          </w:tcPr>
          <w:p w14:paraId="26AFA880" w14:textId="7B3E5E93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1944" w:type="dxa"/>
          </w:tcPr>
          <w:p w14:paraId="3427242B" w14:textId="0D5EA679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20pcs</w:t>
            </w:r>
          </w:p>
        </w:tc>
      </w:tr>
      <w:tr w:rsidR="00CB4DFD" w:rsidRPr="004D24EB" w14:paraId="7C91A232" w14:textId="77777777" w:rsidTr="007D28D7">
        <w:tc>
          <w:tcPr>
            <w:tcW w:w="1989" w:type="dxa"/>
            <w:vAlign w:val="bottom"/>
          </w:tcPr>
          <w:p w14:paraId="7ED7AE79" w14:textId="2E1A8B42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P1012514</w:t>
            </w:r>
          </w:p>
        </w:tc>
        <w:tc>
          <w:tcPr>
            <w:tcW w:w="1935" w:type="dxa"/>
            <w:vAlign w:val="bottom"/>
          </w:tcPr>
          <w:p w14:paraId="334D4AD3" w14:textId="4B5D3D1D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844295</w:t>
            </w:r>
          </w:p>
        </w:tc>
        <w:tc>
          <w:tcPr>
            <w:tcW w:w="1759" w:type="dxa"/>
            <w:vAlign w:val="center"/>
          </w:tcPr>
          <w:p w14:paraId="373C45AA" w14:textId="22BF2763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TFP</w:t>
            </w:r>
          </w:p>
        </w:tc>
        <w:tc>
          <w:tcPr>
            <w:tcW w:w="1723" w:type="dxa"/>
            <w:vAlign w:val="center"/>
          </w:tcPr>
          <w:p w14:paraId="1D026C3E" w14:textId="1A56CFB8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L</w:t>
            </w:r>
          </w:p>
        </w:tc>
        <w:tc>
          <w:tcPr>
            <w:tcW w:w="1944" w:type="dxa"/>
          </w:tcPr>
          <w:p w14:paraId="1E494966" w14:textId="7D7C81C2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25pcs</w:t>
            </w:r>
          </w:p>
        </w:tc>
      </w:tr>
      <w:tr w:rsidR="00CB4DFD" w:rsidRPr="004D24EB" w14:paraId="60A9BD6A" w14:textId="77777777" w:rsidTr="007D28D7">
        <w:tc>
          <w:tcPr>
            <w:tcW w:w="1989" w:type="dxa"/>
            <w:vAlign w:val="bottom"/>
          </w:tcPr>
          <w:p w14:paraId="7A0857B0" w14:textId="52FE6F14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P1012514</w:t>
            </w:r>
          </w:p>
        </w:tc>
        <w:tc>
          <w:tcPr>
            <w:tcW w:w="1935" w:type="dxa"/>
            <w:vAlign w:val="bottom"/>
          </w:tcPr>
          <w:p w14:paraId="2D190123" w14:textId="05F8418A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844296</w:t>
            </w:r>
          </w:p>
        </w:tc>
        <w:tc>
          <w:tcPr>
            <w:tcW w:w="1759" w:type="dxa"/>
            <w:vAlign w:val="center"/>
          </w:tcPr>
          <w:p w14:paraId="334D5B7B" w14:textId="0F6B75A7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TFP</w:t>
            </w:r>
          </w:p>
        </w:tc>
        <w:tc>
          <w:tcPr>
            <w:tcW w:w="1723" w:type="dxa"/>
            <w:vAlign w:val="center"/>
          </w:tcPr>
          <w:p w14:paraId="5A83621E" w14:textId="288D36CD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XL</w:t>
            </w:r>
          </w:p>
        </w:tc>
        <w:tc>
          <w:tcPr>
            <w:tcW w:w="1944" w:type="dxa"/>
          </w:tcPr>
          <w:p w14:paraId="39BB4744" w14:textId="641EC044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20pcs</w:t>
            </w:r>
          </w:p>
        </w:tc>
      </w:tr>
      <w:tr w:rsidR="00CB4DFD" w:rsidRPr="004D24EB" w14:paraId="608BDC93" w14:textId="77777777" w:rsidTr="007D28D7">
        <w:tc>
          <w:tcPr>
            <w:tcW w:w="1989" w:type="dxa"/>
            <w:vAlign w:val="bottom"/>
          </w:tcPr>
          <w:p w14:paraId="6AD470CF" w14:textId="1FF6F47F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P1012514</w:t>
            </w:r>
          </w:p>
        </w:tc>
        <w:tc>
          <w:tcPr>
            <w:tcW w:w="1935" w:type="dxa"/>
            <w:vAlign w:val="bottom"/>
          </w:tcPr>
          <w:p w14:paraId="72F8A537" w14:textId="600E69CD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844297</w:t>
            </w:r>
          </w:p>
        </w:tc>
        <w:tc>
          <w:tcPr>
            <w:tcW w:w="1759" w:type="dxa"/>
            <w:vAlign w:val="center"/>
          </w:tcPr>
          <w:p w14:paraId="47E71E19" w14:textId="4C7C139D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TFP</w:t>
            </w:r>
          </w:p>
        </w:tc>
        <w:tc>
          <w:tcPr>
            <w:tcW w:w="1723" w:type="dxa"/>
            <w:vAlign w:val="center"/>
          </w:tcPr>
          <w:p w14:paraId="360D2B80" w14:textId="4F095044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XXL</w:t>
            </w:r>
          </w:p>
        </w:tc>
        <w:tc>
          <w:tcPr>
            <w:tcW w:w="1944" w:type="dxa"/>
          </w:tcPr>
          <w:p w14:paraId="087A8D50" w14:textId="687ABC3D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10pcs</w:t>
            </w:r>
          </w:p>
        </w:tc>
      </w:tr>
      <w:tr w:rsidR="00CB4DFD" w:rsidRPr="004D24EB" w14:paraId="57154AF2" w14:textId="77777777" w:rsidTr="007D28D7">
        <w:tc>
          <w:tcPr>
            <w:tcW w:w="1989" w:type="dxa"/>
            <w:vAlign w:val="bottom"/>
          </w:tcPr>
          <w:p w14:paraId="7099DB2D" w14:textId="7B760460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P1012514</w:t>
            </w:r>
          </w:p>
        </w:tc>
        <w:tc>
          <w:tcPr>
            <w:tcW w:w="1935" w:type="dxa"/>
            <w:vAlign w:val="bottom"/>
          </w:tcPr>
          <w:p w14:paraId="597A3D24" w14:textId="7992CB29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834751</w:t>
            </w:r>
          </w:p>
        </w:tc>
        <w:tc>
          <w:tcPr>
            <w:tcW w:w="1759" w:type="dxa"/>
            <w:vAlign w:val="center"/>
          </w:tcPr>
          <w:p w14:paraId="41886838" w14:textId="33591F90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Multicam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</w:p>
        </w:tc>
        <w:tc>
          <w:tcPr>
            <w:tcW w:w="1723" w:type="dxa"/>
            <w:vAlign w:val="center"/>
          </w:tcPr>
          <w:p w14:paraId="711FF305" w14:textId="7D1CAF80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S</w:t>
            </w:r>
          </w:p>
        </w:tc>
        <w:tc>
          <w:tcPr>
            <w:tcW w:w="1944" w:type="dxa"/>
          </w:tcPr>
          <w:p w14:paraId="2912F387" w14:textId="333711D4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15pcs</w:t>
            </w:r>
          </w:p>
        </w:tc>
      </w:tr>
      <w:tr w:rsidR="00CB4DFD" w:rsidRPr="004D24EB" w14:paraId="16F0EC61" w14:textId="77777777" w:rsidTr="007D28D7">
        <w:tc>
          <w:tcPr>
            <w:tcW w:w="1989" w:type="dxa"/>
            <w:vAlign w:val="bottom"/>
          </w:tcPr>
          <w:p w14:paraId="66E91C00" w14:textId="0F88E081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P1012514</w:t>
            </w:r>
          </w:p>
        </w:tc>
        <w:tc>
          <w:tcPr>
            <w:tcW w:w="1935" w:type="dxa"/>
            <w:vAlign w:val="bottom"/>
          </w:tcPr>
          <w:p w14:paraId="17E41008" w14:textId="11196B0A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834752</w:t>
            </w:r>
          </w:p>
        </w:tc>
        <w:tc>
          <w:tcPr>
            <w:tcW w:w="1759" w:type="dxa"/>
            <w:vAlign w:val="center"/>
          </w:tcPr>
          <w:p w14:paraId="2347C931" w14:textId="5085B9AF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Multicam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</w:p>
        </w:tc>
        <w:tc>
          <w:tcPr>
            <w:tcW w:w="1723" w:type="dxa"/>
            <w:vAlign w:val="center"/>
          </w:tcPr>
          <w:p w14:paraId="2FEF1238" w14:textId="353155E7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1944" w:type="dxa"/>
          </w:tcPr>
          <w:p w14:paraId="13FE1ED1" w14:textId="58902475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20pcs</w:t>
            </w:r>
          </w:p>
        </w:tc>
      </w:tr>
      <w:tr w:rsidR="00CB4DFD" w:rsidRPr="004D24EB" w14:paraId="5B7BCD03" w14:textId="77777777" w:rsidTr="007D28D7">
        <w:tc>
          <w:tcPr>
            <w:tcW w:w="1989" w:type="dxa"/>
            <w:vAlign w:val="bottom"/>
          </w:tcPr>
          <w:p w14:paraId="33A8FE69" w14:textId="172C1EA0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P1012514</w:t>
            </w:r>
          </w:p>
        </w:tc>
        <w:tc>
          <w:tcPr>
            <w:tcW w:w="1935" w:type="dxa"/>
            <w:vAlign w:val="bottom"/>
          </w:tcPr>
          <w:p w14:paraId="7534CC52" w14:textId="129F9840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834753</w:t>
            </w:r>
          </w:p>
        </w:tc>
        <w:tc>
          <w:tcPr>
            <w:tcW w:w="1759" w:type="dxa"/>
            <w:vAlign w:val="center"/>
          </w:tcPr>
          <w:p w14:paraId="058F5F40" w14:textId="40B944E7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Multicam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</w:p>
        </w:tc>
        <w:tc>
          <w:tcPr>
            <w:tcW w:w="1723" w:type="dxa"/>
            <w:vAlign w:val="center"/>
          </w:tcPr>
          <w:p w14:paraId="2791A0AF" w14:textId="1E951E6C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L</w:t>
            </w:r>
          </w:p>
        </w:tc>
        <w:tc>
          <w:tcPr>
            <w:tcW w:w="1944" w:type="dxa"/>
          </w:tcPr>
          <w:p w14:paraId="6845DEA8" w14:textId="0156E35F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25pcs</w:t>
            </w:r>
          </w:p>
        </w:tc>
      </w:tr>
      <w:tr w:rsidR="00CB4DFD" w:rsidRPr="004D24EB" w14:paraId="53BEE251" w14:textId="77777777" w:rsidTr="007D28D7">
        <w:tc>
          <w:tcPr>
            <w:tcW w:w="1989" w:type="dxa"/>
            <w:vAlign w:val="bottom"/>
          </w:tcPr>
          <w:p w14:paraId="3774E134" w14:textId="0FA0849A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P1012514</w:t>
            </w:r>
          </w:p>
        </w:tc>
        <w:tc>
          <w:tcPr>
            <w:tcW w:w="1935" w:type="dxa"/>
            <w:vAlign w:val="bottom"/>
          </w:tcPr>
          <w:p w14:paraId="19F05E10" w14:textId="1C0BC803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834754</w:t>
            </w:r>
          </w:p>
        </w:tc>
        <w:tc>
          <w:tcPr>
            <w:tcW w:w="1759" w:type="dxa"/>
            <w:vAlign w:val="center"/>
          </w:tcPr>
          <w:p w14:paraId="35553AF2" w14:textId="59BCDA2B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Multicam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</w:p>
        </w:tc>
        <w:tc>
          <w:tcPr>
            <w:tcW w:w="1723" w:type="dxa"/>
            <w:vAlign w:val="center"/>
          </w:tcPr>
          <w:p w14:paraId="34F13C39" w14:textId="3D0A81A8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XL</w:t>
            </w:r>
          </w:p>
        </w:tc>
        <w:tc>
          <w:tcPr>
            <w:tcW w:w="1944" w:type="dxa"/>
          </w:tcPr>
          <w:p w14:paraId="21C3130F" w14:textId="4D79ECF3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20pcs</w:t>
            </w:r>
          </w:p>
        </w:tc>
      </w:tr>
      <w:tr w:rsidR="00CB4DFD" w:rsidRPr="004D24EB" w14:paraId="05E906F1" w14:textId="77777777" w:rsidTr="007D28D7">
        <w:tc>
          <w:tcPr>
            <w:tcW w:w="1989" w:type="dxa"/>
            <w:vAlign w:val="bottom"/>
          </w:tcPr>
          <w:p w14:paraId="5CFD1C49" w14:textId="0B04DA2F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P1012514</w:t>
            </w:r>
          </w:p>
        </w:tc>
        <w:tc>
          <w:tcPr>
            <w:tcW w:w="1935" w:type="dxa"/>
            <w:vAlign w:val="bottom"/>
          </w:tcPr>
          <w:p w14:paraId="7532F4B5" w14:textId="5432EE4D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834755</w:t>
            </w:r>
          </w:p>
        </w:tc>
        <w:tc>
          <w:tcPr>
            <w:tcW w:w="1759" w:type="dxa"/>
            <w:vAlign w:val="center"/>
          </w:tcPr>
          <w:p w14:paraId="3EE2BBF0" w14:textId="571CE24C" w:rsidR="00CB4DFD" w:rsidRDefault="00CB4DFD" w:rsidP="00CB4DFD">
            <w:pPr>
              <w:rPr>
                <w:rFonts w:ascii="Calibri" w:hAnsi="Calibri" w:cs="Calibri"/>
                <w:color w:val="000000"/>
                <w:szCs w:val="18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Multicam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</w:p>
        </w:tc>
        <w:tc>
          <w:tcPr>
            <w:tcW w:w="1723" w:type="dxa"/>
            <w:vAlign w:val="center"/>
          </w:tcPr>
          <w:p w14:paraId="0C8BD6F2" w14:textId="0A225667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XXL</w:t>
            </w:r>
          </w:p>
        </w:tc>
        <w:tc>
          <w:tcPr>
            <w:tcW w:w="1944" w:type="dxa"/>
          </w:tcPr>
          <w:p w14:paraId="1B50CD84" w14:textId="0A803464" w:rsidR="00CB4DFD" w:rsidRDefault="00CB4DFD" w:rsidP="00CB4DFD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10pcs</w:t>
            </w:r>
          </w:p>
        </w:tc>
      </w:tr>
      <w:bookmarkEnd w:id="0"/>
    </w:tbl>
    <w:p w14:paraId="7E35A80A" w14:textId="3297193B" w:rsidR="002750DA" w:rsidRPr="004D24EB" w:rsidRDefault="002750DA" w:rsidP="00DE4BCC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18603C" w:rsidRPr="00DE4BCC" w14:paraId="3C961B13" w14:textId="77777777" w:rsidTr="001860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7CC8C0B7" w14:textId="0BD48234" w:rsidR="0018603C" w:rsidRPr="00DE4BCC" w:rsidRDefault="004D24EB" w:rsidP="0018603C">
            <w:pPr>
              <w:rPr>
                <w:color w:val="auto"/>
              </w:rPr>
            </w:pPr>
            <w:r>
              <w:rPr>
                <w:color w:val="auto"/>
                <w:sz w:val="20"/>
                <w:szCs w:val="22"/>
              </w:rPr>
              <w:lastRenderedPageBreak/>
              <w:t>Fabric &amp; Trims</w:t>
            </w:r>
          </w:p>
        </w:tc>
      </w:tr>
      <w:tr w:rsidR="0018603C" w:rsidRPr="00DE4BCC" w14:paraId="2AFF6E77" w14:textId="77777777" w:rsidTr="00BF6A62">
        <w:trPr>
          <w:trHeight w:val="2210"/>
        </w:trPr>
        <w:tc>
          <w:tcPr>
            <w:tcW w:w="5000" w:type="pct"/>
          </w:tcPr>
          <w:p w14:paraId="659985A3" w14:textId="22BF9B13" w:rsidR="0018603C" w:rsidRDefault="0018603C" w:rsidP="0018603C">
            <w:pPr>
              <w:rPr>
                <w:color w:val="auto"/>
              </w:rPr>
            </w:pPr>
          </w:p>
          <w:tbl>
            <w:tblPr>
              <w:tblStyle w:val="GridTable6Colorful-Accent1"/>
              <w:tblW w:w="0" w:type="auto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4D24EB" w14:paraId="0AB4FFA6" w14:textId="77777777" w:rsidTr="004D24EB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57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20" w:type="dxa"/>
                  <w:vAlign w:val="center"/>
                </w:tcPr>
                <w:p w14:paraId="598FBD0B" w14:textId="4760E1FD" w:rsidR="004D24EB" w:rsidRDefault="004D24EB" w:rsidP="00CB64C6">
                  <w:pPr>
                    <w:framePr w:hSpace="180" w:wrap="around" w:vAnchor="text" w:hAnchor="margin" w:y="-2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Fabric</w:t>
                  </w:r>
                </w:p>
              </w:tc>
              <w:tc>
                <w:tcPr>
                  <w:tcW w:w="4320" w:type="dxa"/>
                  <w:vAlign w:val="center"/>
                </w:tcPr>
                <w:p w14:paraId="7A542FA6" w14:textId="09B3D252" w:rsidR="004D24EB" w:rsidRPr="00B46BAB" w:rsidRDefault="00C61612" w:rsidP="00CB64C6">
                  <w:pPr>
                    <w:framePr w:hSpace="180" w:wrap="around" w:vAnchor="text" w:hAnchor="margin" w:y="-2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b w:val="0"/>
                      <w:bCs w:val="0"/>
                      <w:color w:val="auto"/>
                      <w:highlight w:val="yellow"/>
                    </w:rPr>
                  </w:pPr>
                  <w:r>
                    <w:rPr>
                      <w:b w:val="0"/>
                      <w:bCs w:val="0"/>
                      <w:color w:val="auto"/>
                    </w:rPr>
                    <w:t xml:space="preserve">500D </w:t>
                  </w:r>
                  <w:proofErr w:type="spellStart"/>
                  <w:r>
                    <w:rPr>
                      <w:b w:val="0"/>
                      <w:bCs w:val="0"/>
                      <w:color w:val="auto"/>
                    </w:rPr>
                    <w:t>Cordura</w:t>
                  </w:r>
                  <w:proofErr w:type="spellEnd"/>
                  <w:r>
                    <w:rPr>
                      <w:b w:val="0"/>
                      <w:bCs w:val="0"/>
                      <w:color w:val="auto"/>
                    </w:rPr>
                    <w:t xml:space="preserve">, </w:t>
                  </w:r>
                </w:p>
              </w:tc>
            </w:tr>
            <w:tr w:rsidR="004D24EB" w14:paraId="036A4BE0" w14:textId="77777777" w:rsidTr="00B63763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83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20" w:type="dxa"/>
                  <w:vAlign w:val="center"/>
                </w:tcPr>
                <w:p w14:paraId="425D03D0" w14:textId="626817A9" w:rsidR="004D24EB" w:rsidRDefault="00B63763" w:rsidP="00CB64C6">
                  <w:pPr>
                    <w:framePr w:hSpace="180" w:wrap="around" w:vAnchor="text" w:hAnchor="margin" w:y="-2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Trims</w:t>
                  </w:r>
                </w:p>
              </w:tc>
              <w:tc>
                <w:tcPr>
                  <w:tcW w:w="4320" w:type="dxa"/>
                  <w:vAlign w:val="center"/>
                </w:tcPr>
                <w:p w14:paraId="05680A93" w14:textId="4D79A0BD" w:rsidR="00B63763" w:rsidRPr="005E118E" w:rsidRDefault="00C61612" w:rsidP="00CB64C6">
                  <w:pPr>
                    <w:framePr w:hSpace="180" w:wrap="around" w:vAnchor="text" w:hAnchor="margin" w:y="-2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color w:val="auto"/>
                      <w:highlight w:val="yellow"/>
                    </w:rPr>
                  </w:pPr>
                  <w:r>
                    <w:rPr>
                      <w:color w:val="auto"/>
                    </w:rPr>
                    <w:t>Webbing 44mm, Velcro loop &amp; Hook 38mm</w:t>
                  </w:r>
                </w:p>
              </w:tc>
            </w:tr>
          </w:tbl>
          <w:p w14:paraId="2BACFB4D" w14:textId="77777777" w:rsidR="004D24EB" w:rsidRDefault="004D24EB" w:rsidP="0018603C">
            <w:pPr>
              <w:rPr>
                <w:color w:val="auto"/>
              </w:rPr>
            </w:pPr>
          </w:p>
          <w:p w14:paraId="44988A53" w14:textId="54F34974" w:rsidR="00C8732B" w:rsidRPr="00C8732B" w:rsidRDefault="00C8732B" w:rsidP="00C8732B">
            <w:pPr>
              <w:ind w:firstLine="720"/>
            </w:pPr>
          </w:p>
        </w:tc>
      </w:tr>
    </w:tbl>
    <w:p w14:paraId="206BD169" w14:textId="6B12C95E" w:rsidR="002750DA" w:rsidRDefault="002750DA" w:rsidP="00DE4BCC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B63763" w:rsidRPr="00DE4BCC" w14:paraId="1A5764F8" w14:textId="77777777" w:rsidTr="009148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371777B0" w14:textId="39A90529" w:rsidR="00B63763" w:rsidRPr="00DE4BCC" w:rsidRDefault="00B63763" w:rsidP="0091484E">
            <w:pPr>
              <w:rPr>
                <w:color w:val="auto"/>
              </w:rPr>
            </w:pPr>
            <w:r>
              <w:rPr>
                <w:color w:val="auto"/>
                <w:sz w:val="20"/>
                <w:szCs w:val="22"/>
              </w:rPr>
              <w:t>Measurements</w:t>
            </w:r>
          </w:p>
        </w:tc>
      </w:tr>
      <w:tr w:rsidR="00B63763" w:rsidRPr="00DE4BCC" w14:paraId="1B5C709D" w14:textId="77777777" w:rsidTr="004A0312">
        <w:trPr>
          <w:trHeight w:val="5540"/>
        </w:trPr>
        <w:tc>
          <w:tcPr>
            <w:tcW w:w="5000" w:type="pct"/>
          </w:tcPr>
          <w:p w14:paraId="60D97998" w14:textId="0B998B87" w:rsidR="00EE40D9" w:rsidRDefault="00BF6A62" w:rsidP="00F43F80">
            <w:pPr>
              <w:rPr>
                <w:noProof/>
                <w14:ligatures w14:val="standard"/>
              </w:rPr>
            </w:pPr>
            <w:r>
              <w:rPr>
                <w:noProof/>
                <w14:ligatures w14:val="standard"/>
              </w:rPr>
              <w:t>Total Length from end to end.</w:t>
            </w:r>
          </w:p>
          <w:tbl>
            <w:tblPr>
              <w:tblStyle w:val="InvoiceTable"/>
              <w:tblW w:w="0" w:type="auto"/>
              <w:tblLook w:val="04A0" w:firstRow="1" w:lastRow="0" w:firstColumn="1" w:lastColumn="0" w:noHBand="0" w:noVBand="1"/>
            </w:tblPr>
            <w:tblGrid>
              <w:gridCol w:w="4526"/>
              <w:gridCol w:w="4526"/>
            </w:tblGrid>
            <w:tr w:rsidR="00BF6A62" w14:paraId="1AB56958" w14:textId="77777777" w:rsidTr="00BF6A62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tcW w:w="4526" w:type="dxa"/>
                </w:tcPr>
                <w:p w14:paraId="57A9E081" w14:textId="46EA983A" w:rsidR="00BF6A62" w:rsidRDefault="00BF6A62" w:rsidP="00CB64C6">
                  <w:pPr>
                    <w:framePr w:hSpace="180" w:wrap="around" w:vAnchor="text" w:hAnchor="margin" w:y="-2"/>
                  </w:pPr>
                  <w:r>
                    <w:t>Size</w:t>
                  </w:r>
                </w:p>
              </w:tc>
              <w:tc>
                <w:tcPr>
                  <w:tcW w:w="4526" w:type="dxa"/>
                </w:tcPr>
                <w:p w14:paraId="2B1689E9" w14:textId="33678961" w:rsidR="00BF6A62" w:rsidRDefault="004A0312" w:rsidP="00CB64C6">
                  <w:pPr>
                    <w:framePr w:hSpace="180" w:wrap="around" w:vAnchor="text" w:hAnchor="margin" w:y="-2"/>
                  </w:pPr>
                  <w:r>
                    <w:t xml:space="preserve">Total Length </w:t>
                  </w:r>
                </w:p>
              </w:tc>
            </w:tr>
            <w:tr w:rsidR="00BF6A62" w14:paraId="49736409" w14:textId="77777777" w:rsidTr="00BF6A62">
              <w:tc>
                <w:tcPr>
                  <w:tcW w:w="4526" w:type="dxa"/>
                </w:tcPr>
                <w:p w14:paraId="3C970333" w14:textId="079D7015" w:rsidR="00BF6A62" w:rsidRDefault="00BF6A62" w:rsidP="00CB64C6">
                  <w:pPr>
                    <w:framePr w:hSpace="180" w:wrap="around" w:vAnchor="text" w:hAnchor="margin" w:y="-2"/>
                  </w:pPr>
                  <w:r>
                    <w:t>Small</w:t>
                  </w:r>
                </w:p>
              </w:tc>
              <w:tc>
                <w:tcPr>
                  <w:tcW w:w="4526" w:type="dxa"/>
                </w:tcPr>
                <w:p w14:paraId="08629824" w14:textId="2058886C" w:rsidR="00BF6A62" w:rsidRDefault="00BF6A62" w:rsidP="00CB64C6">
                  <w:pPr>
                    <w:framePr w:hSpace="180" w:wrap="around" w:vAnchor="text" w:hAnchor="margin" w:y="-2"/>
                  </w:pPr>
                  <w:r>
                    <w:t>98</w:t>
                  </w:r>
                  <w:r w:rsidR="004A0312">
                    <w:t xml:space="preserve"> CM</w:t>
                  </w:r>
                </w:p>
              </w:tc>
            </w:tr>
            <w:tr w:rsidR="00BF6A62" w14:paraId="42E8332B" w14:textId="77777777" w:rsidTr="00BF6A62">
              <w:tc>
                <w:tcPr>
                  <w:tcW w:w="4526" w:type="dxa"/>
                </w:tcPr>
                <w:p w14:paraId="6AD187A1" w14:textId="37B5178E" w:rsidR="00BF6A62" w:rsidRDefault="00BF6A62" w:rsidP="00CB64C6">
                  <w:pPr>
                    <w:framePr w:hSpace="180" w:wrap="around" w:vAnchor="text" w:hAnchor="margin" w:y="-2"/>
                  </w:pPr>
                  <w:r>
                    <w:t>Medium</w:t>
                  </w:r>
                </w:p>
              </w:tc>
              <w:tc>
                <w:tcPr>
                  <w:tcW w:w="4526" w:type="dxa"/>
                </w:tcPr>
                <w:p w14:paraId="034D2DF1" w14:textId="4AFF7458" w:rsidR="00BF6A62" w:rsidRDefault="00BF6A62" w:rsidP="00CB64C6">
                  <w:pPr>
                    <w:framePr w:hSpace="180" w:wrap="around" w:vAnchor="text" w:hAnchor="margin" w:y="-2"/>
                  </w:pPr>
                  <w:r>
                    <w:t>108</w:t>
                  </w:r>
                  <w:r w:rsidR="004A0312">
                    <w:t xml:space="preserve"> CM</w:t>
                  </w:r>
                </w:p>
              </w:tc>
            </w:tr>
            <w:tr w:rsidR="00BF6A62" w14:paraId="132136C6" w14:textId="77777777" w:rsidTr="00BF6A62">
              <w:tc>
                <w:tcPr>
                  <w:tcW w:w="4526" w:type="dxa"/>
                </w:tcPr>
                <w:p w14:paraId="60FFD070" w14:textId="07657DA2" w:rsidR="00BF6A62" w:rsidRDefault="00BF6A62" w:rsidP="00CB64C6">
                  <w:pPr>
                    <w:framePr w:hSpace="180" w:wrap="around" w:vAnchor="text" w:hAnchor="margin" w:y="-2"/>
                  </w:pPr>
                  <w:r>
                    <w:t>Large</w:t>
                  </w:r>
                </w:p>
              </w:tc>
              <w:tc>
                <w:tcPr>
                  <w:tcW w:w="4526" w:type="dxa"/>
                </w:tcPr>
                <w:p w14:paraId="50EC4508" w14:textId="2D072680" w:rsidR="00BF6A62" w:rsidRDefault="00BF6A62" w:rsidP="00CB64C6">
                  <w:pPr>
                    <w:framePr w:hSpace="180" w:wrap="around" w:vAnchor="text" w:hAnchor="margin" w:y="-2"/>
                  </w:pPr>
                  <w:r>
                    <w:t>118</w:t>
                  </w:r>
                  <w:r w:rsidR="004A0312">
                    <w:t xml:space="preserve"> CM</w:t>
                  </w:r>
                </w:p>
              </w:tc>
            </w:tr>
            <w:tr w:rsidR="00BF6A62" w14:paraId="5B0DAC21" w14:textId="77777777" w:rsidTr="00BF6A62">
              <w:tc>
                <w:tcPr>
                  <w:tcW w:w="4526" w:type="dxa"/>
                </w:tcPr>
                <w:p w14:paraId="7C3F0EDC" w14:textId="40DC27D1" w:rsidR="00BF6A62" w:rsidRDefault="00BF6A62" w:rsidP="00CB64C6">
                  <w:pPr>
                    <w:framePr w:hSpace="180" w:wrap="around" w:vAnchor="text" w:hAnchor="margin" w:y="-2"/>
                  </w:pPr>
                  <w:r>
                    <w:t>X Large</w:t>
                  </w:r>
                </w:p>
              </w:tc>
              <w:tc>
                <w:tcPr>
                  <w:tcW w:w="4526" w:type="dxa"/>
                </w:tcPr>
                <w:p w14:paraId="1A2A1253" w14:textId="4C5B8550" w:rsidR="00BF6A62" w:rsidRDefault="00BF6A62" w:rsidP="00CB64C6">
                  <w:pPr>
                    <w:framePr w:hSpace="180" w:wrap="around" w:vAnchor="text" w:hAnchor="margin" w:y="-2"/>
                  </w:pPr>
                  <w:r>
                    <w:t>128</w:t>
                  </w:r>
                  <w:r w:rsidR="004A0312">
                    <w:t xml:space="preserve"> CM</w:t>
                  </w:r>
                </w:p>
              </w:tc>
            </w:tr>
            <w:tr w:rsidR="00BF6A62" w14:paraId="32D423B1" w14:textId="77777777" w:rsidTr="00BF6A62">
              <w:tc>
                <w:tcPr>
                  <w:tcW w:w="4526" w:type="dxa"/>
                </w:tcPr>
                <w:p w14:paraId="36914DBF" w14:textId="7606E82E" w:rsidR="00BF6A62" w:rsidRDefault="00BF6A62" w:rsidP="00CB64C6">
                  <w:pPr>
                    <w:framePr w:hSpace="180" w:wrap="around" w:vAnchor="text" w:hAnchor="margin" w:y="-2"/>
                  </w:pPr>
                  <w:r>
                    <w:t>XX Large</w:t>
                  </w:r>
                </w:p>
              </w:tc>
              <w:tc>
                <w:tcPr>
                  <w:tcW w:w="4526" w:type="dxa"/>
                </w:tcPr>
                <w:p w14:paraId="7F607778" w14:textId="0C7B9878" w:rsidR="00BF6A62" w:rsidRDefault="00BF6A62" w:rsidP="00CB64C6">
                  <w:pPr>
                    <w:framePr w:hSpace="180" w:wrap="around" w:vAnchor="text" w:hAnchor="margin" w:y="-2"/>
                  </w:pPr>
                  <w:r>
                    <w:t>138</w:t>
                  </w:r>
                  <w:r w:rsidR="004A0312">
                    <w:t xml:space="preserve"> CM</w:t>
                  </w:r>
                </w:p>
              </w:tc>
            </w:tr>
          </w:tbl>
          <w:p w14:paraId="2B273D03" w14:textId="24E8268B" w:rsidR="00B63763" w:rsidRPr="00C8732B" w:rsidRDefault="00B63763" w:rsidP="00F43F80"/>
        </w:tc>
      </w:tr>
    </w:tbl>
    <w:p w14:paraId="4AC40146" w14:textId="77777777" w:rsidR="00B63763" w:rsidRDefault="00B63763" w:rsidP="00DE4BCC">
      <w:pPr>
        <w:rPr>
          <w:color w:val="auto"/>
        </w:rPr>
      </w:pPr>
    </w:p>
    <w:p w14:paraId="33669064" w14:textId="77777777" w:rsidR="00A16E92" w:rsidRDefault="00A16E92" w:rsidP="00155384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9306DF" w:rsidRPr="00DE4BCC" w14:paraId="69593D2C" w14:textId="77777777" w:rsidTr="003407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5D7840C2" w14:textId="77777777" w:rsidR="009306DF" w:rsidRPr="00DE4BCC" w:rsidRDefault="009306DF" w:rsidP="003407B3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9306DF" w:rsidRPr="00DE4BCC" w14:paraId="5F23E7D5" w14:textId="77777777" w:rsidTr="00C8670E">
        <w:trPr>
          <w:trHeight w:val="8147"/>
        </w:trPr>
        <w:tc>
          <w:tcPr>
            <w:tcW w:w="5000" w:type="pct"/>
          </w:tcPr>
          <w:p w14:paraId="75F5A03E" w14:textId="15A2DB3B" w:rsidR="00B65B11" w:rsidRPr="00B65B11" w:rsidRDefault="005535BC" w:rsidP="00C8670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056" behindDoc="0" locked="0" layoutInCell="1" allowOverlap="1" wp14:anchorId="04ECE42D" wp14:editId="1F9F7533">
                      <wp:simplePos x="0" y="0"/>
                      <wp:positionH relativeFrom="column">
                        <wp:posOffset>3867785</wp:posOffset>
                      </wp:positionH>
                      <wp:positionV relativeFrom="paragraph">
                        <wp:posOffset>154940</wp:posOffset>
                      </wp:positionV>
                      <wp:extent cx="1455420" cy="1973580"/>
                      <wp:effectExtent l="0" t="0" r="11430" b="26670"/>
                      <wp:wrapNone/>
                      <wp:docPr id="1276515321" name="Text Box 12765153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5420" cy="19735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0EE0C56" w14:textId="77777777" w:rsidR="005535BC" w:rsidRPr="00403427" w:rsidRDefault="005535BC" w:rsidP="005535B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03427">
                                    <w:rPr>
                                      <w:sz w:val="16"/>
                                      <w:szCs w:val="16"/>
                                    </w:rPr>
                                    <w:t>Item: CODURA 500D</w:t>
                                  </w:r>
                                </w:p>
                                <w:p w14:paraId="675BF304" w14:textId="77777777" w:rsidR="005535BC" w:rsidRPr="00403427" w:rsidRDefault="005535BC" w:rsidP="005535B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03427">
                                    <w:rPr>
                                      <w:sz w:val="16"/>
                                      <w:szCs w:val="16"/>
                                    </w:rPr>
                                    <w:t>Style Color: MCAM</w:t>
                                  </w:r>
                                </w:p>
                                <w:p w14:paraId="4D86CDFF" w14:textId="77777777" w:rsidR="005535BC" w:rsidRPr="00403427" w:rsidRDefault="005535BC" w:rsidP="005535B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03427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MCAM </w:t>
                                  </w:r>
                                </w:p>
                                <w:p w14:paraId="47999EE8" w14:textId="77777777" w:rsidR="005535BC" w:rsidRPr="00403427" w:rsidRDefault="005535BC" w:rsidP="005535B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03427">
                                    <w:rPr>
                                      <w:sz w:val="16"/>
                                      <w:szCs w:val="16"/>
                                    </w:rPr>
                                    <w:t>Style Color: TFP</w:t>
                                  </w:r>
                                </w:p>
                                <w:p w14:paraId="6B71FA01" w14:textId="77777777" w:rsidR="005535BC" w:rsidRPr="00403427" w:rsidRDefault="005535BC" w:rsidP="005535B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03427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TFP </w:t>
                                  </w:r>
                                </w:p>
                                <w:p w14:paraId="0E90DC65" w14:textId="77777777" w:rsidR="005535BC" w:rsidRPr="00403427" w:rsidRDefault="005535BC" w:rsidP="005535B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03427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RG </w:t>
                                  </w:r>
                                </w:p>
                                <w:p w14:paraId="6663D50C" w14:textId="77777777" w:rsidR="005535BC" w:rsidRPr="00403427" w:rsidRDefault="005535BC" w:rsidP="005535B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03427">
                                    <w:rPr>
                                      <w:sz w:val="16"/>
                                      <w:szCs w:val="16"/>
                                    </w:rPr>
                                    <w:t>RM Color: RG</w:t>
                                  </w:r>
                                </w:p>
                                <w:p w14:paraId="1EF11CB5" w14:textId="77777777" w:rsidR="005535BC" w:rsidRPr="00403427" w:rsidRDefault="005535BC" w:rsidP="005535B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03427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BLACK </w:t>
                                  </w:r>
                                </w:p>
                                <w:p w14:paraId="7C87908D" w14:textId="54C520B8" w:rsidR="005535BC" w:rsidRPr="005535BC" w:rsidRDefault="005535BC" w:rsidP="005535B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03427">
                                    <w:rPr>
                                      <w:sz w:val="16"/>
                                      <w:szCs w:val="16"/>
                                    </w:rPr>
                                    <w:t>RM Color: BLACK</w:t>
                                  </w:r>
                                </w:p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ECE42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76515321" o:spid="_x0000_s1026" type="#_x0000_t202" style="position:absolute;margin-left:304.55pt;margin-top:12.2pt;width:114.6pt;height:155.4pt;z-index:25207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" fillcolor="white [3201]" strokeweight=".5pt">
                      <v:textbox>
                        <w:txbxContent>
                          <w:p w14:paraId="20EE0C56" w14:textId="77777777" w:rsidR="005535BC" w:rsidRPr="00403427" w:rsidRDefault="005535BC" w:rsidP="005535B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403427">
                              <w:rPr>
                                <w:sz w:val="16"/>
                                <w:szCs w:val="16"/>
                              </w:rPr>
                              <w:t>Item: CODURA 500D</w:t>
                            </w:r>
                          </w:p>
                          <w:p w14:paraId="675BF304" w14:textId="77777777" w:rsidR="005535BC" w:rsidRPr="00403427" w:rsidRDefault="005535BC" w:rsidP="005535B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403427">
                              <w:rPr>
                                <w:sz w:val="16"/>
                                <w:szCs w:val="16"/>
                              </w:rPr>
                              <w:t>Style Color: MCAM</w:t>
                            </w:r>
                          </w:p>
                          <w:p w14:paraId="4D86CDFF" w14:textId="77777777" w:rsidR="005535BC" w:rsidRPr="00403427" w:rsidRDefault="005535BC" w:rsidP="005535B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403427">
                              <w:rPr>
                                <w:sz w:val="16"/>
                                <w:szCs w:val="16"/>
                              </w:rPr>
                              <w:t xml:space="preserve">RM Color: MCAM </w:t>
                            </w:r>
                          </w:p>
                          <w:p w14:paraId="47999EE8" w14:textId="77777777" w:rsidR="005535BC" w:rsidRPr="00403427" w:rsidRDefault="005535BC" w:rsidP="005535B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403427">
                              <w:rPr>
                                <w:sz w:val="16"/>
                                <w:szCs w:val="16"/>
                              </w:rPr>
                              <w:t>Style Color: TFP</w:t>
                            </w:r>
                          </w:p>
                          <w:p w14:paraId="6B71FA01" w14:textId="77777777" w:rsidR="005535BC" w:rsidRPr="00403427" w:rsidRDefault="005535BC" w:rsidP="005535B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403427">
                              <w:rPr>
                                <w:sz w:val="16"/>
                                <w:szCs w:val="16"/>
                              </w:rPr>
                              <w:t xml:space="preserve">RM Color: TFP </w:t>
                            </w:r>
                          </w:p>
                          <w:p w14:paraId="0E90DC65" w14:textId="77777777" w:rsidR="005535BC" w:rsidRPr="00403427" w:rsidRDefault="005535BC" w:rsidP="005535B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403427">
                              <w:rPr>
                                <w:sz w:val="16"/>
                                <w:szCs w:val="16"/>
                              </w:rPr>
                              <w:t xml:space="preserve">Style Color: RG </w:t>
                            </w:r>
                          </w:p>
                          <w:p w14:paraId="6663D50C" w14:textId="77777777" w:rsidR="005535BC" w:rsidRPr="00403427" w:rsidRDefault="005535BC" w:rsidP="005535B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403427">
                              <w:rPr>
                                <w:sz w:val="16"/>
                                <w:szCs w:val="16"/>
                              </w:rPr>
                              <w:t>RM Color: RG</w:t>
                            </w:r>
                          </w:p>
                          <w:p w14:paraId="1EF11CB5" w14:textId="77777777" w:rsidR="005535BC" w:rsidRPr="00403427" w:rsidRDefault="005535BC" w:rsidP="005535B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403427">
                              <w:rPr>
                                <w:sz w:val="16"/>
                                <w:szCs w:val="16"/>
                              </w:rPr>
                              <w:t xml:space="preserve">Style Color: BLACK </w:t>
                            </w:r>
                          </w:p>
                          <w:p w14:paraId="7C87908D" w14:textId="54C520B8" w:rsidR="005535BC" w:rsidRPr="005535BC" w:rsidRDefault="005535BC" w:rsidP="005535B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403427">
                              <w:rPr>
                                <w:sz w:val="16"/>
                                <w:szCs w:val="16"/>
                              </w:rPr>
                              <w:t>RM Color: 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D6F9F">
              <w:rPr>
                <w:noProof/>
              </w:rPr>
              <w:drawing>
                <wp:anchor distT="0" distB="0" distL="114300" distR="114300" simplePos="0" relativeHeight="251986944" behindDoc="0" locked="0" layoutInCell="1" allowOverlap="1" wp14:anchorId="08539DB4" wp14:editId="52135D47">
                  <wp:simplePos x="0" y="0"/>
                  <wp:positionH relativeFrom="column">
                    <wp:posOffset>153035</wp:posOffset>
                  </wp:positionH>
                  <wp:positionV relativeFrom="paragraph">
                    <wp:posOffset>69215</wp:posOffset>
                  </wp:positionV>
                  <wp:extent cx="3200400" cy="1767963"/>
                  <wp:effectExtent l="0" t="0" r="0" b="381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295" t="39909" r="25961" b="21037"/>
                          <a:stretch/>
                        </pic:blipFill>
                        <pic:spPr bwMode="auto">
                          <a:xfrm>
                            <a:off x="0" y="0"/>
                            <a:ext cx="3200400" cy="1767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80BC430" w14:textId="66C447BE" w:rsidR="00B65B11" w:rsidRDefault="00B65B11" w:rsidP="00B65B11">
            <w:pPr>
              <w:tabs>
                <w:tab w:val="left" w:pos="6675"/>
              </w:tabs>
            </w:pPr>
          </w:p>
          <w:p w14:paraId="7B22B3BC" w14:textId="64297A49" w:rsidR="00C8670E" w:rsidRPr="00C8670E" w:rsidRDefault="006D6F9F" w:rsidP="00C8670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4EB8ECF7" wp14:editId="49F1B937">
                      <wp:simplePos x="0" y="0"/>
                      <wp:positionH relativeFrom="column">
                        <wp:posOffset>2793364</wp:posOffset>
                      </wp:positionH>
                      <wp:positionV relativeFrom="paragraph">
                        <wp:posOffset>105411</wp:posOffset>
                      </wp:positionV>
                      <wp:extent cx="1089660" cy="45719"/>
                      <wp:effectExtent l="38100" t="38100" r="15240" b="88265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89660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4E566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9" o:spid="_x0000_s1026" type="#_x0000_t32" style="position:absolute;margin-left:219.95pt;margin-top:8.3pt;width:85.8pt;height:3.6pt;flip:x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C05E9A5" w14:textId="509D4065" w:rsidR="00C8670E" w:rsidRPr="00C8670E" w:rsidRDefault="00C8670E" w:rsidP="00C8670E"/>
          <w:p w14:paraId="14963101" w14:textId="5F6474C6" w:rsidR="00C8670E" w:rsidRPr="00C8670E" w:rsidRDefault="00C8670E" w:rsidP="00C8670E"/>
          <w:p w14:paraId="47B913F1" w14:textId="6B0D9337" w:rsidR="00C8670E" w:rsidRPr="00C8670E" w:rsidRDefault="00C8670E" w:rsidP="00C8670E"/>
          <w:p w14:paraId="5EF52A5F" w14:textId="44FD27EA" w:rsidR="00C8670E" w:rsidRDefault="00C8670E" w:rsidP="00C8670E"/>
          <w:p w14:paraId="5BC0F0A3" w14:textId="1EBF6A68" w:rsidR="00C8670E" w:rsidRDefault="00C8670E" w:rsidP="00C8670E"/>
          <w:p w14:paraId="6D3E945D" w14:textId="5A4D25F7" w:rsidR="006D6F9F" w:rsidRDefault="006D6F9F" w:rsidP="00C8670E">
            <w:pPr>
              <w:rPr>
                <w:noProof/>
                <w14:ligatures w14:val="standard"/>
              </w:rPr>
            </w:pPr>
            <w:r>
              <w:rPr>
                <w:noProof/>
              </w:rPr>
              <w:drawing>
                <wp:anchor distT="0" distB="0" distL="114300" distR="114300" simplePos="0" relativeHeight="251988992" behindDoc="0" locked="0" layoutInCell="1" allowOverlap="1" wp14:anchorId="55605881" wp14:editId="5813B2AB">
                  <wp:simplePos x="0" y="0"/>
                  <wp:positionH relativeFrom="column">
                    <wp:posOffset>210933</wp:posOffset>
                  </wp:positionH>
                  <wp:positionV relativeFrom="paragraph">
                    <wp:posOffset>143510</wp:posOffset>
                  </wp:positionV>
                  <wp:extent cx="3086100" cy="2269405"/>
                  <wp:effectExtent l="0" t="0" r="0" b="0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0" cy="2269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5EFE4A9" w14:textId="27E002EF" w:rsidR="00C8670E" w:rsidRPr="00C8670E" w:rsidRDefault="005535BC" w:rsidP="00C8670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104" behindDoc="0" locked="0" layoutInCell="1" allowOverlap="1" wp14:anchorId="3AD48A45" wp14:editId="5DF3BE69">
                      <wp:simplePos x="0" y="0"/>
                      <wp:positionH relativeFrom="column">
                        <wp:posOffset>3745865</wp:posOffset>
                      </wp:positionH>
                      <wp:positionV relativeFrom="paragraph">
                        <wp:posOffset>442595</wp:posOffset>
                      </wp:positionV>
                      <wp:extent cx="1615440" cy="1973580"/>
                      <wp:effectExtent l="0" t="0" r="22860" b="26670"/>
                      <wp:wrapNone/>
                      <wp:docPr id="35" name="Text Box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15440" cy="19735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81EA613" w14:textId="2326BCA5" w:rsidR="005535BC" w:rsidRPr="00403427" w:rsidRDefault="005535BC" w:rsidP="005535B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03427">
                                    <w:rPr>
                                      <w:sz w:val="16"/>
                                      <w:szCs w:val="16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VELCRO LOOP 38MM</w:t>
                                  </w:r>
                                </w:p>
                                <w:p w14:paraId="1AD5D450" w14:textId="77777777" w:rsidR="005535BC" w:rsidRPr="00403427" w:rsidRDefault="005535BC" w:rsidP="005535B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03427">
                                    <w:rPr>
                                      <w:sz w:val="16"/>
                                      <w:szCs w:val="16"/>
                                    </w:rPr>
                                    <w:t>Style Color: MCAM</w:t>
                                  </w:r>
                                </w:p>
                                <w:p w14:paraId="183EB763" w14:textId="77777777" w:rsidR="005535BC" w:rsidRPr="00403427" w:rsidRDefault="005535BC" w:rsidP="005535B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03427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MCAM </w:t>
                                  </w:r>
                                </w:p>
                                <w:p w14:paraId="390E1EE4" w14:textId="77777777" w:rsidR="005535BC" w:rsidRPr="00403427" w:rsidRDefault="005535BC" w:rsidP="005535B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03427">
                                    <w:rPr>
                                      <w:sz w:val="16"/>
                                      <w:szCs w:val="16"/>
                                    </w:rPr>
                                    <w:t>Style Color: TFP</w:t>
                                  </w:r>
                                </w:p>
                                <w:p w14:paraId="6DC3E711" w14:textId="77777777" w:rsidR="005535BC" w:rsidRPr="00403427" w:rsidRDefault="005535BC" w:rsidP="005535B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03427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TFP </w:t>
                                  </w:r>
                                </w:p>
                                <w:p w14:paraId="0F847A01" w14:textId="77777777" w:rsidR="005535BC" w:rsidRPr="00403427" w:rsidRDefault="005535BC" w:rsidP="005535B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03427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RG </w:t>
                                  </w:r>
                                </w:p>
                                <w:p w14:paraId="68493188" w14:textId="77777777" w:rsidR="005535BC" w:rsidRPr="00403427" w:rsidRDefault="005535BC" w:rsidP="005535B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03427">
                                    <w:rPr>
                                      <w:sz w:val="16"/>
                                      <w:szCs w:val="16"/>
                                    </w:rPr>
                                    <w:t>RM Color: RG</w:t>
                                  </w:r>
                                </w:p>
                                <w:p w14:paraId="5AFE1EF2" w14:textId="77777777" w:rsidR="005535BC" w:rsidRPr="00403427" w:rsidRDefault="005535BC" w:rsidP="005535B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03427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BLACK </w:t>
                                  </w:r>
                                </w:p>
                                <w:p w14:paraId="61F6235F" w14:textId="77777777" w:rsidR="005535BC" w:rsidRPr="005535BC" w:rsidRDefault="005535BC" w:rsidP="005535B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03427">
                                    <w:rPr>
                                      <w:sz w:val="16"/>
                                      <w:szCs w:val="16"/>
                                    </w:rPr>
                                    <w:t>RM Color: BLACK</w:t>
                                  </w:r>
                                </w:p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D48A45" id="Text Box 35" o:spid="_x0000_s1027" type="#_x0000_t202" style="position:absolute;margin-left:294.95pt;margin-top:34.85pt;width:127.2pt;height:155.4pt;z-index:25207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" fillcolor="white [3201]" strokeweight=".5pt">
                      <v:textbox>
                        <w:txbxContent>
                          <w:p w14:paraId="081EA613" w14:textId="2326BCA5" w:rsidR="005535BC" w:rsidRPr="00403427" w:rsidRDefault="005535BC" w:rsidP="005535B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403427">
                              <w:rPr>
                                <w:sz w:val="16"/>
                                <w:szCs w:val="16"/>
                              </w:rPr>
                              <w:t xml:space="preserve">Item: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VELCRO LOOP 38MM</w:t>
                            </w:r>
                          </w:p>
                          <w:p w14:paraId="1AD5D450" w14:textId="77777777" w:rsidR="005535BC" w:rsidRPr="00403427" w:rsidRDefault="005535BC" w:rsidP="005535B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403427">
                              <w:rPr>
                                <w:sz w:val="16"/>
                                <w:szCs w:val="16"/>
                              </w:rPr>
                              <w:t>Style Color: MCAM</w:t>
                            </w:r>
                          </w:p>
                          <w:p w14:paraId="183EB763" w14:textId="77777777" w:rsidR="005535BC" w:rsidRPr="00403427" w:rsidRDefault="005535BC" w:rsidP="005535B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403427">
                              <w:rPr>
                                <w:sz w:val="16"/>
                                <w:szCs w:val="16"/>
                              </w:rPr>
                              <w:t xml:space="preserve">RM Color: MCAM </w:t>
                            </w:r>
                          </w:p>
                          <w:p w14:paraId="390E1EE4" w14:textId="77777777" w:rsidR="005535BC" w:rsidRPr="00403427" w:rsidRDefault="005535BC" w:rsidP="005535B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403427">
                              <w:rPr>
                                <w:sz w:val="16"/>
                                <w:szCs w:val="16"/>
                              </w:rPr>
                              <w:t>Style Color: TFP</w:t>
                            </w:r>
                          </w:p>
                          <w:p w14:paraId="6DC3E711" w14:textId="77777777" w:rsidR="005535BC" w:rsidRPr="00403427" w:rsidRDefault="005535BC" w:rsidP="005535B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403427">
                              <w:rPr>
                                <w:sz w:val="16"/>
                                <w:szCs w:val="16"/>
                              </w:rPr>
                              <w:t xml:space="preserve">RM Color: TFP </w:t>
                            </w:r>
                          </w:p>
                          <w:p w14:paraId="0F847A01" w14:textId="77777777" w:rsidR="005535BC" w:rsidRPr="00403427" w:rsidRDefault="005535BC" w:rsidP="005535B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403427">
                              <w:rPr>
                                <w:sz w:val="16"/>
                                <w:szCs w:val="16"/>
                              </w:rPr>
                              <w:t xml:space="preserve">Style Color: RG </w:t>
                            </w:r>
                          </w:p>
                          <w:p w14:paraId="68493188" w14:textId="77777777" w:rsidR="005535BC" w:rsidRPr="00403427" w:rsidRDefault="005535BC" w:rsidP="005535B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403427">
                              <w:rPr>
                                <w:sz w:val="16"/>
                                <w:szCs w:val="16"/>
                              </w:rPr>
                              <w:t>RM Color: RG</w:t>
                            </w:r>
                          </w:p>
                          <w:p w14:paraId="5AFE1EF2" w14:textId="77777777" w:rsidR="005535BC" w:rsidRPr="00403427" w:rsidRDefault="005535BC" w:rsidP="005535B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403427">
                              <w:rPr>
                                <w:sz w:val="16"/>
                                <w:szCs w:val="16"/>
                              </w:rPr>
                              <w:t xml:space="preserve">Style Color: BLACK </w:t>
                            </w:r>
                          </w:p>
                          <w:p w14:paraId="61F6235F" w14:textId="77777777" w:rsidR="005535BC" w:rsidRPr="005535BC" w:rsidRDefault="005535BC" w:rsidP="005535B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403427">
                              <w:rPr>
                                <w:sz w:val="16"/>
                                <w:szCs w:val="16"/>
                              </w:rPr>
                              <w:t>RM Color: 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D6F9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485FCF1C" wp14:editId="30B6C05D">
                      <wp:simplePos x="0" y="0"/>
                      <wp:positionH relativeFrom="column">
                        <wp:posOffset>2524760</wp:posOffset>
                      </wp:positionH>
                      <wp:positionV relativeFrom="paragraph">
                        <wp:posOffset>1145540</wp:posOffset>
                      </wp:positionV>
                      <wp:extent cx="1200150" cy="0"/>
                      <wp:effectExtent l="38100" t="76200" r="0" b="95250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00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1840EB9" id="Straight Arrow Connector 11" o:spid="_x0000_s1026" type="#_x0000_t32" style="position:absolute;margin-left:198.8pt;margin-top:90.2pt;width:94.5pt;height:0;flip:x;z-index:25199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</w:tbl>
    <w:p w14:paraId="0A80E094" w14:textId="405560BA" w:rsidR="00433A09" w:rsidRDefault="00433A09" w:rsidP="00433A09"/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8B6319" w:rsidRPr="00DE4BCC" w14:paraId="1FCE50D2" w14:textId="77777777" w:rsidTr="00AC2C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39E4F66C" w14:textId="77777777" w:rsidR="008B6319" w:rsidRPr="00DE4BCC" w:rsidRDefault="008B6319" w:rsidP="00AC2C8E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t xml:space="preserve">Images </w:t>
            </w:r>
          </w:p>
        </w:tc>
      </w:tr>
      <w:tr w:rsidR="008B6319" w:rsidRPr="00DE4BCC" w14:paraId="03B03ABE" w14:textId="77777777" w:rsidTr="008B6319">
        <w:trPr>
          <w:trHeight w:val="3473"/>
        </w:trPr>
        <w:tc>
          <w:tcPr>
            <w:tcW w:w="5000" w:type="pct"/>
          </w:tcPr>
          <w:p w14:paraId="21D857E2" w14:textId="266C9956" w:rsidR="008B6319" w:rsidRPr="00C8670E" w:rsidRDefault="005535BC" w:rsidP="008B631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200" behindDoc="0" locked="0" layoutInCell="1" allowOverlap="1" wp14:anchorId="6E0C4B68" wp14:editId="5C575F86">
                      <wp:simplePos x="0" y="0"/>
                      <wp:positionH relativeFrom="column">
                        <wp:posOffset>1254125</wp:posOffset>
                      </wp:positionH>
                      <wp:positionV relativeFrom="paragraph">
                        <wp:posOffset>802640</wp:posOffset>
                      </wp:positionV>
                      <wp:extent cx="2598420" cy="152400"/>
                      <wp:effectExtent l="38100" t="0" r="11430" b="95250"/>
                      <wp:wrapNone/>
                      <wp:docPr id="37" name="Straight Arrow Connector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598420" cy="1524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963625" id="Straight Arrow Connector 37" o:spid="_x0000_s1026" type="#_x0000_t32" style="position:absolute;margin-left:98.75pt;margin-top:63.2pt;width:204.6pt;height:12pt;flip:x;z-index:25208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152" behindDoc="0" locked="0" layoutInCell="1" allowOverlap="1" wp14:anchorId="33B042C0" wp14:editId="2B9E5D21">
                      <wp:simplePos x="0" y="0"/>
                      <wp:positionH relativeFrom="column">
                        <wp:posOffset>3844925</wp:posOffset>
                      </wp:positionH>
                      <wp:positionV relativeFrom="paragraph">
                        <wp:posOffset>162560</wp:posOffset>
                      </wp:positionV>
                      <wp:extent cx="1615440" cy="1508760"/>
                      <wp:effectExtent l="0" t="0" r="22860" b="15240"/>
                      <wp:wrapNone/>
                      <wp:docPr id="36" name="Text Box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15440" cy="15087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FE7204C" w14:textId="0A539FDC" w:rsidR="005535BC" w:rsidRPr="00403427" w:rsidRDefault="005535BC" w:rsidP="005535B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03427">
                                    <w:rPr>
                                      <w:sz w:val="16"/>
                                      <w:szCs w:val="16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VELCRO HOOK 38MM</w:t>
                                  </w:r>
                                </w:p>
                                <w:p w14:paraId="60CF04A2" w14:textId="613BA505" w:rsidR="005535BC" w:rsidRPr="00403427" w:rsidRDefault="005535BC" w:rsidP="005535B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03427">
                                    <w:rPr>
                                      <w:sz w:val="16"/>
                                      <w:szCs w:val="16"/>
                                    </w:rPr>
                                    <w:t>Style Color: MCAM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/ TFP</w:t>
                                  </w:r>
                                </w:p>
                                <w:p w14:paraId="5A7714AD" w14:textId="27F11D20" w:rsidR="005535BC" w:rsidRPr="00403427" w:rsidRDefault="005535BC" w:rsidP="005535B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03427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CBK</w:t>
                                  </w:r>
                                </w:p>
                                <w:p w14:paraId="25610871" w14:textId="77777777" w:rsidR="005535BC" w:rsidRPr="00403427" w:rsidRDefault="005535BC" w:rsidP="005535B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03427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RG </w:t>
                                  </w:r>
                                </w:p>
                                <w:p w14:paraId="168D977E" w14:textId="77777777" w:rsidR="005535BC" w:rsidRPr="00403427" w:rsidRDefault="005535BC" w:rsidP="005535B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03427">
                                    <w:rPr>
                                      <w:sz w:val="16"/>
                                      <w:szCs w:val="16"/>
                                    </w:rPr>
                                    <w:t>RM Color: RG</w:t>
                                  </w:r>
                                </w:p>
                                <w:p w14:paraId="50F97857" w14:textId="77777777" w:rsidR="005535BC" w:rsidRPr="00403427" w:rsidRDefault="005535BC" w:rsidP="005535B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03427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BLACK </w:t>
                                  </w:r>
                                </w:p>
                                <w:p w14:paraId="0D8A8AF5" w14:textId="77777777" w:rsidR="005535BC" w:rsidRPr="005535BC" w:rsidRDefault="005535BC" w:rsidP="005535B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03427">
                                    <w:rPr>
                                      <w:sz w:val="16"/>
                                      <w:szCs w:val="16"/>
                                    </w:rPr>
                                    <w:t>RM Color: BLACK</w:t>
                                  </w:r>
                                </w:p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B042C0" id="Text Box 36" o:spid="_x0000_s1028" type="#_x0000_t202" style="position:absolute;margin-left:302.75pt;margin-top:12.8pt;width:127.2pt;height:118.8pt;z-index:25208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" fillcolor="white [3201]" strokeweight=".5pt">
                      <v:textbox>
                        <w:txbxContent>
                          <w:p w14:paraId="7FE7204C" w14:textId="0A539FDC" w:rsidR="005535BC" w:rsidRPr="00403427" w:rsidRDefault="005535BC" w:rsidP="005535B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403427">
                              <w:rPr>
                                <w:sz w:val="16"/>
                                <w:szCs w:val="16"/>
                              </w:rPr>
                              <w:t xml:space="preserve">Item: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VELCRO HOOK 38MM</w:t>
                            </w:r>
                          </w:p>
                          <w:p w14:paraId="60CF04A2" w14:textId="613BA505" w:rsidR="005535BC" w:rsidRPr="00403427" w:rsidRDefault="005535BC" w:rsidP="005535B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403427">
                              <w:rPr>
                                <w:sz w:val="16"/>
                                <w:szCs w:val="16"/>
                              </w:rPr>
                              <w:t>Style Color: MCAM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/ TFP</w:t>
                            </w:r>
                          </w:p>
                          <w:p w14:paraId="5A7714AD" w14:textId="27F11D20" w:rsidR="005535BC" w:rsidRPr="00403427" w:rsidRDefault="005535BC" w:rsidP="005535B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403427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CBK</w:t>
                            </w:r>
                          </w:p>
                          <w:p w14:paraId="25610871" w14:textId="77777777" w:rsidR="005535BC" w:rsidRPr="00403427" w:rsidRDefault="005535BC" w:rsidP="005535B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403427">
                              <w:rPr>
                                <w:sz w:val="16"/>
                                <w:szCs w:val="16"/>
                              </w:rPr>
                              <w:t xml:space="preserve">Style Color: RG </w:t>
                            </w:r>
                          </w:p>
                          <w:p w14:paraId="168D977E" w14:textId="77777777" w:rsidR="005535BC" w:rsidRPr="00403427" w:rsidRDefault="005535BC" w:rsidP="005535B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403427">
                              <w:rPr>
                                <w:sz w:val="16"/>
                                <w:szCs w:val="16"/>
                              </w:rPr>
                              <w:t>RM Color: RG</w:t>
                            </w:r>
                          </w:p>
                          <w:p w14:paraId="50F97857" w14:textId="77777777" w:rsidR="005535BC" w:rsidRPr="00403427" w:rsidRDefault="005535BC" w:rsidP="005535B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403427">
                              <w:rPr>
                                <w:sz w:val="16"/>
                                <w:szCs w:val="16"/>
                              </w:rPr>
                              <w:t xml:space="preserve">Style Color: BLACK </w:t>
                            </w:r>
                          </w:p>
                          <w:p w14:paraId="0D8A8AF5" w14:textId="77777777" w:rsidR="005535BC" w:rsidRPr="005535BC" w:rsidRDefault="005535BC" w:rsidP="005535B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403427">
                              <w:rPr>
                                <w:sz w:val="16"/>
                                <w:szCs w:val="16"/>
                              </w:rPr>
                              <w:t>RM Color: 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D6F9F">
              <w:rPr>
                <w:noProof/>
              </w:rPr>
              <w:drawing>
                <wp:anchor distT="0" distB="0" distL="114300" distR="114300" simplePos="0" relativeHeight="251991040" behindDoc="0" locked="0" layoutInCell="1" allowOverlap="1" wp14:anchorId="7F80B5C9" wp14:editId="3E7D734E">
                  <wp:simplePos x="0" y="0"/>
                  <wp:positionH relativeFrom="column">
                    <wp:posOffset>67310</wp:posOffset>
                  </wp:positionH>
                  <wp:positionV relativeFrom="paragraph">
                    <wp:posOffset>156845</wp:posOffset>
                  </wp:positionV>
                  <wp:extent cx="3076575" cy="1913984"/>
                  <wp:effectExtent l="0" t="0" r="0" b="0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6575" cy="1913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76185F56" w14:textId="77777777" w:rsidR="008B6319" w:rsidRDefault="008B6319" w:rsidP="00433A09"/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66283E" w:rsidRPr="00DE4BCC" w14:paraId="5A17D5B6" w14:textId="77777777" w:rsidTr="004D02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75E48038" w14:textId="0A3ADCDF" w:rsidR="0066283E" w:rsidRPr="00DE4BCC" w:rsidRDefault="0066283E" w:rsidP="004D0279">
            <w:pPr>
              <w:rPr>
                <w:color w:val="auto"/>
              </w:rPr>
            </w:pPr>
            <w:r>
              <w:rPr>
                <w:color w:val="auto"/>
                <w:sz w:val="20"/>
                <w:szCs w:val="22"/>
              </w:rPr>
              <w:lastRenderedPageBreak/>
              <w:t xml:space="preserve">Label </w:t>
            </w:r>
            <w:r w:rsidR="00390E98">
              <w:rPr>
                <w:color w:val="auto"/>
                <w:sz w:val="20"/>
                <w:szCs w:val="22"/>
              </w:rPr>
              <w:t>placement</w:t>
            </w:r>
          </w:p>
        </w:tc>
      </w:tr>
      <w:tr w:rsidR="0066283E" w:rsidRPr="00DE4BCC" w14:paraId="13D67415" w14:textId="77777777" w:rsidTr="008B6319">
        <w:trPr>
          <w:trHeight w:val="3467"/>
        </w:trPr>
        <w:tc>
          <w:tcPr>
            <w:tcW w:w="5000" w:type="pct"/>
          </w:tcPr>
          <w:p w14:paraId="2C535451" w14:textId="4562A4BC" w:rsidR="0066283E" w:rsidRPr="0066283E" w:rsidRDefault="00043C41" w:rsidP="00390E98">
            <w:pPr>
              <w:tabs>
                <w:tab w:val="left" w:pos="5175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7456A54C" wp14:editId="785B5C68">
                      <wp:simplePos x="0" y="0"/>
                      <wp:positionH relativeFrom="column">
                        <wp:posOffset>1438910</wp:posOffset>
                      </wp:positionH>
                      <wp:positionV relativeFrom="paragraph">
                        <wp:posOffset>945515</wp:posOffset>
                      </wp:positionV>
                      <wp:extent cx="2200275" cy="0"/>
                      <wp:effectExtent l="38100" t="76200" r="0" b="95250"/>
                      <wp:wrapNone/>
                      <wp:docPr id="2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2002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2BA152" id="Straight Arrow Connector 20" o:spid="_x0000_s1026" type="#_x0000_t32" style="position:absolute;margin-left:113.3pt;margin-top:74.45pt;width:173.25pt;height:0;flip:x;z-index:25199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6D6F9F">
              <w:rPr>
                <w:noProof/>
              </w:rPr>
              <w:drawing>
                <wp:anchor distT="0" distB="0" distL="114300" distR="114300" simplePos="0" relativeHeight="251993088" behindDoc="0" locked="0" layoutInCell="1" allowOverlap="1" wp14:anchorId="430018F1" wp14:editId="7BB80B22">
                  <wp:simplePos x="0" y="0"/>
                  <wp:positionH relativeFrom="column">
                    <wp:posOffset>127000</wp:posOffset>
                  </wp:positionH>
                  <wp:positionV relativeFrom="paragraph">
                    <wp:posOffset>121920</wp:posOffset>
                  </wp:positionV>
                  <wp:extent cx="3076575" cy="1913984"/>
                  <wp:effectExtent l="0" t="0" r="0" b="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6575" cy="1913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B63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2B334C1E" wp14:editId="234D6AC2">
                      <wp:simplePos x="0" y="0"/>
                      <wp:positionH relativeFrom="column">
                        <wp:posOffset>3772535</wp:posOffset>
                      </wp:positionH>
                      <wp:positionV relativeFrom="paragraph">
                        <wp:posOffset>707390</wp:posOffset>
                      </wp:positionV>
                      <wp:extent cx="1562100" cy="533400"/>
                      <wp:effectExtent l="0" t="0" r="19050" b="19050"/>
                      <wp:wrapNone/>
                      <wp:docPr id="43" name="Text Box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2100" cy="533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4A59213" w14:textId="1EB81364" w:rsidR="00390E98" w:rsidRDefault="00390E98">
                                  <w:r>
                                    <w:t xml:space="preserve">Attaching </w:t>
                                  </w:r>
                                  <w:r w:rsidR="008B6319">
                                    <w:t xml:space="preserve">as a </w:t>
                                  </w:r>
                                  <w:r w:rsidR="00043C41">
                                    <w:t>patch</w:t>
                                  </w:r>
                                  <w:r w:rsidR="008B6319">
                                    <w:t xml:space="preserve"> label </w:t>
                                  </w:r>
                                  <w:r w:rsidR="00043C41">
                                    <w:t>1cm below from 38mm hook Velcro edge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334C1E" id="Text Box 43" o:spid="_x0000_s1029" type="#_x0000_t202" style="position:absolute;margin-left:297.05pt;margin-top:55.7pt;width:123pt;height:42pt;z-index:251884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" fillcolor="white [3201]" strokeweight=".5pt">
                      <v:textbox>
                        <w:txbxContent>
                          <w:p w14:paraId="54A59213" w14:textId="1EB81364" w:rsidR="00390E98" w:rsidRDefault="00390E98">
                            <w:r>
                              <w:t xml:space="preserve">Attaching </w:t>
                            </w:r>
                            <w:r w:rsidR="008B6319">
                              <w:t xml:space="preserve">as a </w:t>
                            </w:r>
                            <w:r w:rsidR="00043C41">
                              <w:t>patch</w:t>
                            </w:r>
                            <w:r w:rsidR="008B6319">
                              <w:t xml:space="preserve"> label </w:t>
                            </w:r>
                            <w:r w:rsidR="00043C41">
                              <w:t>1cm below from 38mm hook Velcro edge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B58AD6D" w14:textId="2CB67C4E" w:rsidR="0066283E" w:rsidRDefault="0066283E" w:rsidP="0066283E"/>
    <w:tbl>
      <w:tblPr>
        <w:tblStyle w:val="InvoiceTable"/>
        <w:tblpPr w:leftFromText="180" w:rightFromText="180" w:vertAnchor="text" w:horzAnchor="margin" w:tblpY="-2"/>
        <w:tblW w:w="5000" w:type="pct"/>
        <w:tblLayout w:type="fixed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4B3C6F" w:rsidRPr="00DE4BCC" w14:paraId="5BCD2255" w14:textId="77777777" w:rsidTr="004B3C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47B3E7B7" w14:textId="19A6930B" w:rsidR="004B3C6F" w:rsidRPr="00DE4BCC" w:rsidRDefault="00040A91" w:rsidP="004D0279">
            <w:pPr>
              <w:rPr>
                <w:color w:val="auto"/>
              </w:rPr>
            </w:pPr>
            <w:r>
              <w:rPr>
                <w:color w:val="auto"/>
                <w:sz w:val="20"/>
                <w:szCs w:val="22"/>
              </w:rPr>
              <w:t>Label Artwork</w:t>
            </w:r>
          </w:p>
        </w:tc>
      </w:tr>
      <w:tr w:rsidR="002A705D" w:rsidRPr="00DE4BCC" w14:paraId="33B4DF5C" w14:textId="77777777" w:rsidTr="006D6036">
        <w:trPr>
          <w:trHeight w:val="8510"/>
        </w:trPr>
        <w:tc>
          <w:tcPr>
            <w:tcW w:w="5000" w:type="pct"/>
          </w:tcPr>
          <w:p w14:paraId="3558C26C" w14:textId="77777777" w:rsidR="002A705D" w:rsidRDefault="006D6036" w:rsidP="004D0279">
            <w:pPr>
              <w:rPr>
                <w:color w:val="auto"/>
                <w:sz w:val="20"/>
                <w:szCs w:val="22"/>
              </w:rPr>
            </w:pPr>
            <w:r w:rsidRPr="006D6036">
              <w:rPr>
                <w:noProof/>
                <w:color w:val="auto"/>
                <w:sz w:val="20"/>
                <w:szCs w:val="22"/>
              </w:rPr>
              <w:drawing>
                <wp:anchor distT="0" distB="0" distL="114300" distR="114300" simplePos="0" relativeHeight="252057600" behindDoc="1" locked="0" layoutInCell="1" allowOverlap="1" wp14:anchorId="15101721" wp14:editId="1FD7FCDC">
                  <wp:simplePos x="0" y="0"/>
                  <wp:positionH relativeFrom="column">
                    <wp:posOffset>2793365</wp:posOffset>
                  </wp:positionH>
                  <wp:positionV relativeFrom="paragraph">
                    <wp:posOffset>3134360</wp:posOffset>
                  </wp:positionV>
                  <wp:extent cx="2667000" cy="966470"/>
                  <wp:effectExtent l="0" t="0" r="0" b="508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0" cy="966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737F8" w:rsidRPr="008737F8">
              <w:rPr>
                <w:noProof/>
                <w:color w:val="auto"/>
                <w:sz w:val="20"/>
                <w:szCs w:val="22"/>
              </w:rPr>
              <w:drawing>
                <wp:anchor distT="0" distB="0" distL="114300" distR="114300" simplePos="0" relativeHeight="252056576" behindDoc="1" locked="0" layoutInCell="1" allowOverlap="1" wp14:anchorId="54E4BA4F" wp14:editId="1D22FD71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3119120</wp:posOffset>
                  </wp:positionV>
                  <wp:extent cx="2621280" cy="951865"/>
                  <wp:effectExtent l="0" t="0" r="7620" b="635"/>
                  <wp:wrapNone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1280" cy="951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737F8" w:rsidRPr="008737F8">
              <w:rPr>
                <w:noProof/>
                <w:color w:val="auto"/>
                <w:sz w:val="20"/>
                <w:szCs w:val="22"/>
              </w:rPr>
              <w:drawing>
                <wp:anchor distT="0" distB="0" distL="114300" distR="114300" simplePos="0" relativeHeight="252055552" behindDoc="1" locked="0" layoutInCell="1" allowOverlap="1" wp14:anchorId="0AACA195" wp14:editId="45DCAC89">
                  <wp:simplePos x="0" y="0"/>
                  <wp:positionH relativeFrom="column">
                    <wp:posOffset>2785745</wp:posOffset>
                  </wp:positionH>
                  <wp:positionV relativeFrom="paragraph">
                    <wp:posOffset>2127885</wp:posOffset>
                  </wp:positionV>
                  <wp:extent cx="2659380" cy="955675"/>
                  <wp:effectExtent l="0" t="0" r="7620" b="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9380" cy="955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5454A" w:rsidRPr="00E5454A">
              <w:rPr>
                <w:noProof/>
                <w:color w:val="auto"/>
                <w:sz w:val="20"/>
                <w:szCs w:val="22"/>
              </w:rPr>
              <w:drawing>
                <wp:anchor distT="0" distB="0" distL="114300" distR="114300" simplePos="0" relativeHeight="252054528" behindDoc="1" locked="0" layoutInCell="1" allowOverlap="1" wp14:anchorId="2AE0D286" wp14:editId="79739A69">
                  <wp:simplePos x="0" y="0"/>
                  <wp:positionH relativeFrom="column">
                    <wp:posOffset>-1482</wp:posOffset>
                  </wp:positionH>
                  <wp:positionV relativeFrom="paragraph">
                    <wp:posOffset>2120689</wp:posOffset>
                  </wp:positionV>
                  <wp:extent cx="2675255" cy="962660"/>
                  <wp:effectExtent l="0" t="0" r="0" b="889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5255" cy="962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5454A" w:rsidRPr="00E5454A">
              <w:rPr>
                <w:noProof/>
                <w:color w:val="auto"/>
                <w:sz w:val="20"/>
                <w:szCs w:val="22"/>
              </w:rPr>
              <w:drawing>
                <wp:anchor distT="0" distB="0" distL="114300" distR="114300" simplePos="0" relativeHeight="252053504" behindDoc="1" locked="0" layoutInCell="1" allowOverlap="1" wp14:anchorId="169A70AC" wp14:editId="60565F5F">
                  <wp:simplePos x="0" y="0"/>
                  <wp:positionH relativeFrom="column">
                    <wp:posOffset>2792519</wp:posOffset>
                  </wp:positionH>
                  <wp:positionV relativeFrom="paragraph">
                    <wp:posOffset>1073361</wp:posOffset>
                  </wp:positionV>
                  <wp:extent cx="2700655" cy="975360"/>
                  <wp:effectExtent l="0" t="0" r="4445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0655" cy="975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A705D" w:rsidRPr="002A705D">
              <w:rPr>
                <w:noProof/>
                <w:color w:val="auto"/>
                <w:sz w:val="20"/>
                <w:szCs w:val="22"/>
              </w:rPr>
              <w:drawing>
                <wp:anchor distT="0" distB="0" distL="114300" distR="114300" simplePos="0" relativeHeight="252052480" behindDoc="1" locked="0" layoutInCell="1" allowOverlap="1" wp14:anchorId="6515121A" wp14:editId="2A958319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1095375</wp:posOffset>
                  </wp:positionV>
                  <wp:extent cx="2649855" cy="95250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9855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A705D" w:rsidRPr="002A705D">
              <w:rPr>
                <w:noProof/>
                <w:color w:val="auto"/>
                <w:sz w:val="20"/>
                <w:szCs w:val="22"/>
              </w:rPr>
              <w:drawing>
                <wp:anchor distT="0" distB="0" distL="114300" distR="114300" simplePos="0" relativeHeight="252051456" behindDoc="1" locked="0" layoutInCell="1" allowOverlap="1" wp14:anchorId="278A9E77" wp14:editId="67588B6A">
                  <wp:simplePos x="0" y="0"/>
                  <wp:positionH relativeFrom="column">
                    <wp:posOffset>2783205</wp:posOffset>
                  </wp:positionH>
                  <wp:positionV relativeFrom="paragraph">
                    <wp:posOffset>54822</wp:posOffset>
                  </wp:positionV>
                  <wp:extent cx="2743200" cy="985033"/>
                  <wp:effectExtent l="0" t="0" r="0" b="5715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985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A705D" w:rsidRPr="002A705D">
              <w:rPr>
                <w:color w:val="auto"/>
                <w:sz w:val="20"/>
                <w:szCs w:val="22"/>
              </w:rPr>
              <w:t xml:space="preserve"> </w:t>
            </w:r>
            <w:r w:rsidR="002A705D">
              <w:rPr>
                <w:noProof/>
              </w:rPr>
              <w:t xml:space="preserve"> </w:t>
            </w:r>
            <w:r w:rsidR="002A705D" w:rsidRPr="002A705D">
              <w:rPr>
                <w:color w:val="auto"/>
                <w:sz w:val="20"/>
                <w:szCs w:val="22"/>
              </w:rPr>
              <w:t xml:space="preserve"> </w:t>
            </w:r>
            <w:r w:rsidR="00E5454A">
              <w:rPr>
                <w:noProof/>
              </w:rPr>
              <w:t xml:space="preserve"> </w:t>
            </w:r>
            <w:r w:rsidR="00E5454A" w:rsidRPr="00E5454A">
              <w:rPr>
                <w:color w:val="auto"/>
                <w:sz w:val="20"/>
                <w:szCs w:val="22"/>
              </w:rPr>
              <w:t xml:space="preserve"> </w:t>
            </w:r>
            <w:r w:rsidR="00E5454A">
              <w:rPr>
                <w:noProof/>
              </w:rPr>
              <w:t xml:space="preserve"> </w:t>
            </w:r>
            <w:r w:rsidR="00E5454A" w:rsidRPr="00E5454A">
              <w:rPr>
                <w:color w:val="auto"/>
                <w:sz w:val="20"/>
                <w:szCs w:val="22"/>
              </w:rPr>
              <w:t xml:space="preserve"> </w:t>
            </w:r>
            <w:r w:rsidR="002A705D" w:rsidRPr="002A705D">
              <w:rPr>
                <w:noProof/>
                <w:color w:val="auto"/>
                <w:sz w:val="20"/>
                <w:szCs w:val="22"/>
              </w:rPr>
              <w:drawing>
                <wp:anchor distT="0" distB="0" distL="114300" distR="114300" simplePos="0" relativeHeight="252050432" behindDoc="1" locked="0" layoutInCell="1" allowOverlap="1" wp14:anchorId="30ED499B" wp14:editId="7D091E6C">
                  <wp:simplePos x="0" y="0"/>
                  <wp:positionH relativeFrom="column">
                    <wp:posOffset>-1482</wp:posOffset>
                  </wp:positionH>
                  <wp:positionV relativeFrom="paragraph">
                    <wp:posOffset>71967</wp:posOffset>
                  </wp:positionV>
                  <wp:extent cx="2726743" cy="982133"/>
                  <wp:effectExtent l="0" t="0" r="0" b="889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6743" cy="9821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3C7A64B" w14:textId="77777777" w:rsidR="006D6036" w:rsidRPr="006D6036" w:rsidRDefault="006D6036" w:rsidP="006D6036">
            <w:pPr>
              <w:rPr>
                <w:sz w:val="20"/>
                <w:szCs w:val="22"/>
              </w:rPr>
            </w:pPr>
          </w:p>
          <w:p w14:paraId="59C6D9FD" w14:textId="77777777" w:rsidR="006D6036" w:rsidRPr="006D6036" w:rsidRDefault="006D6036" w:rsidP="006D6036">
            <w:pPr>
              <w:rPr>
                <w:sz w:val="20"/>
                <w:szCs w:val="22"/>
              </w:rPr>
            </w:pPr>
          </w:p>
          <w:p w14:paraId="37BC711B" w14:textId="77777777" w:rsidR="006D6036" w:rsidRPr="006D6036" w:rsidRDefault="006D6036" w:rsidP="006D6036">
            <w:pPr>
              <w:rPr>
                <w:sz w:val="20"/>
                <w:szCs w:val="22"/>
              </w:rPr>
            </w:pPr>
          </w:p>
          <w:p w14:paraId="201F24B7" w14:textId="77777777" w:rsidR="006D6036" w:rsidRPr="006D6036" w:rsidRDefault="006D6036" w:rsidP="006D6036">
            <w:pPr>
              <w:rPr>
                <w:sz w:val="20"/>
                <w:szCs w:val="22"/>
              </w:rPr>
            </w:pPr>
          </w:p>
          <w:p w14:paraId="0425F8FA" w14:textId="77777777" w:rsidR="006D6036" w:rsidRPr="006D6036" w:rsidRDefault="006D6036" w:rsidP="006D6036">
            <w:pPr>
              <w:rPr>
                <w:sz w:val="20"/>
                <w:szCs w:val="22"/>
              </w:rPr>
            </w:pPr>
          </w:p>
          <w:p w14:paraId="3DDD2D28" w14:textId="77777777" w:rsidR="006D6036" w:rsidRPr="006D6036" w:rsidRDefault="006D6036" w:rsidP="006D6036">
            <w:pPr>
              <w:rPr>
                <w:sz w:val="20"/>
                <w:szCs w:val="22"/>
              </w:rPr>
            </w:pPr>
          </w:p>
          <w:p w14:paraId="2BC2883F" w14:textId="77777777" w:rsidR="006D6036" w:rsidRPr="006D6036" w:rsidRDefault="006D6036" w:rsidP="006D6036">
            <w:pPr>
              <w:rPr>
                <w:sz w:val="20"/>
                <w:szCs w:val="22"/>
              </w:rPr>
            </w:pPr>
          </w:p>
          <w:p w14:paraId="3273C5FA" w14:textId="77777777" w:rsidR="006D6036" w:rsidRPr="006D6036" w:rsidRDefault="006D6036" w:rsidP="006D6036">
            <w:pPr>
              <w:rPr>
                <w:sz w:val="20"/>
                <w:szCs w:val="22"/>
              </w:rPr>
            </w:pPr>
          </w:p>
          <w:p w14:paraId="04170868" w14:textId="77777777" w:rsidR="006D6036" w:rsidRPr="006D6036" w:rsidRDefault="006D6036" w:rsidP="006D6036">
            <w:pPr>
              <w:rPr>
                <w:sz w:val="20"/>
                <w:szCs w:val="22"/>
              </w:rPr>
            </w:pPr>
          </w:p>
          <w:p w14:paraId="57A351F7" w14:textId="77777777" w:rsidR="006D6036" w:rsidRPr="006D6036" w:rsidRDefault="006D6036" w:rsidP="006D6036">
            <w:pPr>
              <w:rPr>
                <w:sz w:val="20"/>
                <w:szCs w:val="22"/>
              </w:rPr>
            </w:pPr>
          </w:p>
          <w:p w14:paraId="34D6430D" w14:textId="77777777" w:rsidR="006D6036" w:rsidRPr="006D6036" w:rsidRDefault="006D6036" w:rsidP="006D6036">
            <w:pPr>
              <w:rPr>
                <w:sz w:val="20"/>
                <w:szCs w:val="22"/>
              </w:rPr>
            </w:pPr>
          </w:p>
          <w:p w14:paraId="47ECBA78" w14:textId="77777777" w:rsidR="006D6036" w:rsidRPr="006D6036" w:rsidRDefault="006D6036" w:rsidP="006D6036">
            <w:pPr>
              <w:rPr>
                <w:sz w:val="20"/>
                <w:szCs w:val="22"/>
              </w:rPr>
            </w:pPr>
          </w:p>
          <w:p w14:paraId="0FE1FF2F" w14:textId="77777777" w:rsidR="006D6036" w:rsidRPr="006D6036" w:rsidRDefault="006D6036" w:rsidP="006D6036">
            <w:pPr>
              <w:rPr>
                <w:sz w:val="20"/>
                <w:szCs w:val="22"/>
              </w:rPr>
            </w:pPr>
          </w:p>
          <w:p w14:paraId="75720AA5" w14:textId="77777777" w:rsidR="006D6036" w:rsidRPr="006D6036" w:rsidRDefault="006D6036" w:rsidP="006D6036">
            <w:pPr>
              <w:rPr>
                <w:sz w:val="20"/>
                <w:szCs w:val="22"/>
              </w:rPr>
            </w:pPr>
          </w:p>
          <w:p w14:paraId="6F9F4591" w14:textId="77777777" w:rsidR="006D6036" w:rsidRDefault="006D6036" w:rsidP="006D6036">
            <w:pPr>
              <w:rPr>
                <w:color w:val="auto"/>
                <w:sz w:val="20"/>
                <w:szCs w:val="22"/>
              </w:rPr>
            </w:pPr>
          </w:p>
          <w:p w14:paraId="4E95200A" w14:textId="77777777" w:rsidR="006D6036" w:rsidRPr="006D6036" w:rsidRDefault="006D6036" w:rsidP="006D6036">
            <w:pPr>
              <w:rPr>
                <w:sz w:val="20"/>
                <w:szCs w:val="22"/>
              </w:rPr>
            </w:pPr>
          </w:p>
          <w:p w14:paraId="052F802F" w14:textId="77777777" w:rsidR="006D6036" w:rsidRDefault="006D6036" w:rsidP="006D6036">
            <w:pPr>
              <w:rPr>
                <w:color w:val="auto"/>
                <w:sz w:val="20"/>
                <w:szCs w:val="22"/>
              </w:rPr>
            </w:pPr>
          </w:p>
          <w:p w14:paraId="37DCFBCE" w14:textId="44DA1921" w:rsidR="006D6036" w:rsidRPr="006D6036" w:rsidRDefault="006D6036" w:rsidP="006D6036">
            <w:pPr>
              <w:rPr>
                <w:sz w:val="20"/>
                <w:szCs w:val="22"/>
              </w:rPr>
            </w:pPr>
            <w:r w:rsidRPr="006D6036">
              <w:rPr>
                <w:noProof/>
                <w:sz w:val="20"/>
                <w:szCs w:val="22"/>
              </w:rPr>
              <w:drawing>
                <wp:anchor distT="0" distB="0" distL="114300" distR="114300" simplePos="0" relativeHeight="252059648" behindDoc="1" locked="0" layoutInCell="1" allowOverlap="1" wp14:anchorId="7E02E518" wp14:editId="7C44C2D7">
                  <wp:simplePos x="0" y="0"/>
                  <wp:positionH relativeFrom="column">
                    <wp:posOffset>2824041</wp:posOffset>
                  </wp:positionH>
                  <wp:positionV relativeFrom="paragraph">
                    <wp:posOffset>93980</wp:posOffset>
                  </wp:positionV>
                  <wp:extent cx="2636520" cy="955746"/>
                  <wp:effectExtent l="0" t="0" r="0" b="0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6520" cy="9557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6D6036">
              <w:rPr>
                <w:noProof/>
                <w:sz w:val="20"/>
                <w:szCs w:val="22"/>
              </w:rPr>
              <w:drawing>
                <wp:anchor distT="0" distB="0" distL="114300" distR="114300" simplePos="0" relativeHeight="252058624" behindDoc="1" locked="0" layoutInCell="1" allowOverlap="1" wp14:anchorId="4568A210" wp14:editId="7FD014D8">
                  <wp:simplePos x="0" y="0"/>
                  <wp:positionH relativeFrom="column">
                    <wp:posOffset>-10459</wp:posOffset>
                  </wp:positionH>
                  <wp:positionV relativeFrom="paragraph">
                    <wp:posOffset>78740</wp:posOffset>
                  </wp:positionV>
                  <wp:extent cx="2644140" cy="953256"/>
                  <wp:effectExtent l="0" t="0" r="3810" b="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9532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27651665" w14:textId="65E490DC" w:rsidR="00040A91" w:rsidRDefault="00040A91" w:rsidP="0066283E"/>
    <w:tbl>
      <w:tblPr>
        <w:tblStyle w:val="InvoiceTable"/>
        <w:tblpPr w:leftFromText="180" w:rightFromText="180" w:vertAnchor="text" w:horzAnchor="margin" w:tblpY="-2"/>
        <w:tblW w:w="5000" w:type="pct"/>
        <w:tblLayout w:type="fixed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115FB4" w:rsidRPr="00DE4BCC" w14:paraId="0992506E" w14:textId="77777777" w:rsidTr="00352F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0FCEBF6C" w14:textId="2FBB8104" w:rsidR="00115FB4" w:rsidRPr="00DE4BCC" w:rsidRDefault="00B64E8C" w:rsidP="00352FD4">
            <w:pPr>
              <w:rPr>
                <w:color w:val="auto"/>
              </w:rPr>
            </w:pPr>
            <w:r>
              <w:rPr>
                <w:color w:val="auto"/>
                <w:sz w:val="20"/>
                <w:szCs w:val="22"/>
              </w:rPr>
              <w:lastRenderedPageBreak/>
              <w:t xml:space="preserve">Label </w:t>
            </w:r>
            <w:r w:rsidR="00115FB4">
              <w:rPr>
                <w:color w:val="auto"/>
                <w:sz w:val="20"/>
                <w:szCs w:val="22"/>
              </w:rPr>
              <w:t>Artwork</w:t>
            </w:r>
          </w:p>
        </w:tc>
      </w:tr>
      <w:tr w:rsidR="00B64E8C" w:rsidRPr="00DE4BCC" w14:paraId="57567A3B" w14:textId="77777777" w:rsidTr="00520B09">
        <w:trPr>
          <w:trHeight w:val="9053"/>
        </w:trPr>
        <w:tc>
          <w:tcPr>
            <w:tcW w:w="5000" w:type="pct"/>
          </w:tcPr>
          <w:p w14:paraId="0298F6D0" w14:textId="77777777" w:rsidR="00B64E8C" w:rsidRDefault="00B64E8C" w:rsidP="00352FD4">
            <w:pPr>
              <w:rPr>
                <w:color w:val="auto"/>
                <w:sz w:val="20"/>
                <w:szCs w:val="22"/>
              </w:rPr>
            </w:pPr>
            <w:r w:rsidRPr="00B64E8C">
              <w:rPr>
                <w:noProof/>
                <w:color w:val="auto"/>
                <w:sz w:val="20"/>
                <w:szCs w:val="22"/>
              </w:rPr>
              <w:drawing>
                <wp:anchor distT="0" distB="0" distL="114300" distR="114300" simplePos="0" relativeHeight="252075008" behindDoc="1" locked="0" layoutInCell="1" allowOverlap="1" wp14:anchorId="25B9C6D3" wp14:editId="300FBD10">
                  <wp:simplePos x="0" y="0"/>
                  <wp:positionH relativeFrom="column">
                    <wp:posOffset>50165</wp:posOffset>
                  </wp:positionH>
                  <wp:positionV relativeFrom="paragraph">
                    <wp:posOffset>2250440</wp:posOffset>
                  </wp:positionV>
                  <wp:extent cx="2718655" cy="985520"/>
                  <wp:effectExtent l="0" t="0" r="5715" b="5080"/>
                  <wp:wrapNone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8655" cy="985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B64E8C">
              <w:rPr>
                <w:noProof/>
                <w:color w:val="auto"/>
                <w:sz w:val="20"/>
                <w:szCs w:val="22"/>
              </w:rPr>
              <w:drawing>
                <wp:anchor distT="0" distB="0" distL="114300" distR="114300" simplePos="0" relativeHeight="252073984" behindDoc="1" locked="0" layoutInCell="1" allowOverlap="1" wp14:anchorId="7967D9F0" wp14:editId="76F559BC">
                  <wp:simplePos x="0" y="0"/>
                  <wp:positionH relativeFrom="column">
                    <wp:posOffset>2869565</wp:posOffset>
                  </wp:positionH>
                  <wp:positionV relativeFrom="paragraph">
                    <wp:posOffset>1160780</wp:posOffset>
                  </wp:positionV>
                  <wp:extent cx="2729865" cy="982655"/>
                  <wp:effectExtent l="0" t="0" r="0" b="8255"/>
                  <wp:wrapNone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9865" cy="982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B64E8C">
              <w:rPr>
                <w:noProof/>
                <w:color w:val="auto"/>
                <w:sz w:val="20"/>
                <w:szCs w:val="22"/>
              </w:rPr>
              <w:drawing>
                <wp:anchor distT="0" distB="0" distL="114300" distR="114300" simplePos="0" relativeHeight="252072960" behindDoc="1" locked="0" layoutInCell="1" allowOverlap="1" wp14:anchorId="17BB59DD" wp14:editId="0944BDDE">
                  <wp:simplePos x="0" y="0"/>
                  <wp:positionH relativeFrom="column">
                    <wp:posOffset>27305</wp:posOffset>
                  </wp:positionH>
                  <wp:positionV relativeFrom="paragraph">
                    <wp:posOffset>1168400</wp:posOffset>
                  </wp:positionV>
                  <wp:extent cx="2729865" cy="992596"/>
                  <wp:effectExtent l="0" t="0" r="0" b="0"/>
                  <wp:wrapNone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9865" cy="9925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B64E8C">
              <w:rPr>
                <w:noProof/>
                <w:color w:val="auto"/>
                <w:sz w:val="20"/>
                <w:szCs w:val="22"/>
              </w:rPr>
              <w:drawing>
                <wp:anchor distT="0" distB="0" distL="114300" distR="114300" simplePos="0" relativeHeight="252071936" behindDoc="1" locked="0" layoutInCell="1" allowOverlap="1" wp14:anchorId="3602268E" wp14:editId="62C9B4D5">
                  <wp:simplePos x="0" y="0"/>
                  <wp:positionH relativeFrom="column">
                    <wp:posOffset>2892425</wp:posOffset>
                  </wp:positionH>
                  <wp:positionV relativeFrom="paragraph">
                    <wp:posOffset>76200</wp:posOffset>
                  </wp:positionV>
                  <wp:extent cx="2720340" cy="986131"/>
                  <wp:effectExtent l="0" t="0" r="3810" b="5080"/>
                  <wp:wrapNone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0340" cy="9861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B64E8C">
              <w:rPr>
                <w:noProof/>
                <w:color w:val="auto"/>
                <w:sz w:val="20"/>
                <w:szCs w:val="22"/>
              </w:rPr>
              <w:drawing>
                <wp:anchor distT="0" distB="0" distL="114300" distR="114300" simplePos="0" relativeHeight="252070912" behindDoc="1" locked="0" layoutInCell="1" allowOverlap="1" wp14:anchorId="56B5E8A8" wp14:editId="140565BF">
                  <wp:simplePos x="0" y="0"/>
                  <wp:positionH relativeFrom="column">
                    <wp:posOffset>-3176</wp:posOffset>
                  </wp:positionH>
                  <wp:positionV relativeFrom="paragraph">
                    <wp:posOffset>78740</wp:posOffset>
                  </wp:positionV>
                  <wp:extent cx="2729931" cy="982980"/>
                  <wp:effectExtent l="0" t="0" r="0" b="7620"/>
                  <wp:wrapNone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5287" cy="984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26DE4ED" w14:textId="77777777" w:rsidR="00076435" w:rsidRPr="00076435" w:rsidRDefault="00076435" w:rsidP="00076435">
            <w:pPr>
              <w:rPr>
                <w:sz w:val="20"/>
                <w:szCs w:val="22"/>
              </w:rPr>
            </w:pPr>
          </w:p>
          <w:p w14:paraId="21AAB927" w14:textId="77777777" w:rsidR="00076435" w:rsidRPr="00076435" w:rsidRDefault="00076435" w:rsidP="00076435">
            <w:pPr>
              <w:rPr>
                <w:sz w:val="20"/>
                <w:szCs w:val="22"/>
              </w:rPr>
            </w:pPr>
          </w:p>
          <w:p w14:paraId="32F3424E" w14:textId="77777777" w:rsidR="00076435" w:rsidRPr="00076435" w:rsidRDefault="00076435" w:rsidP="00076435">
            <w:pPr>
              <w:rPr>
                <w:sz w:val="20"/>
                <w:szCs w:val="22"/>
              </w:rPr>
            </w:pPr>
          </w:p>
          <w:p w14:paraId="69E8756B" w14:textId="77777777" w:rsidR="00076435" w:rsidRPr="00076435" w:rsidRDefault="00076435" w:rsidP="00076435">
            <w:pPr>
              <w:rPr>
                <w:sz w:val="20"/>
                <w:szCs w:val="22"/>
              </w:rPr>
            </w:pPr>
          </w:p>
          <w:p w14:paraId="54F94B05" w14:textId="77777777" w:rsidR="00076435" w:rsidRPr="00076435" w:rsidRDefault="00076435" w:rsidP="00076435">
            <w:pPr>
              <w:rPr>
                <w:sz w:val="20"/>
                <w:szCs w:val="22"/>
              </w:rPr>
            </w:pPr>
          </w:p>
          <w:p w14:paraId="30EC8868" w14:textId="77777777" w:rsidR="00076435" w:rsidRPr="00076435" w:rsidRDefault="00076435" w:rsidP="00076435">
            <w:pPr>
              <w:rPr>
                <w:sz w:val="20"/>
                <w:szCs w:val="22"/>
              </w:rPr>
            </w:pPr>
          </w:p>
          <w:p w14:paraId="2C5FDF79" w14:textId="77777777" w:rsidR="00076435" w:rsidRPr="00076435" w:rsidRDefault="00076435" w:rsidP="00076435">
            <w:pPr>
              <w:rPr>
                <w:sz w:val="20"/>
                <w:szCs w:val="22"/>
              </w:rPr>
            </w:pPr>
          </w:p>
          <w:p w14:paraId="0D4A38C9" w14:textId="77777777" w:rsidR="00076435" w:rsidRPr="00076435" w:rsidRDefault="00076435" w:rsidP="00076435">
            <w:pPr>
              <w:rPr>
                <w:sz w:val="20"/>
                <w:szCs w:val="22"/>
              </w:rPr>
            </w:pPr>
          </w:p>
          <w:p w14:paraId="5A12FDCE" w14:textId="05C7313C" w:rsidR="00076435" w:rsidRPr="00076435" w:rsidRDefault="00076435" w:rsidP="00076435">
            <w:pPr>
              <w:rPr>
                <w:sz w:val="20"/>
                <w:szCs w:val="22"/>
              </w:rPr>
            </w:pPr>
            <w:r w:rsidRPr="00076435">
              <w:rPr>
                <w:noProof/>
                <w:sz w:val="20"/>
                <w:szCs w:val="22"/>
              </w:rPr>
              <w:drawing>
                <wp:anchor distT="0" distB="0" distL="114300" distR="114300" simplePos="0" relativeHeight="252099584" behindDoc="1" locked="0" layoutInCell="1" allowOverlap="1" wp14:anchorId="660A5EA0" wp14:editId="14C62B34">
                  <wp:simplePos x="0" y="0"/>
                  <wp:positionH relativeFrom="column">
                    <wp:posOffset>2869565</wp:posOffset>
                  </wp:positionH>
                  <wp:positionV relativeFrom="paragraph">
                    <wp:posOffset>158750</wp:posOffset>
                  </wp:positionV>
                  <wp:extent cx="2720340" cy="978026"/>
                  <wp:effectExtent l="0" t="0" r="3810" b="0"/>
                  <wp:wrapNone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0340" cy="978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871B6DC" w14:textId="24153C1D" w:rsidR="00076435" w:rsidRPr="00076435" w:rsidRDefault="00076435" w:rsidP="00076435">
            <w:pPr>
              <w:rPr>
                <w:sz w:val="20"/>
                <w:szCs w:val="22"/>
              </w:rPr>
            </w:pPr>
          </w:p>
          <w:p w14:paraId="1CECD35B" w14:textId="309DC2F5" w:rsidR="00076435" w:rsidRPr="00076435" w:rsidRDefault="00076435" w:rsidP="00076435">
            <w:pPr>
              <w:rPr>
                <w:sz w:val="20"/>
                <w:szCs w:val="22"/>
              </w:rPr>
            </w:pPr>
          </w:p>
          <w:p w14:paraId="5A1D80B0" w14:textId="36FB41D8" w:rsidR="00076435" w:rsidRDefault="00076435" w:rsidP="00076435">
            <w:pPr>
              <w:rPr>
                <w:color w:val="auto"/>
                <w:sz w:val="20"/>
                <w:szCs w:val="22"/>
              </w:rPr>
            </w:pPr>
          </w:p>
          <w:p w14:paraId="143B7F6C" w14:textId="76C937CE" w:rsidR="00076435" w:rsidRDefault="00076435" w:rsidP="00076435">
            <w:pPr>
              <w:rPr>
                <w:color w:val="auto"/>
                <w:sz w:val="20"/>
                <w:szCs w:val="22"/>
              </w:rPr>
            </w:pPr>
          </w:p>
          <w:p w14:paraId="532CE574" w14:textId="2DAA4642" w:rsidR="00076435" w:rsidRDefault="00076435" w:rsidP="00076435">
            <w:pPr>
              <w:rPr>
                <w:sz w:val="20"/>
                <w:szCs w:val="22"/>
              </w:rPr>
            </w:pPr>
            <w:r w:rsidRPr="00076435">
              <w:rPr>
                <w:noProof/>
                <w:sz w:val="20"/>
                <w:szCs w:val="22"/>
              </w:rPr>
              <w:drawing>
                <wp:anchor distT="0" distB="0" distL="114300" distR="114300" simplePos="0" relativeHeight="252101632" behindDoc="1" locked="0" layoutInCell="1" allowOverlap="1" wp14:anchorId="2F175E91" wp14:editId="079BCEF5">
                  <wp:simplePos x="0" y="0"/>
                  <wp:positionH relativeFrom="column">
                    <wp:posOffset>2853773</wp:posOffset>
                  </wp:positionH>
                  <wp:positionV relativeFrom="paragraph">
                    <wp:posOffset>137160</wp:posOffset>
                  </wp:positionV>
                  <wp:extent cx="2760345" cy="993627"/>
                  <wp:effectExtent l="0" t="0" r="1905" b="0"/>
                  <wp:wrapNone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0345" cy="993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076435">
              <w:rPr>
                <w:noProof/>
                <w:sz w:val="20"/>
                <w:szCs w:val="22"/>
              </w:rPr>
              <w:drawing>
                <wp:anchor distT="0" distB="0" distL="114300" distR="114300" simplePos="0" relativeHeight="252100608" behindDoc="1" locked="0" layoutInCell="1" allowOverlap="1" wp14:anchorId="65A7022D" wp14:editId="0C1E46A6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152400</wp:posOffset>
                  </wp:positionV>
                  <wp:extent cx="2766060" cy="995684"/>
                  <wp:effectExtent l="0" t="0" r="0" b="0"/>
                  <wp:wrapNone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6060" cy="9956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45E790C" w14:textId="0F6052C3" w:rsidR="00076435" w:rsidRPr="00076435" w:rsidRDefault="00076435" w:rsidP="00076435">
            <w:pPr>
              <w:rPr>
                <w:sz w:val="20"/>
                <w:szCs w:val="22"/>
              </w:rPr>
            </w:pPr>
            <w:r w:rsidRPr="00076435">
              <w:rPr>
                <w:noProof/>
                <w:sz w:val="20"/>
                <w:szCs w:val="22"/>
              </w:rPr>
              <w:drawing>
                <wp:anchor distT="0" distB="0" distL="114300" distR="114300" simplePos="0" relativeHeight="252103680" behindDoc="1" locked="0" layoutInCell="1" allowOverlap="1" wp14:anchorId="7D53C11A" wp14:editId="3733E214">
                  <wp:simplePos x="0" y="0"/>
                  <wp:positionH relativeFrom="column">
                    <wp:posOffset>2854325</wp:posOffset>
                  </wp:positionH>
                  <wp:positionV relativeFrom="paragraph">
                    <wp:posOffset>1027430</wp:posOffset>
                  </wp:positionV>
                  <wp:extent cx="2743200" cy="984428"/>
                  <wp:effectExtent l="0" t="0" r="0" b="6350"/>
                  <wp:wrapNone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9844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076435">
              <w:rPr>
                <w:noProof/>
                <w:sz w:val="20"/>
                <w:szCs w:val="22"/>
              </w:rPr>
              <w:drawing>
                <wp:anchor distT="0" distB="0" distL="114300" distR="114300" simplePos="0" relativeHeight="252102656" behindDoc="1" locked="0" layoutInCell="1" allowOverlap="1" wp14:anchorId="32FFDCA2" wp14:editId="664129CB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1010920</wp:posOffset>
                  </wp:positionV>
                  <wp:extent cx="2766060" cy="1012274"/>
                  <wp:effectExtent l="0" t="0" r="0" b="0"/>
                  <wp:wrapNone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981"/>
                          <a:stretch/>
                        </pic:blipFill>
                        <pic:spPr bwMode="auto">
                          <a:xfrm>
                            <a:off x="0" y="0"/>
                            <a:ext cx="2766060" cy="101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0C963CE3" w14:textId="7B9F1DE4" w:rsidR="00115FB4" w:rsidRDefault="00115FB4" w:rsidP="00115FB4"/>
    <w:tbl>
      <w:tblPr>
        <w:tblStyle w:val="InvoiceTable"/>
        <w:tblpPr w:leftFromText="180" w:rightFromText="180" w:vertAnchor="text" w:horzAnchor="margin" w:tblpY="-2"/>
        <w:tblW w:w="5000" w:type="pct"/>
        <w:tblLayout w:type="fixed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4A0312" w:rsidRPr="00DE4BCC" w14:paraId="00D4AB48" w14:textId="77777777" w:rsidTr="004673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1739007E" w14:textId="77777777" w:rsidR="004A0312" w:rsidRPr="00DE4BCC" w:rsidRDefault="004A0312" w:rsidP="004673C4">
            <w:pPr>
              <w:rPr>
                <w:color w:val="auto"/>
              </w:rPr>
            </w:pPr>
            <w:r>
              <w:rPr>
                <w:color w:val="auto"/>
                <w:sz w:val="20"/>
                <w:szCs w:val="22"/>
              </w:rPr>
              <w:lastRenderedPageBreak/>
              <w:t>Sticker Artwork</w:t>
            </w:r>
          </w:p>
        </w:tc>
      </w:tr>
      <w:tr w:rsidR="004A0312" w:rsidRPr="00DE4BCC" w14:paraId="2E8B97FB" w14:textId="77777777" w:rsidTr="000878C4">
        <w:trPr>
          <w:trHeight w:val="11483"/>
        </w:trPr>
        <w:tc>
          <w:tcPr>
            <w:tcW w:w="5000" w:type="pct"/>
          </w:tcPr>
          <w:p w14:paraId="0D954735" w14:textId="5F4B51D0" w:rsidR="000A4E34" w:rsidRDefault="000A4E34" w:rsidP="000A4E34">
            <w:pPr>
              <w:pStyle w:val="NormalWeb"/>
            </w:pPr>
            <w:r>
              <w:rPr>
                <w:noProof/>
              </w:rPr>
              <w:drawing>
                <wp:anchor distT="0" distB="0" distL="114300" distR="114300" simplePos="0" relativeHeight="252085248" behindDoc="1" locked="0" layoutInCell="1" allowOverlap="1" wp14:anchorId="0F3CCF5B" wp14:editId="79D5967F">
                  <wp:simplePos x="0" y="0"/>
                  <wp:positionH relativeFrom="column">
                    <wp:posOffset>2976245</wp:posOffset>
                  </wp:positionH>
                  <wp:positionV relativeFrom="paragraph">
                    <wp:posOffset>67310</wp:posOffset>
                  </wp:positionV>
                  <wp:extent cx="2696845" cy="1353185"/>
                  <wp:effectExtent l="0" t="0" r="8255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6845" cy="1353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84224" behindDoc="1" locked="0" layoutInCell="1" allowOverlap="1" wp14:anchorId="58714C9F" wp14:editId="492A9E3C">
                  <wp:simplePos x="0" y="0"/>
                  <wp:positionH relativeFrom="column">
                    <wp:posOffset>95885</wp:posOffset>
                  </wp:positionH>
                  <wp:positionV relativeFrom="paragraph">
                    <wp:posOffset>59690</wp:posOffset>
                  </wp:positionV>
                  <wp:extent cx="2703175" cy="1356360"/>
                  <wp:effectExtent l="0" t="0" r="254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3175" cy="1356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AEB8664" w14:textId="00826A6E" w:rsidR="000A4E34" w:rsidRDefault="000A4E34" w:rsidP="000A4E34">
            <w:pPr>
              <w:pStyle w:val="NormalWeb"/>
            </w:pPr>
          </w:p>
          <w:p w14:paraId="16A06A28" w14:textId="41F564E2" w:rsidR="000A4E34" w:rsidRDefault="000A4E34" w:rsidP="000A4E34">
            <w:pPr>
              <w:pStyle w:val="NormalWeb"/>
            </w:pPr>
          </w:p>
          <w:p w14:paraId="0217819B" w14:textId="6326C691" w:rsidR="000A4E34" w:rsidRDefault="000A4E34" w:rsidP="000A4E34">
            <w:pPr>
              <w:pStyle w:val="NormalWeb"/>
            </w:pPr>
          </w:p>
          <w:p w14:paraId="7F4E822A" w14:textId="742139D8" w:rsidR="004A0312" w:rsidRDefault="000A4E34" w:rsidP="004673C4">
            <w:pPr>
              <w:rPr>
                <w:color w:val="auto"/>
                <w:sz w:val="20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2087296" behindDoc="1" locked="0" layoutInCell="1" allowOverlap="1" wp14:anchorId="48E130BC" wp14:editId="3C67F514">
                  <wp:simplePos x="0" y="0"/>
                  <wp:positionH relativeFrom="column">
                    <wp:posOffset>2953385</wp:posOffset>
                  </wp:positionH>
                  <wp:positionV relativeFrom="paragraph">
                    <wp:posOffset>41910</wp:posOffset>
                  </wp:positionV>
                  <wp:extent cx="2712720" cy="1361150"/>
                  <wp:effectExtent l="0" t="0" r="0" b="0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2720" cy="136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86272" behindDoc="1" locked="0" layoutInCell="1" allowOverlap="1" wp14:anchorId="2D1EEE15" wp14:editId="73958619">
                  <wp:simplePos x="0" y="0"/>
                  <wp:positionH relativeFrom="column">
                    <wp:posOffset>96563</wp:posOffset>
                  </wp:positionH>
                  <wp:positionV relativeFrom="paragraph">
                    <wp:posOffset>45720</wp:posOffset>
                  </wp:positionV>
                  <wp:extent cx="2710180" cy="1359875"/>
                  <wp:effectExtent l="0" t="0" r="0" b="0"/>
                  <wp:wrapNone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0180" cy="135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41697F2" w14:textId="77777777" w:rsidR="000A4E34" w:rsidRPr="000A4E34" w:rsidRDefault="000A4E34" w:rsidP="000A4E34">
            <w:pPr>
              <w:rPr>
                <w:sz w:val="20"/>
                <w:szCs w:val="22"/>
              </w:rPr>
            </w:pPr>
          </w:p>
          <w:p w14:paraId="22EE5122" w14:textId="77777777" w:rsidR="000A4E34" w:rsidRPr="000A4E34" w:rsidRDefault="000A4E34" w:rsidP="000A4E34">
            <w:pPr>
              <w:rPr>
                <w:sz w:val="20"/>
                <w:szCs w:val="22"/>
              </w:rPr>
            </w:pPr>
          </w:p>
          <w:p w14:paraId="63623DAC" w14:textId="77777777" w:rsidR="000A4E34" w:rsidRPr="000A4E34" w:rsidRDefault="000A4E34" w:rsidP="000A4E34">
            <w:pPr>
              <w:rPr>
                <w:sz w:val="20"/>
                <w:szCs w:val="22"/>
              </w:rPr>
            </w:pPr>
          </w:p>
          <w:p w14:paraId="469360BF" w14:textId="77777777" w:rsidR="000A4E34" w:rsidRPr="000A4E34" w:rsidRDefault="000A4E34" w:rsidP="000A4E34">
            <w:pPr>
              <w:rPr>
                <w:sz w:val="20"/>
                <w:szCs w:val="22"/>
              </w:rPr>
            </w:pPr>
          </w:p>
          <w:p w14:paraId="7859BBC0" w14:textId="77777777" w:rsidR="000A4E34" w:rsidRDefault="000A4E34" w:rsidP="000A4E34">
            <w:pPr>
              <w:rPr>
                <w:color w:val="auto"/>
                <w:sz w:val="20"/>
                <w:szCs w:val="22"/>
              </w:rPr>
            </w:pPr>
          </w:p>
          <w:p w14:paraId="31C2E188" w14:textId="7131423E" w:rsidR="000A4E34" w:rsidRDefault="000A4E34" w:rsidP="000A4E34">
            <w:pPr>
              <w:rPr>
                <w:color w:val="auto"/>
                <w:sz w:val="20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2089344" behindDoc="1" locked="0" layoutInCell="1" allowOverlap="1" wp14:anchorId="5CA0573E" wp14:editId="690AEE77">
                  <wp:simplePos x="0" y="0"/>
                  <wp:positionH relativeFrom="column">
                    <wp:posOffset>2938145</wp:posOffset>
                  </wp:positionH>
                  <wp:positionV relativeFrom="paragraph">
                    <wp:posOffset>114300</wp:posOffset>
                  </wp:positionV>
                  <wp:extent cx="2703174" cy="1356360"/>
                  <wp:effectExtent l="0" t="0" r="2540" b="0"/>
                  <wp:wrapNone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3174" cy="1356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88320" behindDoc="1" locked="0" layoutInCell="1" allowOverlap="1" wp14:anchorId="40614897" wp14:editId="4F66F432">
                  <wp:simplePos x="0" y="0"/>
                  <wp:positionH relativeFrom="column">
                    <wp:posOffset>80645</wp:posOffset>
                  </wp:positionH>
                  <wp:positionV relativeFrom="paragraph">
                    <wp:posOffset>118745</wp:posOffset>
                  </wp:positionV>
                  <wp:extent cx="2718361" cy="1363980"/>
                  <wp:effectExtent l="0" t="0" r="6350" b="7620"/>
                  <wp:wrapNone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8361" cy="1363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E3FDA57" w14:textId="5325EE3B" w:rsidR="000A4E34" w:rsidRDefault="000A4E34" w:rsidP="000A4E34">
            <w:pPr>
              <w:pStyle w:val="NormalWeb"/>
            </w:pPr>
          </w:p>
          <w:p w14:paraId="6F2A8FBC" w14:textId="528960B3" w:rsidR="000A4E34" w:rsidRDefault="000A4E34" w:rsidP="000A4E34">
            <w:pPr>
              <w:pStyle w:val="NormalWeb"/>
            </w:pPr>
          </w:p>
          <w:p w14:paraId="79CECA55" w14:textId="77777777" w:rsidR="000A4E34" w:rsidRDefault="000A4E34" w:rsidP="000A4E34">
            <w:pPr>
              <w:rPr>
                <w:sz w:val="20"/>
                <w:szCs w:val="22"/>
              </w:rPr>
            </w:pPr>
          </w:p>
          <w:p w14:paraId="2E4A546F" w14:textId="77777777" w:rsidR="006971B2" w:rsidRDefault="006971B2" w:rsidP="006971B2">
            <w:pPr>
              <w:rPr>
                <w:sz w:val="20"/>
                <w:szCs w:val="22"/>
              </w:rPr>
            </w:pPr>
          </w:p>
          <w:p w14:paraId="7D2DE708" w14:textId="71635207" w:rsidR="006971B2" w:rsidRDefault="006971B2" w:rsidP="006971B2">
            <w:pPr>
              <w:pStyle w:val="NormalWeb"/>
            </w:pPr>
            <w:r>
              <w:rPr>
                <w:noProof/>
              </w:rPr>
              <w:drawing>
                <wp:anchor distT="0" distB="0" distL="114300" distR="114300" simplePos="0" relativeHeight="252105728" behindDoc="1" locked="0" layoutInCell="1" allowOverlap="1" wp14:anchorId="25A66865" wp14:editId="32C04A95">
                  <wp:simplePos x="0" y="0"/>
                  <wp:positionH relativeFrom="column">
                    <wp:posOffset>2915285</wp:posOffset>
                  </wp:positionH>
                  <wp:positionV relativeFrom="paragraph">
                    <wp:posOffset>102870</wp:posOffset>
                  </wp:positionV>
                  <wp:extent cx="2743200" cy="1376443"/>
                  <wp:effectExtent l="0" t="0" r="0" b="0"/>
                  <wp:wrapNone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3764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04704" behindDoc="1" locked="0" layoutInCell="1" allowOverlap="1" wp14:anchorId="43ADCA12" wp14:editId="4A295F95">
                  <wp:simplePos x="0" y="0"/>
                  <wp:positionH relativeFrom="column">
                    <wp:posOffset>73025</wp:posOffset>
                  </wp:positionH>
                  <wp:positionV relativeFrom="paragraph">
                    <wp:posOffset>102870</wp:posOffset>
                  </wp:positionV>
                  <wp:extent cx="2743200" cy="1376443"/>
                  <wp:effectExtent l="0" t="0" r="0" b="0"/>
                  <wp:wrapNone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3764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BFFBFBB" w14:textId="1499F547" w:rsidR="006971B2" w:rsidRDefault="006971B2" w:rsidP="006971B2">
            <w:pPr>
              <w:pStyle w:val="NormalWeb"/>
            </w:pPr>
          </w:p>
          <w:p w14:paraId="0D14DCC0" w14:textId="1FDB264D" w:rsidR="006971B2" w:rsidRDefault="006971B2" w:rsidP="006971B2">
            <w:pPr>
              <w:rPr>
                <w:sz w:val="20"/>
                <w:szCs w:val="22"/>
              </w:rPr>
            </w:pPr>
          </w:p>
          <w:p w14:paraId="701D1CEC" w14:textId="1C46891B" w:rsidR="006971B2" w:rsidRPr="006971B2" w:rsidRDefault="006971B2" w:rsidP="006971B2">
            <w:pPr>
              <w:rPr>
                <w:sz w:val="20"/>
                <w:szCs w:val="22"/>
              </w:rPr>
            </w:pPr>
          </w:p>
          <w:p w14:paraId="2246E784" w14:textId="7F9E1791" w:rsidR="006971B2" w:rsidRDefault="006971B2" w:rsidP="006971B2">
            <w:pPr>
              <w:rPr>
                <w:sz w:val="20"/>
                <w:szCs w:val="22"/>
              </w:rPr>
            </w:pPr>
          </w:p>
          <w:p w14:paraId="776047A1" w14:textId="67302A8D" w:rsidR="006971B2" w:rsidRDefault="000878C4" w:rsidP="006971B2">
            <w:pPr>
              <w:pStyle w:val="NormalWeb"/>
            </w:pPr>
            <w:r>
              <w:rPr>
                <w:noProof/>
              </w:rPr>
              <w:drawing>
                <wp:anchor distT="0" distB="0" distL="114300" distR="114300" simplePos="0" relativeHeight="252107776" behindDoc="1" locked="0" layoutInCell="1" allowOverlap="1" wp14:anchorId="3637694D" wp14:editId="4AD30C69">
                  <wp:simplePos x="0" y="0"/>
                  <wp:positionH relativeFrom="column">
                    <wp:posOffset>2924175</wp:posOffset>
                  </wp:positionH>
                  <wp:positionV relativeFrom="paragraph">
                    <wp:posOffset>76200</wp:posOffset>
                  </wp:positionV>
                  <wp:extent cx="2749040" cy="1379220"/>
                  <wp:effectExtent l="0" t="0" r="0" b="0"/>
                  <wp:wrapNone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9040" cy="1379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971B2">
              <w:rPr>
                <w:noProof/>
              </w:rPr>
              <w:drawing>
                <wp:anchor distT="0" distB="0" distL="114300" distR="114300" simplePos="0" relativeHeight="252106752" behindDoc="1" locked="0" layoutInCell="1" allowOverlap="1" wp14:anchorId="0D9DBCCA" wp14:editId="7AF7E40C">
                  <wp:simplePos x="0" y="0"/>
                  <wp:positionH relativeFrom="column">
                    <wp:posOffset>95885</wp:posOffset>
                  </wp:positionH>
                  <wp:positionV relativeFrom="paragraph">
                    <wp:posOffset>76200</wp:posOffset>
                  </wp:positionV>
                  <wp:extent cx="2718362" cy="1363980"/>
                  <wp:effectExtent l="0" t="0" r="6350" b="7620"/>
                  <wp:wrapNone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8362" cy="1363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9BBA3E6" w14:textId="16A8690C" w:rsidR="006971B2" w:rsidRPr="006971B2" w:rsidRDefault="006971B2" w:rsidP="006971B2">
            <w:pPr>
              <w:rPr>
                <w:sz w:val="20"/>
                <w:szCs w:val="22"/>
              </w:rPr>
            </w:pPr>
          </w:p>
        </w:tc>
      </w:tr>
    </w:tbl>
    <w:p w14:paraId="06CF702A" w14:textId="0E3D77F8" w:rsidR="000878C4" w:rsidRDefault="000878C4" w:rsidP="000878C4">
      <w:pPr>
        <w:pStyle w:val="NormalWeb"/>
      </w:pPr>
    </w:p>
    <w:p w14:paraId="2F946811" w14:textId="3218DEF7" w:rsidR="006D6036" w:rsidRDefault="006D6036"/>
    <w:tbl>
      <w:tblPr>
        <w:tblStyle w:val="InvoiceTable"/>
        <w:tblpPr w:leftFromText="180" w:rightFromText="180" w:vertAnchor="text" w:horzAnchor="margin" w:tblpY="-2"/>
        <w:tblW w:w="5000" w:type="pct"/>
        <w:tblLayout w:type="fixed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6D6036" w:rsidRPr="00DE4BCC" w14:paraId="2EA708E9" w14:textId="77777777" w:rsidTr="005844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328EE2FE" w14:textId="77777777" w:rsidR="006D6036" w:rsidRPr="00DE4BCC" w:rsidRDefault="006D6036" w:rsidP="005844D0">
            <w:pPr>
              <w:rPr>
                <w:color w:val="auto"/>
              </w:rPr>
            </w:pPr>
            <w:r>
              <w:rPr>
                <w:color w:val="auto"/>
                <w:sz w:val="20"/>
                <w:szCs w:val="22"/>
              </w:rPr>
              <w:lastRenderedPageBreak/>
              <w:t>Sticker Artwork</w:t>
            </w:r>
          </w:p>
        </w:tc>
      </w:tr>
      <w:tr w:rsidR="004A0312" w:rsidRPr="00DE4BCC" w14:paraId="7DFF7604" w14:textId="77777777" w:rsidTr="00FB54DF">
        <w:trPr>
          <w:trHeight w:val="11393"/>
        </w:trPr>
        <w:tc>
          <w:tcPr>
            <w:tcW w:w="5000" w:type="pct"/>
          </w:tcPr>
          <w:p w14:paraId="602EB697" w14:textId="4687323C" w:rsidR="000A4E34" w:rsidRDefault="000A4E34" w:rsidP="000A4E34">
            <w:pPr>
              <w:pStyle w:val="NormalWeb"/>
            </w:pPr>
            <w:r>
              <w:rPr>
                <w:noProof/>
              </w:rPr>
              <w:drawing>
                <wp:anchor distT="0" distB="0" distL="114300" distR="114300" simplePos="0" relativeHeight="252091392" behindDoc="1" locked="0" layoutInCell="1" allowOverlap="1" wp14:anchorId="4E31E588" wp14:editId="58EAC6FB">
                  <wp:simplePos x="0" y="0"/>
                  <wp:positionH relativeFrom="column">
                    <wp:posOffset>2900045</wp:posOffset>
                  </wp:positionH>
                  <wp:positionV relativeFrom="paragraph">
                    <wp:posOffset>63500</wp:posOffset>
                  </wp:positionV>
                  <wp:extent cx="2718361" cy="1363980"/>
                  <wp:effectExtent l="0" t="0" r="6350" b="7620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8361" cy="1363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90368" behindDoc="1" locked="0" layoutInCell="1" allowOverlap="1" wp14:anchorId="713A2F1F" wp14:editId="61951CF5">
                  <wp:simplePos x="0" y="0"/>
                  <wp:positionH relativeFrom="column">
                    <wp:posOffset>80645</wp:posOffset>
                  </wp:positionH>
                  <wp:positionV relativeFrom="paragraph">
                    <wp:posOffset>63500</wp:posOffset>
                  </wp:positionV>
                  <wp:extent cx="2703174" cy="1356360"/>
                  <wp:effectExtent l="0" t="0" r="2540" b="0"/>
                  <wp:wrapNone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3174" cy="1356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B3F7BD4" w14:textId="33BF21FA" w:rsidR="000A4E34" w:rsidRDefault="000A4E34" w:rsidP="000A4E34">
            <w:pPr>
              <w:pStyle w:val="NormalWeb"/>
            </w:pPr>
          </w:p>
          <w:p w14:paraId="2FD1E795" w14:textId="77777777" w:rsidR="004A0312" w:rsidRDefault="004A0312" w:rsidP="005844D0">
            <w:pPr>
              <w:rPr>
                <w:color w:val="auto"/>
                <w:sz w:val="20"/>
                <w:szCs w:val="22"/>
              </w:rPr>
            </w:pPr>
          </w:p>
          <w:p w14:paraId="79177969" w14:textId="77777777" w:rsidR="000A4E34" w:rsidRPr="000A4E34" w:rsidRDefault="000A4E34" w:rsidP="000A4E34">
            <w:pPr>
              <w:rPr>
                <w:sz w:val="20"/>
                <w:szCs w:val="22"/>
              </w:rPr>
            </w:pPr>
          </w:p>
          <w:p w14:paraId="66104245" w14:textId="75BB6972" w:rsidR="000A4E34" w:rsidRDefault="000A4E34" w:rsidP="000A4E34">
            <w:pPr>
              <w:rPr>
                <w:color w:val="auto"/>
                <w:sz w:val="20"/>
                <w:szCs w:val="22"/>
              </w:rPr>
            </w:pPr>
          </w:p>
          <w:p w14:paraId="51FF6FD4" w14:textId="49603FCF" w:rsidR="00FB54DF" w:rsidRDefault="00FB54DF" w:rsidP="00FB54DF">
            <w:pPr>
              <w:pStyle w:val="NormalWeb"/>
            </w:pPr>
            <w:r>
              <w:rPr>
                <w:noProof/>
              </w:rPr>
              <w:drawing>
                <wp:anchor distT="0" distB="0" distL="114300" distR="114300" simplePos="0" relativeHeight="252092416" behindDoc="1" locked="0" layoutInCell="1" allowOverlap="1" wp14:anchorId="244898EF" wp14:editId="7EB40136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105410</wp:posOffset>
                  </wp:positionV>
                  <wp:extent cx="2687988" cy="1348740"/>
                  <wp:effectExtent l="0" t="0" r="0" b="381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7988" cy="1348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93440" behindDoc="1" locked="0" layoutInCell="1" allowOverlap="1" wp14:anchorId="371F9763" wp14:editId="695FFA33">
                  <wp:simplePos x="0" y="0"/>
                  <wp:positionH relativeFrom="column">
                    <wp:posOffset>2929890</wp:posOffset>
                  </wp:positionH>
                  <wp:positionV relativeFrom="paragraph">
                    <wp:posOffset>123190</wp:posOffset>
                  </wp:positionV>
                  <wp:extent cx="2687988" cy="1348740"/>
                  <wp:effectExtent l="0" t="0" r="0" b="381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7988" cy="1348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01FC6A5" w14:textId="73ACDB26" w:rsidR="000A4E34" w:rsidRDefault="000A4E34" w:rsidP="000A4E34">
            <w:pPr>
              <w:pStyle w:val="NormalWeb"/>
            </w:pPr>
          </w:p>
          <w:p w14:paraId="0663C660" w14:textId="008E7A60" w:rsidR="000A4E34" w:rsidRDefault="000A4E34" w:rsidP="000A4E34">
            <w:pPr>
              <w:rPr>
                <w:sz w:val="20"/>
                <w:szCs w:val="22"/>
              </w:rPr>
            </w:pPr>
          </w:p>
          <w:p w14:paraId="78501C7D" w14:textId="501DC2A9" w:rsidR="00FB54DF" w:rsidRPr="00FB54DF" w:rsidRDefault="00FB54DF" w:rsidP="00FB54DF">
            <w:pPr>
              <w:rPr>
                <w:sz w:val="20"/>
                <w:szCs w:val="22"/>
              </w:rPr>
            </w:pPr>
          </w:p>
          <w:p w14:paraId="2A0DCEA6" w14:textId="28DC26F6" w:rsidR="00FB54DF" w:rsidRDefault="00FB54DF" w:rsidP="00FB54DF">
            <w:pPr>
              <w:rPr>
                <w:sz w:val="20"/>
                <w:szCs w:val="22"/>
              </w:rPr>
            </w:pPr>
          </w:p>
          <w:p w14:paraId="45263B7A" w14:textId="326C62D1" w:rsidR="00FB54DF" w:rsidRDefault="00FB54DF" w:rsidP="00FB54DF">
            <w:pPr>
              <w:pStyle w:val="NormalWeb"/>
            </w:pPr>
            <w:r>
              <w:rPr>
                <w:noProof/>
              </w:rPr>
              <w:drawing>
                <wp:anchor distT="0" distB="0" distL="114300" distR="114300" simplePos="0" relativeHeight="252095488" behindDoc="1" locked="0" layoutInCell="1" allowOverlap="1" wp14:anchorId="7EB65F32" wp14:editId="701648F8">
                  <wp:simplePos x="0" y="0"/>
                  <wp:positionH relativeFrom="column">
                    <wp:posOffset>2915285</wp:posOffset>
                  </wp:positionH>
                  <wp:positionV relativeFrom="paragraph">
                    <wp:posOffset>50800</wp:posOffset>
                  </wp:positionV>
                  <wp:extent cx="2682240" cy="1345856"/>
                  <wp:effectExtent l="0" t="0" r="3810" b="6985"/>
                  <wp:wrapNone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2240" cy="1345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94464" behindDoc="1" locked="0" layoutInCell="1" allowOverlap="1" wp14:anchorId="125AEC41" wp14:editId="16769E1C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43180</wp:posOffset>
                  </wp:positionV>
                  <wp:extent cx="2642429" cy="1325880"/>
                  <wp:effectExtent l="0" t="0" r="5715" b="7620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2429" cy="1325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A4B4E44" w14:textId="01679A3D" w:rsidR="00FB54DF" w:rsidRDefault="00FB54DF" w:rsidP="00FB54DF">
            <w:pPr>
              <w:rPr>
                <w:sz w:val="20"/>
                <w:szCs w:val="22"/>
              </w:rPr>
            </w:pPr>
          </w:p>
          <w:p w14:paraId="3668FA1A" w14:textId="20B8B186" w:rsidR="00FB54DF" w:rsidRPr="00FB54DF" w:rsidRDefault="00FB54DF" w:rsidP="00FB54DF">
            <w:pPr>
              <w:rPr>
                <w:sz w:val="20"/>
                <w:szCs w:val="22"/>
              </w:rPr>
            </w:pPr>
          </w:p>
          <w:p w14:paraId="29D362B9" w14:textId="294644E0" w:rsidR="00FB54DF" w:rsidRPr="00FB54DF" w:rsidRDefault="00FB54DF" w:rsidP="00FB54DF">
            <w:pPr>
              <w:rPr>
                <w:sz w:val="20"/>
                <w:szCs w:val="22"/>
              </w:rPr>
            </w:pPr>
          </w:p>
          <w:p w14:paraId="7E66AB46" w14:textId="0101C41C" w:rsidR="00FB54DF" w:rsidRDefault="00FB54DF" w:rsidP="00FB54DF">
            <w:pPr>
              <w:rPr>
                <w:sz w:val="20"/>
                <w:szCs w:val="22"/>
              </w:rPr>
            </w:pPr>
          </w:p>
          <w:p w14:paraId="6A325D35" w14:textId="563E5817" w:rsidR="00FB54DF" w:rsidRDefault="00FB54DF" w:rsidP="00FB54DF">
            <w:pPr>
              <w:pStyle w:val="NormalWeb"/>
            </w:pPr>
            <w:r>
              <w:rPr>
                <w:noProof/>
              </w:rPr>
              <w:drawing>
                <wp:anchor distT="0" distB="0" distL="114300" distR="114300" simplePos="0" relativeHeight="252097536" behindDoc="1" locked="0" layoutInCell="1" allowOverlap="1" wp14:anchorId="30DBD357" wp14:editId="15777EEA">
                  <wp:simplePos x="0" y="0"/>
                  <wp:positionH relativeFrom="column">
                    <wp:posOffset>2915285</wp:posOffset>
                  </wp:positionH>
                  <wp:positionV relativeFrom="paragraph">
                    <wp:posOffset>109220</wp:posOffset>
                  </wp:positionV>
                  <wp:extent cx="2718361" cy="1363980"/>
                  <wp:effectExtent l="0" t="0" r="6350" b="7620"/>
                  <wp:wrapNone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8361" cy="1363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96512" behindDoc="1" locked="0" layoutInCell="1" allowOverlap="1" wp14:anchorId="311ABF87" wp14:editId="05C2D19E">
                  <wp:simplePos x="0" y="0"/>
                  <wp:positionH relativeFrom="column">
                    <wp:posOffset>73025</wp:posOffset>
                  </wp:positionH>
                  <wp:positionV relativeFrom="paragraph">
                    <wp:posOffset>101600</wp:posOffset>
                  </wp:positionV>
                  <wp:extent cx="2687988" cy="1348740"/>
                  <wp:effectExtent l="0" t="0" r="0" b="3810"/>
                  <wp:wrapNone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7988" cy="1348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56F0BB5" w14:textId="5F59B278" w:rsidR="00FB54DF" w:rsidRDefault="00FB54DF" w:rsidP="00FB54DF">
            <w:pPr>
              <w:pStyle w:val="NormalWeb"/>
            </w:pPr>
          </w:p>
          <w:p w14:paraId="26D43CF4" w14:textId="77777777" w:rsidR="00FB54DF" w:rsidRDefault="00FB54DF" w:rsidP="00FB54DF">
            <w:pPr>
              <w:rPr>
                <w:sz w:val="20"/>
                <w:szCs w:val="22"/>
              </w:rPr>
            </w:pPr>
          </w:p>
          <w:p w14:paraId="413F8F8E" w14:textId="5E2E373D" w:rsidR="00FB54DF" w:rsidRPr="00FB54DF" w:rsidRDefault="00FB54DF" w:rsidP="00FB54DF">
            <w:pPr>
              <w:rPr>
                <w:sz w:val="20"/>
                <w:szCs w:val="22"/>
              </w:rPr>
            </w:pPr>
          </w:p>
          <w:p w14:paraId="6178B908" w14:textId="67DFE911" w:rsidR="00FB54DF" w:rsidRDefault="00FB54DF" w:rsidP="00FB54DF">
            <w:pPr>
              <w:rPr>
                <w:sz w:val="20"/>
                <w:szCs w:val="22"/>
              </w:rPr>
            </w:pPr>
          </w:p>
          <w:p w14:paraId="05704CD5" w14:textId="13FD119D" w:rsidR="00FB54DF" w:rsidRDefault="000878C4" w:rsidP="00FB54DF">
            <w:pPr>
              <w:pStyle w:val="NormalWeb"/>
            </w:pPr>
            <w:r>
              <w:rPr>
                <w:noProof/>
              </w:rPr>
              <w:drawing>
                <wp:anchor distT="0" distB="0" distL="114300" distR="114300" simplePos="0" relativeHeight="252108800" behindDoc="1" locked="0" layoutInCell="1" allowOverlap="1" wp14:anchorId="0E195807" wp14:editId="73DE6B2F">
                  <wp:simplePos x="0" y="0"/>
                  <wp:positionH relativeFrom="column">
                    <wp:posOffset>2900045</wp:posOffset>
                  </wp:positionH>
                  <wp:positionV relativeFrom="paragraph">
                    <wp:posOffset>29210</wp:posOffset>
                  </wp:positionV>
                  <wp:extent cx="2733040" cy="1371346"/>
                  <wp:effectExtent l="0" t="0" r="0" b="635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8207" cy="13739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B54DF">
              <w:rPr>
                <w:noProof/>
              </w:rPr>
              <w:drawing>
                <wp:anchor distT="0" distB="0" distL="114300" distR="114300" simplePos="0" relativeHeight="252098560" behindDoc="1" locked="0" layoutInCell="1" allowOverlap="1" wp14:anchorId="29218176" wp14:editId="62C86095">
                  <wp:simplePos x="0" y="0"/>
                  <wp:positionH relativeFrom="column">
                    <wp:posOffset>73025</wp:posOffset>
                  </wp:positionH>
                  <wp:positionV relativeFrom="paragraph">
                    <wp:posOffset>52070</wp:posOffset>
                  </wp:positionV>
                  <wp:extent cx="2672803" cy="1341120"/>
                  <wp:effectExtent l="0" t="0" r="0" b="0"/>
                  <wp:wrapNone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013" cy="1342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  <w:p w14:paraId="7D52C521" w14:textId="736F1EC7" w:rsidR="000878C4" w:rsidRDefault="000878C4" w:rsidP="000878C4">
            <w:pPr>
              <w:pStyle w:val="NormalWeb"/>
            </w:pPr>
          </w:p>
          <w:p w14:paraId="7C47817B" w14:textId="75E11061" w:rsidR="00FB54DF" w:rsidRDefault="00FB54DF" w:rsidP="00FB54DF">
            <w:pPr>
              <w:pStyle w:val="NormalWeb"/>
            </w:pPr>
          </w:p>
          <w:p w14:paraId="3AA8EFAC" w14:textId="6389729E" w:rsidR="00FB54DF" w:rsidRPr="00FB54DF" w:rsidRDefault="00FB54DF" w:rsidP="00FB54DF">
            <w:pPr>
              <w:tabs>
                <w:tab w:val="left" w:pos="1800"/>
              </w:tabs>
              <w:rPr>
                <w:sz w:val="20"/>
                <w:szCs w:val="22"/>
              </w:rPr>
            </w:pPr>
          </w:p>
        </w:tc>
      </w:tr>
    </w:tbl>
    <w:p w14:paraId="4101556B" w14:textId="14F82D67" w:rsidR="00115FB4" w:rsidRPr="00115FB4" w:rsidRDefault="00115FB4" w:rsidP="00115FB4"/>
    <w:sectPr w:rsidR="00115FB4" w:rsidRPr="00115FB4" w:rsidSect="007E3D23">
      <w:footerReference w:type="default" r:id="rId54"/>
      <w:pgSz w:w="12240" w:h="15840" w:code="1"/>
      <w:pgMar w:top="108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39766" w14:textId="77777777" w:rsidR="0099707E" w:rsidRDefault="0099707E">
      <w:pPr>
        <w:spacing w:after="0"/>
      </w:pPr>
      <w:r>
        <w:separator/>
      </w:r>
    </w:p>
  </w:endnote>
  <w:endnote w:type="continuationSeparator" w:id="0">
    <w:p w14:paraId="03FE0FF3" w14:textId="77777777" w:rsidR="0099707E" w:rsidRDefault="009970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154D" w14:textId="77777777" w:rsidR="00147208" w:rsidRPr="00147208" w:rsidRDefault="00147208" w:rsidP="00147208">
    <w:pPr>
      <w:pStyle w:val="Footer"/>
      <w:jc w:val="left"/>
    </w:pPr>
    <w:r w:rsidRPr="00147208">
      <w:fldChar w:fldCharType="begin"/>
    </w:r>
    <w:r w:rsidRPr="00147208">
      <w:instrText xml:space="preserve"> PAGE   \* MERGEFORMAT </w:instrText>
    </w:r>
    <w:r w:rsidRPr="00147208">
      <w:fldChar w:fldCharType="separate"/>
    </w:r>
    <w:r w:rsidRPr="00147208">
      <w:t>2</w:t>
    </w:r>
    <w:r w:rsidRPr="0014720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D006B" w14:textId="77777777" w:rsidR="0099707E" w:rsidRDefault="0099707E">
      <w:pPr>
        <w:spacing w:after="0"/>
      </w:pPr>
      <w:r>
        <w:separator/>
      </w:r>
    </w:p>
  </w:footnote>
  <w:footnote w:type="continuationSeparator" w:id="0">
    <w:p w14:paraId="4EB2FC10" w14:textId="77777777" w:rsidR="0099707E" w:rsidRDefault="009970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8D8F4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57E5D71"/>
    <w:multiLevelType w:val="hybridMultilevel"/>
    <w:tmpl w:val="BFBE56B6"/>
    <w:lvl w:ilvl="0" w:tplc="DF622CE6">
      <w:start w:val="1"/>
      <w:numFmt w:val="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CC"/>
    <w:rsid w:val="00010101"/>
    <w:rsid w:val="0003476B"/>
    <w:rsid w:val="00040A91"/>
    <w:rsid w:val="00043C41"/>
    <w:rsid w:val="00047818"/>
    <w:rsid w:val="00051B06"/>
    <w:rsid w:val="000671E5"/>
    <w:rsid w:val="000677DA"/>
    <w:rsid w:val="00072EDB"/>
    <w:rsid w:val="00076435"/>
    <w:rsid w:val="000878C4"/>
    <w:rsid w:val="000A13CF"/>
    <w:rsid w:val="000A37A8"/>
    <w:rsid w:val="000A4E34"/>
    <w:rsid w:val="000B1457"/>
    <w:rsid w:val="000D37AE"/>
    <w:rsid w:val="000E45E2"/>
    <w:rsid w:val="000E5146"/>
    <w:rsid w:val="000E7BA5"/>
    <w:rsid w:val="00104C24"/>
    <w:rsid w:val="00115FB4"/>
    <w:rsid w:val="00136E3C"/>
    <w:rsid w:val="00147208"/>
    <w:rsid w:val="00155384"/>
    <w:rsid w:val="0018603C"/>
    <w:rsid w:val="001B7B38"/>
    <w:rsid w:val="001C1013"/>
    <w:rsid w:val="001D0C6A"/>
    <w:rsid w:val="001E2728"/>
    <w:rsid w:val="001E5C8E"/>
    <w:rsid w:val="00200CAC"/>
    <w:rsid w:val="00223B8D"/>
    <w:rsid w:val="00255734"/>
    <w:rsid w:val="002750DA"/>
    <w:rsid w:val="0028638D"/>
    <w:rsid w:val="0029442A"/>
    <w:rsid w:val="002A2DA1"/>
    <w:rsid w:val="002A4407"/>
    <w:rsid w:val="002A705D"/>
    <w:rsid w:val="002C64F0"/>
    <w:rsid w:val="002C6EAE"/>
    <w:rsid w:val="00304ECC"/>
    <w:rsid w:val="00335B41"/>
    <w:rsid w:val="003366D8"/>
    <w:rsid w:val="00371D00"/>
    <w:rsid w:val="00390E98"/>
    <w:rsid w:val="003C192B"/>
    <w:rsid w:val="003C2460"/>
    <w:rsid w:val="003C256A"/>
    <w:rsid w:val="003E2F5B"/>
    <w:rsid w:val="00433A09"/>
    <w:rsid w:val="004342C2"/>
    <w:rsid w:val="0043766B"/>
    <w:rsid w:val="00437F9D"/>
    <w:rsid w:val="00451E2E"/>
    <w:rsid w:val="004652E5"/>
    <w:rsid w:val="004954AB"/>
    <w:rsid w:val="004A0312"/>
    <w:rsid w:val="004A7424"/>
    <w:rsid w:val="004B3C6F"/>
    <w:rsid w:val="004C306F"/>
    <w:rsid w:val="004C30E4"/>
    <w:rsid w:val="004C34EC"/>
    <w:rsid w:val="004C726C"/>
    <w:rsid w:val="004D24EB"/>
    <w:rsid w:val="004D342A"/>
    <w:rsid w:val="004E0B40"/>
    <w:rsid w:val="004E55D7"/>
    <w:rsid w:val="005076EA"/>
    <w:rsid w:val="00520B09"/>
    <w:rsid w:val="00547A73"/>
    <w:rsid w:val="005535BC"/>
    <w:rsid w:val="00553DF6"/>
    <w:rsid w:val="00575A98"/>
    <w:rsid w:val="00591137"/>
    <w:rsid w:val="00593696"/>
    <w:rsid w:val="005A5EC2"/>
    <w:rsid w:val="005C2CF2"/>
    <w:rsid w:val="005E0731"/>
    <w:rsid w:val="005E118E"/>
    <w:rsid w:val="005E4A3B"/>
    <w:rsid w:val="0060423E"/>
    <w:rsid w:val="00633D7A"/>
    <w:rsid w:val="006433F3"/>
    <w:rsid w:val="00650B59"/>
    <w:rsid w:val="00651957"/>
    <w:rsid w:val="0065347E"/>
    <w:rsid w:val="0066283E"/>
    <w:rsid w:val="00664C5D"/>
    <w:rsid w:val="00685BAD"/>
    <w:rsid w:val="006971B2"/>
    <w:rsid w:val="006C0E50"/>
    <w:rsid w:val="006D6036"/>
    <w:rsid w:val="006D6A3A"/>
    <w:rsid w:val="006D6F9F"/>
    <w:rsid w:val="006F24EC"/>
    <w:rsid w:val="00711EBF"/>
    <w:rsid w:val="007265C0"/>
    <w:rsid w:val="00735CF9"/>
    <w:rsid w:val="00747E46"/>
    <w:rsid w:val="00797D0E"/>
    <w:rsid w:val="007A209A"/>
    <w:rsid w:val="007B0C03"/>
    <w:rsid w:val="007B56EE"/>
    <w:rsid w:val="007C1E31"/>
    <w:rsid w:val="007E1496"/>
    <w:rsid w:val="007E23EC"/>
    <w:rsid w:val="007E3D23"/>
    <w:rsid w:val="007F39F8"/>
    <w:rsid w:val="007F74A6"/>
    <w:rsid w:val="00814C0A"/>
    <w:rsid w:val="0082049A"/>
    <w:rsid w:val="00822753"/>
    <w:rsid w:val="00822957"/>
    <w:rsid w:val="0083292E"/>
    <w:rsid w:val="0083363F"/>
    <w:rsid w:val="008675B2"/>
    <w:rsid w:val="00871E7A"/>
    <w:rsid w:val="008737F8"/>
    <w:rsid w:val="00874856"/>
    <w:rsid w:val="00894FA0"/>
    <w:rsid w:val="0089773C"/>
    <w:rsid w:val="008B6319"/>
    <w:rsid w:val="009306DF"/>
    <w:rsid w:val="009365F7"/>
    <w:rsid w:val="009665C3"/>
    <w:rsid w:val="00985466"/>
    <w:rsid w:val="00994A93"/>
    <w:rsid w:val="0099707E"/>
    <w:rsid w:val="009F0E8D"/>
    <w:rsid w:val="00A0372A"/>
    <w:rsid w:val="00A16E92"/>
    <w:rsid w:val="00A31AC1"/>
    <w:rsid w:val="00A33C84"/>
    <w:rsid w:val="00A347E5"/>
    <w:rsid w:val="00A453DD"/>
    <w:rsid w:val="00A55C26"/>
    <w:rsid w:val="00A56B70"/>
    <w:rsid w:val="00A60AC1"/>
    <w:rsid w:val="00A8011E"/>
    <w:rsid w:val="00A835B2"/>
    <w:rsid w:val="00A9050A"/>
    <w:rsid w:val="00AB4E7B"/>
    <w:rsid w:val="00AC250E"/>
    <w:rsid w:val="00AD0350"/>
    <w:rsid w:val="00AE1A48"/>
    <w:rsid w:val="00AF3C61"/>
    <w:rsid w:val="00B11297"/>
    <w:rsid w:val="00B445DD"/>
    <w:rsid w:val="00B46BAB"/>
    <w:rsid w:val="00B63763"/>
    <w:rsid w:val="00B64E8C"/>
    <w:rsid w:val="00B65B11"/>
    <w:rsid w:val="00B8674E"/>
    <w:rsid w:val="00B8707A"/>
    <w:rsid w:val="00BA4210"/>
    <w:rsid w:val="00BB351C"/>
    <w:rsid w:val="00BE0ECD"/>
    <w:rsid w:val="00BF6A62"/>
    <w:rsid w:val="00C066BC"/>
    <w:rsid w:val="00C40912"/>
    <w:rsid w:val="00C4369C"/>
    <w:rsid w:val="00C61612"/>
    <w:rsid w:val="00C7576A"/>
    <w:rsid w:val="00C8670E"/>
    <w:rsid w:val="00C8732B"/>
    <w:rsid w:val="00CA528F"/>
    <w:rsid w:val="00CB4DFD"/>
    <w:rsid w:val="00CB64C6"/>
    <w:rsid w:val="00CC2B24"/>
    <w:rsid w:val="00CC7C62"/>
    <w:rsid w:val="00CF00C0"/>
    <w:rsid w:val="00CF4FDC"/>
    <w:rsid w:val="00D3176E"/>
    <w:rsid w:val="00D336B6"/>
    <w:rsid w:val="00D43F71"/>
    <w:rsid w:val="00D44742"/>
    <w:rsid w:val="00D454BA"/>
    <w:rsid w:val="00D776E0"/>
    <w:rsid w:val="00D97F3C"/>
    <w:rsid w:val="00DC2E1D"/>
    <w:rsid w:val="00DE1CEE"/>
    <w:rsid w:val="00DE4BCC"/>
    <w:rsid w:val="00DF2291"/>
    <w:rsid w:val="00DF38F3"/>
    <w:rsid w:val="00E40E81"/>
    <w:rsid w:val="00E501EB"/>
    <w:rsid w:val="00E5454A"/>
    <w:rsid w:val="00E815EB"/>
    <w:rsid w:val="00E91C1C"/>
    <w:rsid w:val="00E95727"/>
    <w:rsid w:val="00EA73BB"/>
    <w:rsid w:val="00EB7B91"/>
    <w:rsid w:val="00EC4D84"/>
    <w:rsid w:val="00EC52D1"/>
    <w:rsid w:val="00EC5B0C"/>
    <w:rsid w:val="00EE40D9"/>
    <w:rsid w:val="00F07EAE"/>
    <w:rsid w:val="00F245C1"/>
    <w:rsid w:val="00F32334"/>
    <w:rsid w:val="00F33D62"/>
    <w:rsid w:val="00F37692"/>
    <w:rsid w:val="00F43F80"/>
    <w:rsid w:val="00F51E42"/>
    <w:rsid w:val="00F900BE"/>
    <w:rsid w:val="00FA4FCB"/>
    <w:rsid w:val="00FA5EFB"/>
    <w:rsid w:val="00FA5F14"/>
    <w:rsid w:val="00FB54DF"/>
    <w:rsid w:val="00FC09D4"/>
    <w:rsid w:val="00FC13FD"/>
    <w:rsid w:val="00FE6166"/>
    <w:rsid w:val="00FF6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4E5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404040" w:themeColor="text1" w:themeTint="BF"/>
        <w:kern w:val="2"/>
        <w:sz w:val="18"/>
        <w:lang w:val="en-US" w:eastAsia="ja-JP" w:bidi="ar-SA"/>
        <w14:ligatures w14:val="standard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312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600" w:after="240"/>
      <w:outlineLvl w:val="0"/>
    </w:pPr>
    <w:rPr>
      <w:b/>
      <w:bCs/>
      <w:caps/>
      <w:color w:val="1F4E79" w:themeColor="accent1" w:themeShade="80"/>
      <w:kern w:val="0"/>
      <w:sz w:val="28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120"/>
      <w:outlineLvl w:val="1"/>
    </w:pPr>
    <w:rPr>
      <w:b/>
      <w:bCs/>
      <w:color w:val="5B9BD5" w:themeColor="accent1"/>
      <w:kern w:val="0"/>
      <w:sz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3"/>
    <w:qFormat/>
    <w:rsid w:val="00147208"/>
    <w:pPr>
      <w:numPr>
        <w:ilvl w:val="1"/>
      </w:numPr>
      <w:spacing w:before="80" w:after="0" w:line="280" w:lineRule="exact"/>
    </w:pPr>
    <w:rPr>
      <w:b/>
      <w:bCs/>
      <w:color w:val="2E74B5" w:themeColor="accent1" w:themeShade="BF"/>
      <w:kern w:val="0"/>
      <w:sz w:val="24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3"/>
    <w:rsid w:val="00147208"/>
    <w:rPr>
      <w:b/>
      <w:bCs/>
      <w:color w:val="2E74B5" w:themeColor="accent1" w:themeShade="BF"/>
      <w:kern w:val="0"/>
      <w:sz w:val="24"/>
      <w14:ligatures w14:val="none"/>
    </w:rPr>
  </w:style>
  <w:style w:type="paragraph" w:styleId="Title">
    <w:name w:val="Title"/>
    <w:basedOn w:val="Normal"/>
    <w:next w:val="Normal"/>
    <w:link w:val="TitleChar"/>
    <w:uiPriority w:val="2"/>
    <w:qFormat/>
    <w:rsid w:val="005C2CF2"/>
    <w:pPr>
      <w:spacing w:after="0" w:line="420" w:lineRule="exact"/>
    </w:pPr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character" w:customStyle="1" w:styleId="TitleChar">
    <w:name w:val="Title Char"/>
    <w:basedOn w:val="DefaultParagraphFont"/>
    <w:link w:val="Title"/>
    <w:uiPriority w:val="2"/>
    <w:rsid w:val="005C2CF2"/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table" w:customStyle="1" w:styleId="InvoiceTable">
    <w:name w:val="Invoice Table"/>
    <w:basedOn w:val="TableNormal"/>
    <w:uiPriority w:val="99"/>
    <w:rsid w:val="00147208"/>
    <w:pPr>
      <w:spacing w:before="120" w:after="120"/>
    </w:pPr>
    <w:rPr>
      <w:kern w:val="0"/>
      <w14:ligatures w14:val="none"/>
    </w:r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pPr>
        <w:wordWrap/>
        <w:jc w:val="right"/>
      </w:pPr>
      <w:rPr>
        <w:b/>
        <w:color w:val="auto"/>
      </w:rPr>
      <w:tblPr/>
      <w:tcPr>
        <w:shd w:val="clear" w:color="auto" w:fill="9CC2E5" w:themeFill="accent1" w:themeFillTint="99"/>
      </w:tcPr>
    </w:tblStyle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InvoiceHeading">
    <w:name w:val="Invoice Heading"/>
    <w:basedOn w:val="Normal"/>
    <w:next w:val="Normal"/>
    <w:uiPriority w:val="2"/>
    <w:qFormat/>
    <w:pPr>
      <w:spacing w:before="600" w:after="240"/>
    </w:pPr>
    <w:rPr>
      <w:b/>
      <w:bCs/>
      <w:caps/>
      <w:color w:val="1F4E79" w:themeColor="accent1" w:themeShade="80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Pr>
      <w:b/>
      <w:bCs/>
      <w:caps/>
      <w:color w:val="1F4E79" w:themeColor="accent1" w:themeShade="80"/>
      <w:kern w:val="0"/>
      <w:sz w:val="2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color w:val="5B9BD5" w:themeColor="accent1"/>
      <w:kern w:val="0"/>
      <w:sz w:val="24"/>
      <w14:ligatures w14:val="none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Heading">
    <w:name w:val="Form Heading"/>
    <w:basedOn w:val="Normal"/>
    <w:uiPriority w:val="2"/>
    <w:qFormat/>
    <w:pPr>
      <w:spacing w:after="120"/>
    </w:pPr>
    <w:rPr>
      <w:b/>
      <w:bCs/>
    </w:rPr>
  </w:style>
  <w:style w:type="paragraph" w:customStyle="1" w:styleId="FormText">
    <w:name w:val="Form Text"/>
    <w:basedOn w:val="Normal"/>
    <w:uiPriority w:val="2"/>
    <w:qFormat/>
    <w:pPr>
      <w:spacing w:after="1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00" w:after="0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paragraph" w:styleId="Closing">
    <w:name w:val="Closing"/>
    <w:basedOn w:val="Normal"/>
    <w:link w:val="ClosingChar"/>
    <w:uiPriority w:val="4"/>
    <w:unhideWhenUsed/>
    <w:qFormat/>
    <w:rsid w:val="00147208"/>
    <w:pPr>
      <w:spacing w:before="360" w:after="120"/>
    </w:pPr>
    <w:rPr>
      <w:b/>
      <w:bCs/>
      <w:color w:val="2E74B5" w:themeColor="accent1" w:themeShade="BF"/>
      <w:sz w:val="24"/>
    </w:rPr>
  </w:style>
  <w:style w:type="character" w:customStyle="1" w:styleId="ClosingChar">
    <w:name w:val="Closing Char"/>
    <w:basedOn w:val="DefaultParagraphFont"/>
    <w:link w:val="Closing"/>
    <w:uiPriority w:val="4"/>
    <w:rsid w:val="00147208"/>
    <w:rPr>
      <w:b/>
      <w:bCs/>
      <w:color w:val="2E74B5" w:themeColor="accent1" w:themeShade="BF"/>
      <w:sz w:val="24"/>
    </w:rPr>
  </w:style>
  <w:style w:type="paragraph" w:customStyle="1" w:styleId="Organization">
    <w:name w:val="Organization"/>
    <w:basedOn w:val="Normal"/>
    <w:next w:val="Normal"/>
    <w:uiPriority w:val="4"/>
    <w:qFormat/>
    <w:rsid w:val="00591137"/>
    <w:pPr>
      <w:spacing w:before="840" w:after="0" w:line="288" w:lineRule="auto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styleId="Strong">
    <w:name w:val="Strong"/>
    <w:basedOn w:val="DefaultParagraphFont"/>
    <w:uiPriority w:val="2"/>
    <w:unhideWhenUsed/>
    <w:qFormat/>
    <w:rPr>
      <w:b w:val="0"/>
      <w:bCs w:val="0"/>
      <w:color w:val="5B9BD5" w:themeColor="accent1"/>
    </w:rPr>
  </w:style>
  <w:style w:type="paragraph" w:customStyle="1" w:styleId="ContactInfo">
    <w:name w:val="Contact Info"/>
    <w:basedOn w:val="Normal"/>
    <w:uiPriority w:val="4"/>
    <w:qFormat/>
    <w:pPr>
      <w:spacing w:before="40" w:after="0"/>
    </w:pPr>
  </w:style>
  <w:style w:type="table" w:styleId="GridTable6Colorful-Accent1">
    <w:name w:val="Grid Table 6 Colorful Accent 1"/>
    <w:basedOn w:val="TableNormal"/>
    <w:uiPriority w:val="51"/>
    <w:rsid w:val="004D24EB"/>
    <w:pPr>
      <w:spacing w:after="0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PlainTable1">
    <w:name w:val="Plain Table 1"/>
    <w:basedOn w:val="TableNormal"/>
    <w:uiPriority w:val="41"/>
    <w:rsid w:val="004B3C6F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4">
    <w:name w:val="Plain Table 4"/>
    <w:basedOn w:val="TableNormal"/>
    <w:uiPriority w:val="44"/>
    <w:rsid w:val="004B3C6F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4B3C6F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0A4E3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1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image" Target="media/image29.jpeg"/><Relationship Id="rId21" Type="http://schemas.openxmlformats.org/officeDocument/2006/relationships/image" Target="media/image11.png"/><Relationship Id="rId34" Type="http://schemas.openxmlformats.org/officeDocument/2006/relationships/image" Target="media/image24.jpeg"/><Relationship Id="rId42" Type="http://schemas.openxmlformats.org/officeDocument/2006/relationships/image" Target="media/image32.jpeg"/><Relationship Id="rId47" Type="http://schemas.openxmlformats.org/officeDocument/2006/relationships/image" Target="media/image37.jpeg"/><Relationship Id="rId50" Type="http://schemas.openxmlformats.org/officeDocument/2006/relationships/image" Target="media/image40.jpeg"/><Relationship Id="rId55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9" Type="http://schemas.openxmlformats.org/officeDocument/2006/relationships/image" Target="media/image19.png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image" Target="media/image27.jpeg"/><Relationship Id="rId40" Type="http://schemas.openxmlformats.org/officeDocument/2006/relationships/image" Target="media/image30.jpeg"/><Relationship Id="rId45" Type="http://schemas.openxmlformats.org/officeDocument/2006/relationships/image" Target="media/image35.jpeg"/><Relationship Id="rId53" Type="http://schemas.openxmlformats.org/officeDocument/2006/relationships/image" Target="media/image43.jpeg"/><Relationship Id="rId5" Type="http://schemas.openxmlformats.org/officeDocument/2006/relationships/numbering" Target="numbering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jpeg"/><Relationship Id="rId43" Type="http://schemas.openxmlformats.org/officeDocument/2006/relationships/image" Target="media/image33.jpeg"/><Relationship Id="rId48" Type="http://schemas.openxmlformats.org/officeDocument/2006/relationships/image" Target="media/image38.jpeg"/><Relationship Id="rId56" Type="http://schemas.openxmlformats.org/officeDocument/2006/relationships/glossaryDocument" Target="glossary/document.xml"/><Relationship Id="rId8" Type="http://schemas.openxmlformats.org/officeDocument/2006/relationships/webSettings" Target="webSettings.xml"/><Relationship Id="rId51" Type="http://schemas.openxmlformats.org/officeDocument/2006/relationships/image" Target="media/image41.jpeg"/><Relationship Id="rId3" Type="http://schemas.openxmlformats.org/officeDocument/2006/relationships/customXml" Target="../customXml/item3.xml"/><Relationship Id="rId12" Type="http://schemas.openxmlformats.org/officeDocument/2006/relationships/image" Target="media/image2.jpe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image" Target="media/image28.jpeg"/><Relationship Id="rId46" Type="http://schemas.openxmlformats.org/officeDocument/2006/relationships/image" Target="media/image36.jpeg"/><Relationship Id="rId20" Type="http://schemas.openxmlformats.org/officeDocument/2006/relationships/image" Target="media/image10.png"/><Relationship Id="rId41" Type="http://schemas.openxmlformats.org/officeDocument/2006/relationships/image" Target="media/image31.jpeg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6.jpeg"/><Relationship Id="rId49" Type="http://schemas.openxmlformats.org/officeDocument/2006/relationships/image" Target="media/image39.jpeg"/><Relationship Id="rId57" Type="http://schemas.openxmlformats.org/officeDocument/2006/relationships/theme" Target="theme/theme1.xml"/><Relationship Id="rId10" Type="http://schemas.openxmlformats.org/officeDocument/2006/relationships/endnotes" Target="endnotes.xml"/><Relationship Id="rId31" Type="http://schemas.openxmlformats.org/officeDocument/2006/relationships/image" Target="media/image21.png"/><Relationship Id="rId44" Type="http://schemas.openxmlformats.org/officeDocument/2006/relationships/image" Target="media/image34.jpeg"/><Relationship Id="rId52" Type="http://schemas.openxmlformats.org/officeDocument/2006/relationships/image" Target="media/image4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vi\AppData\Roaming\Microsoft\Templates\Business%20sales%20invoic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3EF77DA6B9B45F2A34E8B8A0A0C67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3AC79-5189-4D48-A4B2-E76592E881F3}"/>
      </w:docPartPr>
      <w:docPartBody>
        <w:p w:rsidR="00623A13" w:rsidRDefault="004F05F6">
          <w:pPr>
            <w:pStyle w:val="C3EF77DA6B9B45F2A34E8B8A0A0C6757"/>
          </w:pPr>
          <w:r w:rsidRPr="005C2CF2">
            <w:t>November 30, 2022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E9E"/>
    <w:rsid w:val="000242E5"/>
    <w:rsid w:val="000C52D9"/>
    <w:rsid w:val="001801A2"/>
    <w:rsid w:val="00237945"/>
    <w:rsid w:val="002469A9"/>
    <w:rsid w:val="00261555"/>
    <w:rsid w:val="002C3467"/>
    <w:rsid w:val="00345039"/>
    <w:rsid w:val="00476E9E"/>
    <w:rsid w:val="00476EF4"/>
    <w:rsid w:val="004B53CA"/>
    <w:rsid w:val="004F05F6"/>
    <w:rsid w:val="00515947"/>
    <w:rsid w:val="00517E07"/>
    <w:rsid w:val="005C45A8"/>
    <w:rsid w:val="00623A13"/>
    <w:rsid w:val="006C669B"/>
    <w:rsid w:val="00712F22"/>
    <w:rsid w:val="00875C2A"/>
    <w:rsid w:val="008D55CE"/>
    <w:rsid w:val="009F4B42"/>
    <w:rsid w:val="009F502E"/>
    <w:rsid w:val="00AF3AC3"/>
    <w:rsid w:val="00BB3959"/>
    <w:rsid w:val="00BB5754"/>
    <w:rsid w:val="00C32924"/>
    <w:rsid w:val="00C61CDB"/>
    <w:rsid w:val="00D47C45"/>
    <w:rsid w:val="00D57713"/>
    <w:rsid w:val="00D657F2"/>
    <w:rsid w:val="00DF03EC"/>
    <w:rsid w:val="00E43F04"/>
    <w:rsid w:val="00E90E1D"/>
    <w:rsid w:val="00F54A7C"/>
    <w:rsid w:val="00F5786D"/>
    <w:rsid w:val="00F65CF3"/>
    <w:rsid w:val="00FC18C2"/>
    <w:rsid w:val="00FD6EBD"/>
    <w:rsid w:val="00FE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2"/>
    <w:qFormat/>
    <w:pPr>
      <w:spacing w:after="0" w:line="420" w:lineRule="exact"/>
    </w:pPr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character" w:customStyle="1" w:styleId="TitleChar">
    <w:name w:val="Title Char"/>
    <w:basedOn w:val="DefaultParagraphFont"/>
    <w:link w:val="Title"/>
    <w:uiPriority w:val="2"/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paragraph" w:customStyle="1" w:styleId="C3EF77DA6B9B45F2A34E8B8A0A0C6757">
    <w:name w:val="C3EF77DA6B9B45F2A34E8B8A0A0C67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Blue Business Set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6" ma:contentTypeDescription="Create a new document." ma:contentTypeScope="" ma:versionID="ac37c1753acd5e330d2062ccec26ea66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340c7101c92c5120abd06486f9454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4C3B1A1D-B6FD-4D51-9E85-E58130E5B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920CCC-7971-4980-8B94-C0D74CBC4C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ED7E39-1D0B-4FB6-B926-433E7A52DA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F0ACC9-2D1A-44A7-BC7A-D7A43A58C4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Business sales invoice</Template>
  <TotalTime>0</TotalTime>
  <Pages>7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2026-04-06T23:10:00Z</dcterms:created>
  <dcterms:modified xsi:type="dcterms:W3CDTF">2026-04-06T23:10:00Z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