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2136CB" w14:textId="416977FD" w:rsidR="00C10B4C" w:rsidRPr="00C10B4C" w:rsidRDefault="00C10B4C">
      <w:pPr>
        <w:rPr>
          <w:b/>
          <w:bCs/>
          <w:color w:val="FF0000"/>
          <w:sz w:val="24"/>
          <w:szCs w:val="24"/>
        </w:rPr>
      </w:pPr>
      <w:r>
        <w:rPr>
          <w:b/>
          <w:bCs/>
          <w:color w:val="FF0000"/>
          <w:sz w:val="24"/>
          <w:szCs w:val="24"/>
        </w:rPr>
        <w:t>STYLE REFERENCE NUMBER – LINK-PB-25-</w:t>
      </w:r>
      <w:r w:rsidR="000245E5">
        <w:rPr>
          <w:b/>
          <w:bCs/>
          <w:color w:val="FF0000"/>
          <w:sz w:val="24"/>
          <w:szCs w:val="24"/>
        </w:rPr>
        <w:t>030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C10B4C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2A811844" w:rsidR="005C2CF2" w:rsidRPr="00711EBF" w:rsidRDefault="00387143" w:rsidP="00DE4BCC">
            <w:pPr>
              <w:pStyle w:val="Subtitle"/>
              <w:rPr>
                <w:color w:val="auto"/>
              </w:rPr>
            </w:pPr>
            <w:r w:rsidRPr="00387143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Accessories GP Pouch </w:t>
            </w:r>
            <w:r w:rsidR="009F509C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F74A6">
                  <w:rPr>
                    <w:color w:val="002060"/>
                  </w:rPr>
                  <w:t xml:space="preserve"> </w:t>
                </w:r>
                <w:r w:rsidR="009F509C">
                  <w:rPr>
                    <w:color w:val="002060"/>
                  </w:rPr>
                  <w:t xml:space="preserve"> </w:t>
                </w:r>
                <w:r w:rsidR="009805E7">
                  <w:rPr>
                    <w:color w:val="002060"/>
                  </w:rPr>
                  <w:t>June 1, 2026</w:t>
                </w:r>
              </w:sdtContent>
            </w:sdt>
            <w:r w:rsidR="005C2CF2" w:rsidRPr="00711EBF">
              <w:rPr>
                <w:color w:val="002060"/>
              </w:rPr>
              <w:t xml:space="preserve"> </w:t>
            </w:r>
          </w:p>
        </w:tc>
      </w:tr>
    </w:tbl>
    <w:p w14:paraId="7E35A80A" w14:textId="5B5E3DD9" w:rsidR="002750DA" w:rsidRDefault="002750DA" w:rsidP="00DE4BCC">
      <w:pPr>
        <w:rPr>
          <w:b/>
          <w:bCs/>
          <w:color w:val="auto"/>
          <w:sz w:val="24"/>
          <w:szCs w:val="24"/>
        </w:rPr>
      </w:pPr>
    </w:p>
    <w:tbl>
      <w:tblPr>
        <w:tblStyle w:val="InvoiceTable"/>
        <w:tblW w:w="9211" w:type="dxa"/>
        <w:tblLook w:val="04A0" w:firstRow="1" w:lastRow="0" w:firstColumn="1" w:lastColumn="0" w:noHBand="0" w:noVBand="1"/>
      </w:tblPr>
      <w:tblGrid>
        <w:gridCol w:w="2431"/>
        <w:gridCol w:w="2394"/>
        <w:gridCol w:w="2193"/>
        <w:gridCol w:w="2193"/>
      </w:tblGrid>
      <w:tr w:rsidR="009C4FA7" w14:paraId="5EECFE1A" w14:textId="77777777" w:rsidTr="00727B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431" w:type="dxa"/>
          </w:tcPr>
          <w:p w14:paraId="0E6DCBAE" w14:textId="77777777" w:rsidR="009C4FA7" w:rsidRPr="00C12F0D" w:rsidRDefault="009C4FA7" w:rsidP="00727BB3">
            <w:pPr>
              <w:jc w:val="center"/>
              <w:rPr>
                <w:color w:val="auto"/>
              </w:rPr>
            </w:pPr>
            <w:r w:rsidRPr="00C12F0D">
              <w:rPr>
                <w:color w:val="auto"/>
              </w:rPr>
              <w:t>PO Number</w:t>
            </w:r>
          </w:p>
        </w:tc>
        <w:tc>
          <w:tcPr>
            <w:tcW w:w="2394" w:type="dxa"/>
          </w:tcPr>
          <w:p w14:paraId="252B8204" w14:textId="77777777" w:rsidR="009C4FA7" w:rsidRPr="00C12F0D" w:rsidRDefault="009C4FA7" w:rsidP="00727BB3">
            <w:pPr>
              <w:jc w:val="center"/>
              <w:rPr>
                <w:color w:val="auto"/>
              </w:rPr>
            </w:pPr>
            <w:r w:rsidRPr="00C12F0D">
              <w:rPr>
                <w:color w:val="auto"/>
              </w:rPr>
              <w:t>Product Code</w:t>
            </w:r>
          </w:p>
        </w:tc>
        <w:tc>
          <w:tcPr>
            <w:tcW w:w="2193" w:type="dxa"/>
          </w:tcPr>
          <w:p w14:paraId="1127A8F3" w14:textId="77777777" w:rsidR="009C4FA7" w:rsidRPr="00C12F0D" w:rsidRDefault="009C4FA7" w:rsidP="00727BB3">
            <w:pPr>
              <w:jc w:val="center"/>
              <w:rPr>
                <w:color w:val="auto"/>
              </w:rPr>
            </w:pPr>
            <w:r w:rsidRPr="00C12F0D">
              <w:rPr>
                <w:color w:val="auto"/>
              </w:rPr>
              <w:t>Color</w:t>
            </w:r>
          </w:p>
        </w:tc>
        <w:tc>
          <w:tcPr>
            <w:tcW w:w="2193" w:type="dxa"/>
          </w:tcPr>
          <w:p w14:paraId="39892F6B" w14:textId="77777777" w:rsidR="009C4FA7" w:rsidRPr="00C12F0D" w:rsidRDefault="009C4FA7" w:rsidP="00727BB3">
            <w:pPr>
              <w:jc w:val="center"/>
              <w:rPr>
                <w:color w:val="auto"/>
              </w:rPr>
            </w:pPr>
            <w:r w:rsidRPr="00C12F0D">
              <w:rPr>
                <w:color w:val="auto"/>
              </w:rPr>
              <w:t>QTY</w:t>
            </w:r>
          </w:p>
        </w:tc>
      </w:tr>
      <w:tr w:rsidR="009C4FA7" w14:paraId="279E5C05" w14:textId="77777777" w:rsidTr="00727BB3">
        <w:tc>
          <w:tcPr>
            <w:tcW w:w="2431" w:type="dxa"/>
            <w:vAlign w:val="bottom"/>
          </w:tcPr>
          <w:p w14:paraId="44DD0A4E" w14:textId="5EC4878E" w:rsidR="009C4FA7" w:rsidRPr="00C12F0D" w:rsidRDefault="009C4FA7" w:rsidP="00727BB3">
            <w:pPr>
              <w:jc w:val="center"/>
              <w:rPr>
                <w:b/>
                <w:bCs/>
                <w:color w:val="auto"/>
              </w:rPr>
            </w:pPr>
            <w:r w:rsidRPr="00C12F0D">
              <w:rPr>
                <w:rFonts w:ascii="Calibri" w:hAnsi="Calibri" w:cs="Calibri"/>
                <w:b/>
                <w:bCs/>
                <w:color w:val="000000"/>
                <w:szCs w:val="18"/>
              </w:rPr>
              <w:t>P10122</w:t>
            </w:r>
            <w:r>
              <w:rPr>
                <w:rFonts w:ascii="Calibri" w:hAnsi="Calibri" w:cs="Calibri"/>
                <w:b/>
                <w:bCs/>
                <w:color w:val="000000"/>
                <w:szCs w:val="18"/>
              </w:rPr>
              <w:t>33</w:t>
            </w:r>
          </w:p>
        </w:tc>
        <w:tc>
          <w:tcPr>
            <w:tcW w:w="2394" w:type="dxa"/>
            <w:vAlign w:val="bottom"/>
          </w:tcPr>
          <w:p w14:paraId="6EE12A86" w14:textId="7D13F369" w:rsidR="009C4FA7" w:rsidRPr="00C12F0D" w:rsidRDefault="009C4FA7" w:rsidP="00727BB3">
            <w:pPr>
              <w:jc w:val="center"/>
              <w:rPr>
                <w:b/>
                <w:bCs/>
                <w:color w:val="auto"/>
              </w:rPr>
            </w:pPr>
            <w:r w:rsidRPr="00C12F0D">
              <w:rPr>
                <w:rFonts w:ascii="Calibri" w:hAnsi="Calibri" w:cs="Calibri"/>
                <w:b/>
                <w:bCs/>
                <w:color w:val="000000"/>
                <w:szCs w:val="18"/>
              </w:rPr>
              <w:t>842</w:t>
            </w:r>
            <w:r>
              <w:rPr>
                <w:rFonts w:ascii="Calibri" w:hAnsi="Calibri" w:cs="Calibri"/>
                <w:b/>
                <w:bCs/>
                <w:color w:val="000000"/>
                <w:szCs w:val="18"/>
              </w:rPr>
              <w:t>967</w:t>
            </w:r>
          </w:p>
        </w:tc>
        <w:tc>
          <w:tcPr>
            <w:tcW w:w="2193" w:type="dxa"/>
            <w:vAlign w:val="bottom"/>
          </w:tcPr>
          <w:p w14:paraId="4F294EDD" w14:textId="77777777" w:rsidR="009C4FA7" w:rsidRPr="00C12F0D" w:rsidRDefault="009C4FA7" w:rsidP="00727BB3">
            <w:pPr>
              <w:jc w:val="center"/>
              <w:rPr>
                <w:rFonts w:ascii="Calibri" w:hAnsi="Calibri" w:cs="Calibri"/>
                <w:b/>
                <w:bCs/>
                <w:szCs w:val="18"/>
              </w:rPr>
            </w:pPr>
            <w:r w:rsidRPr="00C12F0D">
              <w:rPr>
                <w:rFonts w:ascii="Calibri" w:hAnsi="Calibri" w:cs="Calibri"/>
                <w:b/>
                <w:bCs/>
                <w:szCs w:val="18"/>
              </w:rPr>
              <w:t>TFP</w:t>
            </w:r>
          </w:p>
        </w:tc>
        <w:tc>
          <w:tcPr>
            <w:tcW w:w="2193" w:type="dxa"/>
          </w:tcPr>
          <w:p w14:paraId="7EC35B9C" w14:textId="77777777" w:rsidR="009C4FA7" w:rsidRPr="00C12F0D" w:rsidRDefault="009C4FA7" w:rsidP="00727BB3">
            <w:pPr>
              <w:jc w:val="center"/>
              <w:rPr>
                <w:rFonts w:ascii="Calibri" w:hAnsi="Calibri" w:cs="Calibri"/>
                <w:b/>
                <w:bCs/>
                <w:szCs w:val="18"/>
              </w:rPr>
            </w:pPr>
            <w:r w:rsidRPr="00C12F0D">
              <w:rPr>
                <w:rFonts w:ascii="Calibri" w:hAnsi="Calibri" w:cs="Calibri"/>
                <w:b/>
                <w:bCs/>
                <w:szCs w:val="18"/>
              </w:rPr>
              <w:t>50 PCS</w:t>
            </w:r>
          </w:p>
        </w:tc>
      </w:tr>
      <w:tr w:rsidR="007E4C2E" w14:paraId="2A5CD3E2" w14:textId="77777777" w:rsidTr="00BD0015">
        <w:tc>
          <w:tcPr>
            <w:tcW w:w="2431" w:type="dxa"/>
            <w:shd w:val="clear" w:color="auto" w:fill="FFFF00"/>
            <w:vAlign w:val="bottom"/>
          </w:tcPr>
          <w:p w14:paraId="1A40214A" w14:textId="4264417D" w:rsidR="007E4C2E" w:rsidRPr="00C12F0D" w:rsidRDefault="00BD0015" w:rsidP="00727BB3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Cs w:val="18"/>
              </w:rPr>
              <w:t>PO-00793</w:t>
            </w:r>
          </w:p>
        </w:tc>
        <w:tc>
          <w:tcPr>
            <w:tcW w:w="2394" w:type="dxa"/>
            <w:shd w:val="clear" w:color="auto" w:fill="FFFF00"/>
            <w:vAlign w:val="bottom"/>
          </w:tcPr>
          <w:p w14:paraId="2949D479" w14:textId="062874C9" w:rsidR="007E4C2E" w:rsidRPr="00C12F0D" w:rsidRDefault="00BD0015" w:rsidP="00727BB3">
            <w:pPr>
              <w:jc w:val="center"/>
              <w:rPr>
                <w:rFonts w:ascii="Calibri" w:hAnsi="Calibri" w:cs="Calibri"/>
                <w:b/>
                <w:bCs/>
                <w:color w:val="000000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/>
                <w:szCs w:val="18"/>
              </w:rPr>
              <w:t>844601</w:t>
            </w:r>
          </w:p>
        </w:tc>
        <w:tc>
          <w:tcPr>
            <w:tcW w:w="2193" w:type="dxa"/>
            <w:shd w:val="clear" w:color="auto" w:fill="FFFF00"/>
            <w:vAlign w:val="bottom"/>
          </w:tcPr>
          <w:p w14:paraId="1068EF77" w14:textId="6E24028A" w:rsidR="007E4C2E" w:rsidRPr="00C12F0D" w:rsidRDefault="00BD0015" w:rsidP="00727BB3">
            <w:pPr>
              <w:jc w:val="center"/>
              <w:rPr>
                <w:rFonts w:ascii="Calibri" w:hAnsi="Calibri" w:cs="Calibri"/>
                <w:b/>
                <w:bCs/>
                <w:szCs w:val="18"/>
              </w:rPr>
            </w:pPr>
            <w:r w:rsidRPr="00BD0015">
              <w:rPr>
                <w:rFonts w:ascii="Calibri" w:hAnsi="Calibri" w:cs="Calibri"/>
                <w:b/>
                <w:bCs/>
                <w:color w:val="auto"/>
                <w:szCs w:val="18"/>
              </w:rPr>
              <w:t>KUMUL</w:t>
            </w:r>
          </w:p>
        </w:tc>
        <w:tc>
          <w:tcPr>
            <w:tcW w:w="2193" w:type="dxa"/>
            <w:shd w:val="clear" w:color="auto" w:fill="FFFF00"/>
          </w:tcPr>
          <w:p w14:paraId="24B762FA" w14:textId="23FA7884" w:rsidR="007E4C2E" w:rsidRPr="00C12F0D" w:rsidRDefault="00BD0015" w:rsidP="00727BB3">
            <w:pPr>
              <w:jc w:val="center"/>
              <w:rPr>
                <w:rFonts w:ascii="Calibri" w:hAnsi="Calibri" w:cs="Calibri"/>
                <w:b/>
                <w:bCs/>
                <w:szCs w:val="18"/>
              </w:rPr>
            </w:pPr>
            <w:r>
              <w:rPr>
                <w:rFonts w:ascii="Calibri" w:hAnsi="Calibri" w:cs="Calibri"/>
                <w:b/>
                <w:bCs/>
                <w:szCs w:val="18"/>
              </w:rPr>
              <w:t>50PCS</w:t>
            </w:r>
          </w:p>
        </w:tc>
      </w:tr>
    </w:tbl>
    <w:p w14:paraId="4977A7D1" w14:textId="77777777" w:rsidR="009C4FA7" w:rsidRPr="009C4FA7" w:rsidRDefault="009C4FA7" w:rsidP="00DE4BCC">
      <w:pPr>
        <w:rPr>
          <w:b/>
          <w:bCs/>
          <w:color w:val="auto"/>
          <w:sz w:val="24"/>
          <w:szCs w:val="24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0F5E8375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18603C" w:rsidRPr="00DE4BCC" w14:paraId="2AFF6E77" w14:textId="77777777" w:rsidTr="00BD0015">
        <w:trPr>
          <w:trHeight w:val="9136"/>
        </w:trPr>
        <w:tc>
          <w:tcPr>
            <w:tcW w:w="5000" w:type="pct"/>
          </w:tcPr>
          <w:p w14:paraId="3F9B5565" w14:textId="238254CF" w:rsidR="007E4C2E" w:rsidRDefault="00E4035C" w:rsidP="007E4C2E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 wp14:anchorId="690E5A82" wp14:editId="262B7AFD">
                      <wp:simplePos x="0" y="0"/>
                      <wp:positionH relativeFrom="column">
                        <wp:posOffset>4047028</wp:posOffset>
                      </wp:positionH>
                      <wp:positionV relativeFrom="paragraph">
                        <wp:posOffset>123998</wp:posOffset>
                      </wp:positionV>
                      <wp:extent cx="1508760" cy="1149928"/>
                      <wp:effectExtent l="0" t="0" r="15240" b="1270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114992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B84657B" w14:textId="1AF95396" w:rsidR="00667539" w:rsidRDefault="00667539" w:rsidP="00667539">
                                  <w:r>
                                    <w:t>Item: Webbing 20mm S/S</w:t>
                                  </w:r>
                                </w:p>
                                <w:p w14:paraId="7135C8E4" w14:textId="77777777" w:rsidR="00667539" w:rsidRDefault="00667539" w:rsidP="00667539">
                                  <w:r>
                                    <w:t>Style Color: TFP</w:t>
                                  </w:r>
                                </w:p>
                                <w:p w14:paraId="3768CF49" w14:textId="6D177129" w:rsidR="00667539" w:rsidRDefault="00667539" w:rsidP="00667539">
                                  <w:r>
                                    <w:t>RM Color: TFP S/S</w:t>
                                  </w:r>
                                </w:p>
                                <w:p w14:paraId="41C922F6" w14:textId="46565E9C" w:rsidR="00BD0015" w:rsidRDefault="00BD0015" w:rsidP="00BD0015">
                                  <w:r>
                                    <w:t xml:space="preserve">Style Color: </w:t>
                                  </w:r>
                                  <w:r>
                                    <w:t>KUMUL</w:t>
                                  </w:r>
                                </w:p>
                                <w:p w14:paraId="375D25E2" w14:textId="34664AFD" w:rsidR="00BD0015" w:rsidRDefault="00BD0015" w:rsidP="00667539">
                                  <w:r>
                                    <w:t xml:space="preserve">RM Color: </w:t>
                                  </w:r>
                                  <w:r>
                                    <w:t>KUMUL</w:t>
                                  </w:r>
                                  <w:r>
                                    <w:t xml:space="preserve"> S/S</w:t>
                                  </w:r>
                                </w:p>
                                <w:p w14:paraId="4AE4F21E" w14:textId="77777777" w:rsidR="00667539" w:rsidRDefault="00667539" w:rsidP="0066753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90E5A8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3" o:spid="_x0000_s1026" type="#_x0000_t202" style="position:absolute;margin-left:318.65pt;margin-top:9.75pt;width:118.8pt;height:90.5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" fillcolor="white [3201]" strokeweight=".5pt">
                      <v:textbox>
                        <w:txbxContent>
                          <w:p w14:paraId="0B84657B" w14:textId="1AF95396" w:rsidR="00667539" w:rsidRDefault="00667539" w:rsidP="00667539">
                            <w:r>
                              <w:t>Item: Webbing 20mm S/S</w:t>
                            </w:r>
                          </w:p>
                          <w:p w14:paraId="7135C8E4" w14:textId="77777777" w:rsidR="00667539" w:rsidRDefault="00667539" w:rsidP="00667539">
                            <w:r>
                              <w:t>Style Color: TFP</w:t>
                            </w:r>
                          </w:p>
                          <w:p w14:paraId="3768CF49" w14:textId="6D177129" w:rsidR="00667539" w:rsidRDefault="00667539" w:rsidP="00667539">
                            <w:r>
                              <w:t>RM Color: TFP S/S</w:t>
                            </w:r>
                          </w:p>
                          <w:p w14:paraId="41C922F6" w14:textId="46565E9C" w:rsidR="00BD0015" w:rsidRDefault="00BD0015" w:rsidP="00BD0015">
                            <w:r>
                              <w:t xml:space="preserve">Style Color: </w:t>
                            </w:r>
                            <w:r>
                              <w:t>KUMUL</w:t>
                            </w:r>
                          </w:p>
                          <w:p w14:paraId="375D25E2" w14:textId="34664AFD" w:rsidR="00BD0015" w:rsidRDefault="00BD0015" w:rsidP="00667539">
                            <w:r>
                              <w:t xml:space="preserve">RM Color: </w:t>
                            </w:r>
                            <w:r>
                              <w:t>KUMUL</w:t>
                            </w:r>
                            <w:r>
                              <w:t xml:space="preserve"> S/S</w:t>
                            </w:r>
                          </w:p>
                          <w:p w14:paraId="4AE4F21E" w14:textId="77777777" w:rsidR="00667539" w:rsidRDefault="00667539" w:rsidP="00667539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83520" behindDoc="1" locked="0" layoutInCell="1" allowOverlap="1" wp14:anchorId="5F5E4C20" wp14:editId="619E30EF">
                  <wp:simplePos x="0" y="0"/>
                  <wp:positionH relativeFrom="column">
                    <wp:posOffset>168217</wp:posOffset>
                  </wp:positionH>
                  <wp:positionV relativeFrom="paragraph">
                    <wp:posOffset>88900</wp:posOffset>
                  </wp:positionV>
                  <wp:extent cx="1974273" cy="2929257"/>
                  <wp:effectExtent l="0" t="0" r="6985" b="4445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32" r="14869"/>
                          <a:stretch/>
                        </pic:blipFill>
                        <pic:spPr bwMode="auto">
                          <a:xfrm>
                            <a:off x="0" y="0"/>
                            <a:ext cx="1974273" cy="2929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2DFE69" w14:textId="4173794E" w:rsidR="00395D33" w:rsidRDefault="00E4035C" w:rsidP="00F00FDF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16DFE259" wp14:editId="6A6D782F">
                      <wp:simplePos x="0" y="0"/>
                      <wp:positionH relativeFrom="column">
                        <wp:posOffset>1174461</wp:posOffset>
                      </wp:positionH>
                      <wp:positionV relativeFrom="paragraph">
                        <wp:posOffset>38389</wp:posOffset>
                      </wp:positionV>
                      <wp:extent cx="3139440" cy="99060"/>
                      <wp:effectExtent l="38100" t="0" r="22860" b="9144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39440" cy="990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6FDA80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5" o:spid="_x0000_s1026" type="#_x0000_t32" style="position:absolute;margin-left:92.5pt;margin-top:3pt;width:247.2pt;height:7.8pt;flip:x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6B021BE" w14:textId="6DE04D46" w:rsidR="00E07995" w:rsidRDefault="00E4035C" w:rsidP="00F00FDF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5F97B302" wp14:editId="4B21E918">
                      <wp:simplePos x="0" y="0"/>
                      <wp:positionH relativeFrom="column">
                        <wp:posOffset>1457094</wp:posOffset>
                      </wp:positionH>
                      <wp:positionV relativeFrom="paragraph">
                        <wp:posOffset>195752</wp:posOffset>
                      </wp:positionV>
                      <wp:extent cx="921327" cy="573232"/>
                      <wp:effectExtent l="38100" t="38100" r="31750" b="17780"/>
                      <wp:wrapNone/>
                      <wp:docPr id="25" name="Straight Arrow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21327" cy="57323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6C0E56" id="Straight Arrow Connector 25" o:spid="_x0000_s1026" type="#_x0000_t32" style="position:absolute;margin-left:114.75pt;margin-top:15.4pt;width:72.55pt;height:45.15pt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12651E5" w14:textId="51017B94" w:rsidR="00E07995" w:rsidRDefault="00E4035C" w:rsidP="00F00FDF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39E09CD4" wp14:editId="409E1828">
                      <wp:simplePos x="0" y="0"/>
                      <wp:positionH relativeFrom="column">
                        <wp:posOffset>2356947</wp:posOffset>
                      </wp:positionH>
                      <wp:positionV relativeFrom="paragraph">
                        <wp:posOffset>139700</wp:posOffset>
                      </wp:positionV>
                      <wp:extent cx="1371600" cy="1191491"/>
                      <wp:effectExtent l="0" t="0" r="19050" b="2794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11914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2D6E938" w14:textId="72E3BA90" w:rsidR="00667539" w:rsidRDefault="00667539" w:rsidP="00667539">
                                  <w:r>
                                    <w:t>Item: Nylon tape 20mm</w:t>
                                  </w:r>
                                </w:p>
                                <w:p w14:paraId="69BDE43B" w14:textId="77777777" w:rsidR="00667539" w:rsidRDefault="00667539" w:rsidP="00667539">
                                  <w:r>
                                    <w:t>Style Color: TFP</w:t>
                                  </w:r>
                                </w:p>
                                <w:p w14:paraId="34E99F93" w14:textId="50A57060" w:rsidR="00667539" w:rsidRDefault="00667539" w:rsidP="00667539">
                                  <w:r>
                                    <w:t xml:space="preserve">RM Color: TFP </w:t>
                                  </w:r>
                                </w:p>
                                <w:p w14:paraId="782CB3AA" w14:textId="77777777" w:rsidR="00E4035C" w:rsidRDefault="00E4035C" w:rsidP="00E4035C">
                                  <w:r>
                                    <w:t>Style Color: KUMUL</w:t>
                                  </w:r>
                                </w:p>
                                <w:p w14:paraId="75D4F255" w14:textId="65F5689B" w:rsidR="00E4035C" w:rsidRDefault="00E4035C" w:rsidP="00E4035C">
                                  <w:r>
                                    <w:t>RM Color: KUMUL</w:t>
                                  </w:r>
                                </w:p>
                                <w:p w14:paraId="019B92B6" w14:textId="77777777" w:rsidR="00667539" w:rsidRDefault="00667539" w:rsidP="00667539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E09CD4" id="Text Box 22" o:spid="_x0000_s1027" type="#_x0000_t202" style="position:absolute;margin-left:185.6pt;margin-top:11pt;width:108pt;height:93.8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" fillcolor="white [3201]" strokeweight=".5pt">
                      <v:textbox>
                        <w:txbxContent>
                          <w:p w14:paraId="62D6E938" w14:textId="72E3BA90" w:rsidR="00667539" w:rsidRDefault="00667539" w:rsidP="00667539">
                            <w:r>
                              <w:t>Item: Nylon tape 20mm</w:t>
                            </w:r>
                          </w:p>
                          <w:p w14:paraId="69BDE43B" w14:textId="77777777" w:rsidR="00667539" w:rsidRDefault="00667539" w:rsidP="00667539">
                            <w:r>
                              <w:t>Style Color: TFP</w:t>
                            </w:r>
                          </w:p>
                          <w:p w14:paraId="34E99F93" w14:textId="50A57060" w:rsidR="00667539" w:rsidRDefault="00667539" w:rsidP="00667539">
                            <w:r>
                              <w:t xml:space="preserve">RM Color: TFP </w:t>
                            </w:r>
                          </w:p>
                          <w:p w14:paraId="782CB3AA" w14:textId="77777777" w:rsidR="00E4035C" w:rsidRDefault="00E4035C" w:rsidP="00E4035C">
                            <w:r>
                              <w:t>Style Color: KUMUL</w:t>
                            </w:r>
                          </w:p>
                          <w:p w14:paraId="75D4F255" w14:textId="65F5689B" w:rsidR="00E4035C" w:rsidRDefault="00E4035C" w:rsidP="00E4035C">
                            <w:r>
                              <w:t>RM Color: KUMUL</w:t>
                            </w:r>
                          </w:p>
                          <w:p w14:paraId="019B92B6" w14:textId="77777777" w:rsidR="00667539" w:rsidRDefault="00667539" w:rsidP="00667539"/>
                        </w:txbxContent>
                      </v:textbox>
                    </v:shape>
                  </w:pict>
                </mc:Fallback>
              </mc:AlternateContent>
            </w:r>
          </w:p>
          <w:p w14:paraId="522AF5F5" w14:textId="5223BA1B" w:rsidR="007E3D23" w:rsidRDefault="007E3D23" w:rsidP="00F00FDF"/>
          <w:p w14:paraId="60C7737F" w14:textId="17CE28E4" w:rsidR="005B5E56" w:rsidRPr="005B5E56" w:rsidRDefault="005B5E56" w:rsidP="005B5E56"/>
          <w:p w14:paraId="3CF7B61C" w14:textId="70422585" w:rsidR="005B5E56" w:rsidRPr="005B5E56" w:rsidRDefault="005B5E56" w:rsidP="005B5E56"/>
          <w:p w14:paraId="024FC1DA" w14:textId="12923492" w:rsidR="005B5E56" w:rsidRPr="005B5E56" w:rsidRDefault="00E4035C" w:rsidP="005B5E5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223BABD2" wp14:editId="1D0091C9">
                      <wp:simplePos x="0" y="0"/>
                      <wp:positionH relativeFrom="column">
                        <wp:posOffset>4206702</wp:posOffset>
                      </wp:positionH>
                      <wp:positionV relativeFrom="paragraph">
                        <wp:posOffset>200486</wp:posOffset>
                      </wp:positionV>
                      <wp:extent cx="1283970" cy="1163782"/>
                      <wp:effectExtent l="0" t="0" r="11430" b="17780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970" cy="116378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491F3D7" w14:textId="77777777" w:rsidR="009C4FA7" w:rsidRDefault="009C4FA7" w:rsidP="009C4FA7">
                                  <w:r>
                                    <w:t>Item: CODURA 500D</w:t>
                                  </w:r>
                                </w:p>
                                <w:p w14:paraId="5E443DE5" w14:textId="77777777" w:rsidR="009C4FA7" w:rsidRDefault="009C4FA7" w:rsidP="009C4FA7">
                                  <w:r>
                                    <w:t>Style Color: TFP</w:t>
                                  </w:r>
                                </w:p>
                                <w:p w14:paraId="7B075C45" w14:textId="2F26391D" w:rsidR="009C4FA7" w:rsidRDefault="009C4FA7" w:rsidP="009C4FA7">
                                  <w:r>
                                    <w:t>RM Color: TFP</w:t>
                                  </w:r>
                                </w:p>
                                <w:p w14:paraId="4170E476" w14:textId="77777777" w:rsidR="00E4035C" w:rsidRDefault="00E4035C" w:rsidP="00E4035C">
                                  <w:r>
                                    <w:t>Style Color: KUMUL</w:t>
                                  </w:r>
                                </w:p>
                                <w:p w14:paraId="22F95F68" w14:textId="77777777" w:rsidR="00E4035C" w:rsidRDefault="00E4035C" w:rsidP="00E4035C">
                                  <w:r>
                                    <w:t>RM Color: KUMUL</w:t>
                                  </w:r>
                                </w:p>
                                <w:p w14:paraId="6869E486" w14:textId="77777777" w:rsidR="00E4035C" w:rsidRDefault="00E4035C" w:rsidP="009C4FA7"/>
                                <w:p w14:paraId="646BBA5A" w14:textId="77777777" w:rsidR="009C4FA7" w:rsidRDefault="009C4FA7" w:rsidP="009C4FA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3BABD2" id="Text Box 1" o:spid="_x0000_s1028" type="#_x0000_t202" style="position:absolute;margin-left:331.25pt;margin-top:15.8pt;width:101.1pt;height:91.6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" fillcolor="white [3201]" strokeweight=".5pt">
                      <v:textbox>
                        <w:txbxContent>
                          <w:p w14:paraId="3491F3D7" w14:textId="77777777" w:rsidR="009C4FA7" w:rsidRDefault="009C4FA7" w:rsidP="009C4FA7">
                            <w:r>
                              <w:t>Item: CODURA 500D</w:t>
                            </w:r>
                          </w:p>
                          <w:p w14:paraId="5E443DE5" w14:textId="77777777" w:rsidR="009C4FA7" w:rsidRDefault="009C4FA7" w:rsidP="009C4FA7">
                            <w:r>
                              <w:t>Style Color: TFP</w:t>
                            </w:r>
                          </w:p>
                          <w:p w14:paraId="7B075C45" w14:textId="2F26391D" w:rsidR="009C4FA7" w:rsidRDefault="009C4FA7" w:rsidP="009C4FA7">
                            <w:r>
                              <w:t>RM Color: TFP</w:t>
                            </w:r>
                          </w:p>
                          <w:p w14:paraId="4170E476" w14:textId="77777777" w:rsidR="00E4035C" w:rsidRDefault="00E4035C" w:rsidP="00E4035C">
                            <w:r>
                              <w:t>Style Color: KUMUL</w:t>
                            </w:r>
                          </w:p>
                          <w:p w14:paraId="22F95F68" w14:textId="77777777" w:rsidR="00E4035C" w:rsidRDefault="00E4035C" w:rsidP="00E4035C">
                            <w:r>
                              <w:t>RM Color: KUMUL</w:t>
                            </w:r>
                          </w:p>
                          <w:p w14:paraId="6869E486" w14:textId="77777777" w:rsidR="00E4035C" w:rsidRDefault="00E4035C" w:rsidP="009C4FA7"/>
                          <w:p w14:paraId="646BBA5A" w14:textId="77777777" w:rsidR="009C4FA7" w:rsidRDefault="009C4FA7" w:rsidP="009C4FA7"/>
                        </w:txbxContent>
                      </v:textbox>
                    </v:shape>
                  </w:pict>
                </mc:Fallback>
              </mc:AlternateContent>
            </w:r>
          </w:p>
          <w:p w14:paraId="67274D5D" w14:textId="7845386A" w:rsidR="005B5E56" w:rsidRPr="005B5E56" w:rsidRDefault="005B5E56" w:rsidP="005B5E56"/>
          <w:p w14:paraId="66B17486" w14:textId="582A0DA3" w:rsidR="005B5E56" w:rsidRPr="005B5E56" w:rsidRDefault="005B5E56" w:rsidP="005B5E56"/>
          <w:p w14:paraId="09BC65FC" w14:textId="4692A86D" w:rsidR="005B5E56" w:rsidRPr="005B5E56" w:rsidRDefault="00E4035C" w:rsidP="005B5E5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17B745F2" wp14:editId="2AFBCA44">
                      <wp:simplePos x="0" y="0"/>
                      <wp:positionH relativeFrom="column">
                        <wp:posOffset>1342794</wp:posOffset>
                      </wp:positionH>
                      <wp:positionV relativeFrom="paragraph">
                        <wp:posOffset>84571</wp:posOffset>
                      </wp:positionV>
                      <wp:extent cx="2857500" cy="55476"/>
                      <wp:effectExtent l="38100" t="19050" r="19050" b="97155"/>
                      <wp:wrapNone/>
                      <wp:docPr id="26" name="Straight Arrow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57500" cy="5547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BD56C1" id="Straight Arrow Connector 26" o:spid="_x0000_s1026" type="#_x0000_t32" style="position:absolute;margin-left:105.75pt;margin-top:6.65pt;width:225pt;height:4.35pt;flip:x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E92367D" w14:textId="4A73A57F" w:rsidR="005B5E56" w:rsidRPr="005B5E56" w:rsidRDefault="005B5E56" w:rsidP="005B5E56"/>
          <w:p w14:paraId="4B5EE03C" w14:textId="03542CBA" w:rsidR="005B5E56" w:rsidRPr="005B5E56" w:rsidRDefault="000245E5" w:rsidP="005B5E5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 wp14:anchorId="62780009" wp14:editId="1B1D6B14">
                      <wp:simplePos x="0" y="0"/>
                      <wp:positionH relativeFrom="column">
                        <wp:posOffset>2301471</wp:posOffset>
                      </wp:positionH>
                      <wp:positionV relativeFrom="paragraph">
                        <wp:posOffset>167871</wp:posOffset>
                      </wp:positionV>
                      <wp:extent cx="1517072" cy="1267691"/>
                      <wp:effectExtent l="0" t="0" r="26035" b="27940"/>
                      <wp:wrapNone/>
                      <wp:docPr id="1098020689" name="Text Box 10980206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17072" cy="12676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4A5400" w14:textId="124C5B8A" w:rsidR="00BD0015" w:rsidRDefault="00BD0015" w:rsidP="009C4FA7">
                                  <w:r>
                                    <w:t xml:space="preserve">Item: Cord loc </w:t>
                                  </w:r>
                                  <w:r w:rsidR="00E4035C">
                                    <w:t>350-6000</w:t>
                                  </w:r>
                                  <w:r w:rsidR="000245E5">
                                    <w:t xml:space="preserve"> / SR BUCKLE SET 20MM </w:t>
                                  </w:r>
                                </w:p>
                                <w:p w14:paraId="4885512D" w14:textId="77777777" w:rsidR="00BD0015" w:rsidRDefault="00BD0015" w:rsidP="009C4FA7">
                                  <w:r>
                                    <w:t>Style Color: TFP</w:t>
                                  </w:r>
                                </w:p>
                                <w:p w14:paraId="3D8808A2" w14:textId="31F6784E" w:rsidR="00BD0015" w:rsidRDefault="00BD0015" w:rsidP="009C4FA7">
                                  <w:r>
                                    <w:t>RM Color: KHAKI</w:t>
                                  </w:r>
                                </w:p>
                                <w:p w14:paraId="506DABD4" w14:textId="142F9F29" w:rsidR="00E4035C" w:rsidRDefault="00E4035C" w:rsidP="00E4035C">
                                  <w:r>
                                    <w:t xml:space="preserve">Style Color: </w:t>
                                  </w:r>
                                  <w:r>
                                    <w:t>KUMUL</w:t>
                                  </w:r>
                                </w:p>
                                <w:p w14:paraId="1A65D0BD" w14:textId="77F1FD95" w:rsidR="00E4035C" w:rsidRDefault="00E4035C" w:rsidP="00E4035C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  <w:p w14:paraId="57722120" w14:textId="77777777" w:rsidR="00E4035C" w:rsidRDefault="00E4035C" w:rsidP="009C4FA7"/>
                                <w:p w14:paraId="26C00E2A" w14:textId="77777777" w:rsidR="00BD0015" w:rsidRDefault="00BD0015" w:rsidP="009C4FA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780009" id="Text Box 1098020689" o:spid="_x0000_s1029" type="#_x0000_t202" style="position:absolute;margin-left:181.2pt;margin-top:13.2pt;width:119.45pt;height:99.8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" fillcolor="white [3201]" strokeweight=".5pt">
                      <v:textbox>
                        <w:txbxContent>
                          <w:p w14:paraId="124A5400" w14:textId="124C5B8A" w:rsidR="00BD0015" w:rsidRDefault="00BD0015" w:rsidP="009C4FA7">
                            <w:r>
                              <w:t xml:space="preserve">Item: Cord loc </w:t>
                            </w:r>
                            <w:r w:rsidR="00E4035C">
                              <w:t>350-6000</w:t>
                            </w:r>
                            <w:r w:rsidR="000245E5">
                              <w:t xml:space="preserve"> / SR BUCKLE SET 20MM </w:t>
                            </w:r>
                          </w:p>
                          <w:p w14:paraId="4885512D" w14:textId="77777777" w:rsidR="00BD0015" w:rsidRDefault="00BD0015" w:rsidP="009C4FA7">
                            <w:r>
                              <w:t>Style Color: TFP</w:t>
                            </w:r>
                          </w:p>
                          <w:p w14:paraId="3D8808A2" w14:textId="31F6784E" w:rsidR="00BD0015" w:rsidRDefault="00BD0015" w:rsidP="009C4FA7">
                            <w:r>
                              <w:t>RM Color: KHAKI</w:t>
                            </w:r>
                          </w:p>
                          <w:p w14:paraId="506DABD4" w14:textId="142F9F29" w:rsidR="00E4035C" w:rsidRDefault="00E4035C" w:rsidP="00E4035C">
                            <w:r>
                              <w:t xml:space="preserve">Style Color: </w:t>
                            </w:r>
                            <w:r>
                              <w:t>KUMUL</w:t>
                            </w:r>
                          </w:p>
                          <w:p w14:paraId="1A65D0BD" w14:textId="77F1FD95" w:rsidR="00E4035C" w:rsidRDefault="00E4035C" w:rsidP="00E4035C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  <w:p w14:paraId="57722120" w14:textId="77777777" w:rsidR="00E4035C" w:rsidRDefault="00E4035C" w:rsidP="009C4FA7"/>
                          <w:p w14:paraId="26C00E2A" w14:textId="77777777" w:rsidR="00BD0015" w:rsidRDefault="00BD0015" w:rsidP="009C4FA7"/>
                        </w:txbxContent>
                      </v:textbox>
                    </v:shape>
                  </w:pict>
                </mc:Fallback>
              </mc:AlternateContent>
            </w:r>
          </w:p>
          <w:p w14:paraId="071EADF0" w14:textId="3079B9FB" w:rsidR="005B5E56" w:rsidRPr="005B5E56" w:rsidRDefault="00E4035C" w:rsidP="005B5E56">
            <w:r>
              <w:rPr>
                <w:noProof/>
              </w:rPr>
              <w:drawing>
                <wp:anchor distT="0" distB="0" distL="114300" distR="114300" simplePos="0" relativeHeight="251914240" behindDoc="1" locked="0" layoutInCell="1" allowOverlap="1" wp14:anchorId="10ADD77E" wp14:editId="6A09C3D4">
                  <wp:simplePos x="0" y="0"/>
                  <wp:positionH relativeFrom="column">
                    <wp:posOffset>146396</wp:posOffset>
                  </wp:positionH>
                  <wp:positionV relativeFrom="paragraph">
                    <wp:posOffset>159847</wp:posOffset>
                  </wp:positionV>
                  <wp:extent cx="1974273" cy="2929257"/>
                  <wp:effectExtent l="0" t="0" r="6985" b="4445"/>
                  <wp:wrapNone/>
                  <wp:docPr id="1098020693" name="Picture 1098020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32" r="14869"/>
                          <a:stretch/>
                        </pic:blipFill>
                        <pic:spPr bwMode="auto">
                          <a:xfrm>
                            <a:off x="0" y="0"/>
                            <a:ext cx="1974273" cy="2929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2CB1A5C" w14:textId="1D232B90" w:rsidR="005B5E56" w:rsidRDefault="005B5E56" w:rsidP="005B5E56"/>
          <w:p w14:paraId="6B13A869" w14:textId="2B149951" w:rsidR="005B5E56" w:rsidRPr="005B5E56" w:rsidRDefault="005B5E56" w:rsidP="005B5E56"/>
          <w:p w14:paraId="4E54F196" w14:textId="7C2AFCBC" w:rsidR="005B5E56" w:rsidRDefault="005B5E56" w:rsidP="005B5E56"/>
          <w:p w14:paraId="2352858B" w14:textId="5BE90706" w:rsidR="005B5E56" w:rsidRDefault="000245E5" w:rsidP="005B5E56">
            <w:pPr>
              <w:ind w:firstLine="720"/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6DF27F44" wp14:editId="2267661B">
                      <wp:simplePos x="0" y="0"/>
                      <wp:positionH relativeFrom="column">
                        <wp:posOffset>1152294</wp:posOffset>
                      </wp:positionH>
                      <wp:positionV relativeFrom="paragraph">
                        <wp:posOffset>30595</wp:posOffset>
                      </wp:positionV>
                      <wp:extent cx="1170132" cy="297873"/>
                      <wp:effectExtent l="38100" t="0" r="30480" b="83185"/>
                      <wp:wrapNone/>
                      <wp:docPr id="1098020717" name="Straight Arrow Connector 1098020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70132" cy="29787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53BCD6" id="Straight Arrow Connector 1098020717" o:spid="_x0000_s1026" type="#_x0000_t32" style="position:absolute;margin-left:90.75pt;margin-top:2.4pt;width:92.15pt;height:23.45pt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1BEEF95E" wp14:editId="3B45698E">
                      <wp:simplePos x="0" y="0"/>
                      <wp:positionH relativeFrom="column">
                        <wp:posOffset>899448</wp:posOffset>
                      </wp:positionH>
                      <wp:positionV relativeFrom="paragraph">
                        <wp:posOffset>9814</wp:posOffset>
                      </wp:positionV>
                      <wp:extent cx="1402772" cy="1290031"/>
                      <wp:effectExtent l="38100" t="0" r="26035" b="62865"/>
                      <wp:wrapNone/>
                      <wp:docPr id="1098020692" name="Straight Arrow Connector 10980206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02772" cy="129003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CA5C56" id="Straight Arrow Connector 1098020692" o:spid="_x0000_s1026" type="#_x0000_t32" style="position:absolute;margin-left:70.8pt;margin-top:.75pt;width:110.45pt;height:101.6pt;flip:x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AE3D86" w:rsidRPr="00AE3D86"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7BF8A4FE" wp14:editId="7564BAD4">
                      <wp:simplePos x="0" y="0"/>
                      <wp:positionH relativeFrom="column">
                        <wp:posOffset>4137949</wp:posOffset>
                      </wp:positionH>
                      <wp:positionV relativeFrom="paragraph">
                        <wp:posOffset>189692</wp:posOffset>
                      </wp:positionV>
                      <wp:extent cx="1539240" cy="1170709"/>
                      <wp:effectExtent l="0" t="0" r="22860" b="10795"/>
                      <wp:wrapNone/>
                      <wp:docPr id="1098020701" name="Text Box 10980207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39240" cy="117070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77517E6" w14:textId="77777777" w:rsidR="00AE3D86" w:rsidRDefault="00AE3D86" w:rsidP="00AE3D86">
                                  <w:r>
                                    <w:t xml:space="preserve">Item: Elastic string 2.8mm </w:t>
                                  </w:r>
                                </w:p>
                                <w:p w14:paraId="4222A7F9" w14:textId="77777777" w:rsidR="00AE3D86" w:rsidRDefault="00AE3D86" w:rsidP="00AE3D86">
                                  <w:r>
                                    <w:t>Style Color: TFP</w:t>
                                  </w:r>
                                </w:p>
                                <w:p w14:paraId="4692D7FE" w14:textId="33A242D6" w:rsidR="00AE3D86" w:rsidRDefault="00AE3D86" w:rsidP="00AE3D86">
                                  <w:r>
                                    <w:t>RM Color: CBK</w:t>
                                  </w:r>
                                </w:p>
                                <w:p w14:paraId="3703877C" w14:textId="77777777" w:rsidR="00AE3D86" w:rsidRDefault="00AE3D86" w:rsidP="00AE3D86">
                                  <w:r>
                                    <w:t>Style Color: KUMUL</w:t>
                                  </w:r>
                                </w:p>
                                <w:p w14:paraId="1D71740B" w14:textId="77777777" w:rsidR="00AE3D86" w:rsidRDefault="00AE3D86" w:rsidP="00AE3D86">
                                  <w:r>
                                    <w:t>RM Color: BLACK</w:t>
                                  </w:r>
                                </w:p>
                                <w:p w14:paraId="72EADBEA" w14:textId="77777777" w:rsidR="00AE3D86" w:rsidRDefault="00AE3D86" w:rsidP="00AE3D86"/>
                                <w:p w14:paraId="0A7511A1" w14:textId="77777777" w:rsidR="00AE3D86" w:rsidRDefault="00AE3D86" w:rsidP="00AE3D86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F8A4FE" id="Text Box 1098020701" o:spid="_x0000_s1030" type="#_x0000_t202" style="position:absolute;left:0;text-align:left;margin-left:325.8pt;margin-top:14.95pt;width:121.2pt;height:92.2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" fillcolor="white [3201]" strokeweight=".5pt">
                      <v:textbox>
                        <w:txbxContent>
                          <w:p w14:paraId="577517E6" w14:textId="77777777" w:rsidR="00AE3D86" w:rsidRDefault="00AE3D86" w:rsidP="00AE3D86">
                            <w:r>
                              <w:t xml:space="preserve">Item: Elastic string 2.8mm </w:t>
                            </w:r>
                          </w:p>
                          <w:p w14:paraId="4222A7F9" w14:textId="77777777" w:rsidR="00AE3D86" w:rsidRDefault="00AE3D86" w:rsidP="00AE3D86">
                            <w:r>
                              <w:t>Style Color: TFP</w:t>
                            </w:r>
                          </w:p>
                          <w:p w14:paraId="4692D7FE" w14:textId="33A242D6" w:rsidR="00AE3D86" w:rsidRDefault="00AE3D86" w:rsidP="00AE3D86">
                            <w:r>
                              <w:t>RM Color: CBK</w:t>
                            </w:r>
                          </w:p>
                          <w:p w14:paraId="3703877C" w14:textId="77777777" w:rsidR="00AE3D86" w:rsidRDefault="00AE3D86" w:rsidP="00AE3D86">
                            <w:r>
                              <w:t>Style Color: KUMUL</w:t>
                            </w:r>
                          </w:p>
                          <w:p w14:paraId="1D71740B" w14:textId="77777777" w:rsidR="00AE3D86" w:rsidRDefault="00AE3D86" w:rsidP="00AE3D86">
                            <w:r>
                              <w:t>RM Color: BLACK</w:t>
                            </w:r>
                          </w:p>
                          <w:p w14:paraId="72EADBEA" w14:textId="77777777" w:rsidR="00AE3D86" w:rsidRDefault="00AE3D86" w:rsidP="00AE3D86"/>
                          <w:p w14:paraId="0A7511A1" w14:textId="77777777" w:rsidR="00AE3D86" w:rsidRDefault="00AE3D86" w:rsidP="00AE3D86"/>
                        </w:txbxContent>
                      </v:textbox>
                    </v:shape>
                  </w:pict>
                </mc:Fallback>
              </mc:AlternateContent>
            </w:r>
          </w:p>
          <w:p w14:paraId="363378A7" w14:textId="14E671B4" w:rsidR="005B5E56" w:rsidRDefault="005B5E56" w:rsidP="005B5E56">
            <w:pPr>
              <w:ind w:firstLine="720"/>
            </w:pPr>
          </w:p>
          <w:p w14:paraId="291BFECB" w14:textId="2EB2D7C4" w:rsidR="005B5E56" w:rsidRPr="005B5E56" w:rsidRDefault="005B5E56" w:rsidP="005B5E56"/>
          <w:p w14:paraId="55D3F69E" w14:textId="5C97EEB2" w:rsidR="005B5E56" w:rsidRPr="005B5E56" w:rsidRDefault="00AE3D86" w:rsidP="005B5E56">
            <w:r w:rsidRPr="00AE3D86"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420E0D62" wp14:editId="4A258715">
                      <wp:simplePos x="0" y="0"/>
                      <wp:positionH relativeFrom="column">
                        <wp:posOffset>1519440</wp:posOffset>
                      </wp:positionH>
                      <wp:positionV relativeFrom="paragraph">
                        <wp:posOffset>17030</wp:posOffset>
                      </wp:positionV>
                      <wp:extent cx="2627514" cy="360218"/>
                      <wp:effectExtent l="38100" t="0" r="20955" b="78105"/>
                      <wp:wrapNone/>
                      <wp:docPr id="1098020700" name="Straight Arrow Connector 10980207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27514" cy="3602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770FC3" id="Straight Arrow Connector 1098020700" o:spid="_x0000_s1026" type="#_x0000_t32" style="position:absolute;margin-left:119.65pt;margin-top:1.35pt;width:206.9pt;height:28.35pt;flip:x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DE7E166" w14:textId="4ACD4D9A" w:rsidR="005B5E56" w:rsidRPr="005B5E56" w:rsidRDefault="000245E5" w:rsidP="005B5E5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75B56BCD" wp14:editId="48F2C6EC">
                      <wp:simplePos x="0" y="0"/>
                      <wp:positionH relativeFrom="column">
                        <wp:posOffset>2502131</wp:posOffset>
                      </wp:positionH>
                      <wp:positionV relativeFrom="paragraph">
                        <wp:posOffset>195811</wp:posOffset>
                      </wp:positionV>
                      <wp:extent cx="1508760" cy="1156855"/>
                      <wp:effectExtent l="0" t="0" r="15240" b="24765"/>
                      <wp:wrapNone/>
                      <wp:docPr id="1098020690" name="Text Box 10980206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11568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0EC1688" w14:textId="77777777" w:rsidR="00BD0015" w:rsidRDefault="00BD0015" w:rsidP="009C4FA7">
                                  <w:r>
                                    <w:t>Item: Webbing 20mm D/S</w:t>
                                  </w:r>
                                </w:p>
                                <w:p w14:paraId="6C293EDD" w14:textId="77777777" w:rsidR="00BD0015" w:rsidRDefault="00BD0015" w:rsidP="009C4FA7">
                                  <w:r>
                                    <w:t>Style Color: TFP</w:t>
                                  </w:r>
                                </w:p>
                                <w:p w14:paraId="055D8DDD" w14:textId="77777777" w:rsidR="00BD0015" w:rsidRDefault="00BD0015" w:rsidP="009C4FA7">
                                  <w:r>
                                    <w:t>RM Color: TFP D/S</w:t>
                                  </w:r>
                                </w:p>
                                <w:p w14:paraId="665FB6DF" w14:textId="77777777" w:rsidR="00E4035C" w:rsidRDefault="00E4035C" w:rsidP="00E4035C">
                                  <w:r>
                                    <w:t>Style Color: KUMUL</w:t>
                                  </w:r>
                                </w:p>
                                <w:p w14:paraId="00F786AC" w14:textId="27C8B349" w:rsidR="00E4035C" w:rsidRDefault="00E4035C" w:rsidP="00E4035C">
                                  <w:r>
                                    <w:t>RM Color: KUMUL</w:t>
                                  </w:r>
                                  <w:r>
                                    <w:t xml:space="preserve"> </w:t>
                                  </w:r>
                                  <w:r>
                                    <w:t>D/S</w:t>
                                  </w:r>
                                </w:p>
                                <w:p w14:paraId="71180836" w14:textId="77777777" w:rsidR="00BD0015" w:rsidRDefault="00BD0015" w:rsidP="009C4FA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B56BCD" id="Text Box 1098020690" o:spid="_x0000_s1031" type="#_x0000_t202" style="position:absolute;margin-left:197pt;margin-top:15.4pt;width:118.8pt;height:91.1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" fillcolor="white [3201]" strokeweight=".5pt">
                      <v:textbox>
                        <w:txbxContent>
                          <w:p w14:paraId="30EC1688" w14:textId="77777777" w:rsidR="00BD0015" w:rsidRDefault="00BD0015" w:rsidP="009C4FA7">
                            <w:r>
                              <w:t>Item: Webbing 20mm D/S</w:t>
                            </w:r>
                          </w:p>
                          <w:p w14:paraId="6C293EDD" w14:textId="77777777" w:rsidR="00BD0015" w:rsidRDefault="00BD0015" w:rsidP="009C4FA7">
                            <w:r>
                              <w:t>Style Color: TFP</w:t>
                            </w:r>
                          </w:p>
                          <w:p w14:paraId="055D8DDD" w14:textId="77777777" w:rsidR="00BD0015" w:rsidRDefault="00BD0015" w:rsidP="009C4FA7">
                            <w:r>
                              <w:t>RM Color: TFP D/S</w:t>
                            </w:r>
                          </w:p>
                          <w:p w14:paraId="665FB6DF" w14:textId="77777777" w:rsidR="00E4035C" w:rsidRDefault="00E4035C" w:rsidP="00E4035C">
                            <w:r>
                              <w:t>Style Color: KUMUL</w:t>
                            </w:r>
                          </w:p>
                          <w:p w14:paraId="00F786AC" w14:textId="27C8B349" w:rsidR="00E4035C" w:rsidRDefault="00E4035C" w:rsidP="00E4035C">
                            <w:r>
                              <w:t>RM Color: KUMUL</w:t>
                            </w:r>
                            <w:r>
                              <w:t xml:space="preserve"> </w:t>
                            </w:r>
                            <w:r>
                              <w:t>D/S</w:t>
                            </w:r>
                          </w:p>
                          <w:p w14:paraId="71180836" w14:textId="77777777" w:rsidR="00BD0015" w:rsidRDefault="00BD0015" w:rsidP="009C4FA7"/>
                        </w:txbxContent>
                      </v:textbox>
                    </v:shape>
                  </w:pict>
                </mc:Fallback>
              </mc:AlternateContent>
            </w:r>
          </w:p>
          <w:p w14:paraId="5F5D864E" w14:textId="52921F73" w:rsidR="005B5E56" w:rsidRPr="005B5E56" w:rsidRDefault="005B5E56" w:rsidP="005B5E56"/>
          <w:p w14:paraId="024DF48D" w14:textId="1C7BA907" w:rsidR="005B5E56" w:rsidRPr="005B5E56" w:rsidRDefault="005B5E56" w:rsidP="005B5E56"/>
          <w:p w14:paraId="659B2D2E" w14:textId="67A4B239" w:rsidR="005B5E56" w:rsidRPr="005B5E56" w:rsidRDefault="000245E5" w:rsidP="005B5E5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28F94BE3" wp14:editId="4196A500">
                      <wp:simplePos x="0" y="0"/>
                      <wp:positionH relativeFrom="column">
                        <wp:posOffset>1065702</wp:posOffset>
                      </wp:positionH>
                      <wp:positionV relativeFrom="paragraph">
                        <wp:posOffset>79202</wp:posOffset>
                      </wp:positionV>
                      <wp:extent cx="1555173" cy="45719"/>
                      <wp:effectExtent l="19050" t="76200" r="26035" b="50165"/>
                      <wp:wrapNone/>
                      <wp:docPr id="1098020691" name="Straight Arrow Connector 10980206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5517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BFE92B7" id="Straight Arrow Connector 1098020691" o:spid="_x0000_s1026" type="#_x0000_t32" style="position:absolute;margin-left:83.9pt;margin-top:6.25pt;width:122.45pt;height:3.6pt;flip:x y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D9323B6" w14:textId="781E3944" w:rsidR="005B5E56" w:rsidRDefault="005B5E56" w:rsidP="005B5E56"/>
          <w:p w14:paraId="4C328303" w14:textId="0E2C0E4A" w:rsidR="005B5E56" w:rsidRDefault="005B5E56" w:rsidP="005B5E56"/>
          <w:p w14:paraId="44988A53" w14:textId="23A6EC18" w:rsidR="005B5E56" w:rsidRPr="005B5E56" w:rsidRDefault="005B5E56" w:rsidP="005B5E56">
            <w:pPr>
              <w:tabs>
                <w:tab w:val="left" w:pos="5115"/>
              </w:tabs>
            </w:pPr>
            <w:r>
              <w:tab/>
            </w:r>
          </w:p>
        </w:tc>
      </w:tr>
    </w:tbl>
    <w:p w14:paraId="206BD169" w14:textId="71CE1ABA" w:rsidR="002750DA" w:rsidRDefault="002750DA" w:rsidP="00DE4BCC">
      <w:pPr>
        <w:rPr>
          <w:color w:val="auto"/>
        </w:rPr>
      </w:pPr>
    </w:p>
    <w:p w14:paraId="0AE43E4B" w14:textId="54AEC8C9" w:rsidR="00BD0015" w:rsidRDefault="00BD0015" w:rsidP="00BD0015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D0015" w:rsidRPr="00DE4BCC" w14:paraId="2665503F" w14:textId="77777777" w:rsidTr="00B1505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2D59296" w14:textId="77777777" w:rsidR="00BD0015" w:rsidRPr="00DE4BCC" w:rsidRDefault="00BD0015" w:rsidP="00B1505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BD0015" w:rsidRPr="00DE4BCC" w14:paraId="19FB78BF" w14:textId="77777777" w:rsidTr="00BD0015">
        <w:trPr>
          <w:trHeight w:val="11843"/>
        </w:trPr>
        <w:tc>
          <w:tcPr>
            <w:tcW w:w="5000" w:type="pct"/>
          </w:tcPr>
          <w:p w14:paraId="6B2B46D8" w14:textId="0A753743" w:rsidR="00772D3D" w:rsidRPr="00772D3D" w:rsidRDefault="00772D3D" w:rsidP="00772D3D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8880" behindDoc="0" locked="0" layoutInCell="1" allowOverlap="1" wp14:anchorId="761355DF" wp14:editId="2B85CEBA">
                      <wp:simplePos x="0" y="0"/>
                      <wp:positionH relativeFrom="column">
                        <wp:posOffset>2557549</wp:posOffset>
                      </wp:positionH>
                      <wp:positionV relativeFrom="paragraph">
                        <wp:posOffset>98829</wp:posOffset>
                      </wp:positionV>
                      <wp:extent cx="1508760" cy="1163782"/>
                      <wp:effectExtent l="0" t="0" r="15240" b="17780"/>
                      <wp:wrapNone/>
                      <wp:docPr id="1098020672" name="Text Box 1098020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116378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88E381F" w14:textId="340832CE" w:rsidR="00BD0015" w:rsidRDefault="00BD0015" w:rsidP="00BD0015">
                                  <w:r>
                                    <w:t>Item: Webbing 25mm</w:t>
                                  </w:r>
                                </w:p>
                                <w:p w14:paraId="430BCB43" w14:textId="77777777" w:rsidR="00BD0015" w:rsidRDefault="00BD0015" w:rsidP="00BD0015">
                                  <w:r>
                                    <w:t>Style Color: TFP</w:t>
                                  </w:r>
                                </w:p>
                                <w:p w14:paraId="3681A68D" w14:textId="54E5A561" w:rsidR="00BD0015" w:rsidRDefault="00BD0015" w:rsidP="00BD0015">
                                  <w:r>
                                    <w:t xml:space="preserve">RM Color: </w:t>
                                  </w:r>
                                  <w:r w:rsidR="00772D3D">
                                    <w:t>CBK</w:t>
                                  </w:r>
                                </w:p>
                                <w:p w14:paraId="5D3FDED2" w14:textId="77777777" w:rsidR="00772D3D" w:rsidRDefault="00772D3D" w:rsidP="00772D3D">
                                  <w:r>
                                    <w:t>Style Color: KUMUL</w:t>
                                  </w:r>
                                </w:p>
                                <w:p w14:paraId="76540D41" w14:textId="28D2018B" w:rsidR="00772D3D" w:rsidRDefault="00772D3D" w:rsidP="00772D3D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  <w:p w14:paraId="3EB2D091" w14:textId="77777777" w:rsidR="00772D3D" w:rsidRDefault="00772D3D" w:rsidP="00BD0015"/>
                                <w:p w14:paraId="26DF4791" w14:textId="77777777" w:rsidR="00BD0015" w:rsidRDefault="00BD0015" w:rsidP="00BD001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1355DF" id="Text Box 1098020672" o:spid="_x0000_s1032" type="#_x0000_t202" style="position:absolute;margin-left:201.4pt;margin-top:7.8pt;width:118.8pt;height:91.6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" fillcolor="white [3201]" strokeweight=".5pt">
                      <v:textbox>
                        <w:txbxContent>
                          <w:p w14:paraId="388E381F" w14:textId="340832CE" w:rsidR="00BD0015" w:rsidRDefault="00BD0015" w:rsidP="00BD0015">
                            <w:r>
                              <w:t>Item: Webbing 25mm</w:t>
                            </w:r>
                          </w:p>
                          <w:p w14:paraId="430BCB43" w14:textId="77777777" w:rsidR="00BD0015" w:rsidRDefault="00BD0015" w:rsidP="00BD0015">
                            <w:r>
                              <w:t>Style Color: TFP</w:t>
                            </w:r>
                          </w:p>
                          <w:p w14:paraId="3681A68D" w14:textId="54E5A561" w:rsidR="00BD0015" w:rsidRDefault="00BD0015" w:rsidP="00BD0015">
                            <w:r>
                              <w:t xml:space="preserve">RM Color: </w:t>
                            </w:r>
                            <w:r w:rsidR="00772D3D">
                              <w:t>CBK</w:t>
                            </w:r>
                          </w:p>
                          <w:p w14:paraId="5D3FDED2" w14:textId="77777777" w:rsidR="00772D3D" w:rsidRDefault="00772D3D" w:rsidP="00772D3D">
                            <w:r>
                              <w:t>Style Color: KUMUL</w:t>
                            </w:r>
                          </w:p>
                          <w:p w14:paraId="76540D41" w14:textId="28D2018B" w:rsidR="00772D3D" w:rsidRDefault="00772D3D" w:rsidP="00772D3D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  <w:p w14:paraId="3EB2D091" w14:textId="77777777" w:rsidR="00772D3D" w:rsidRDefault="00772D3D" w:rsidP="00BD0015"/>
                          <w:p w14:paraId="26DF4791" w14:textId="77777777" w:rsidR="00BD0015" w:rsidRDefault="00BD0015" w:rsidP="00BD0015"/>
                        </w:txbxContent>
                      </v:textbox>
                    </v:shape>
                  </w:pict>
                </mc:Fallback>
              </mc:AlternateContent>
            </w:r>
            <w:r w:rsidRPr="00772D3D">
              <w:rPr>
                <w:noProof/>
              </w:rPr>
              <w:drawing>
                <wp:anchor distT="0" distB="0" distL="114300" distR="114300" simplePos="0" relativeHeight="251915264" behindDoc="1" locked="0" layoutInCell="1" allowOverlap="1" wp14:anchorId="5B0BB4FD" wp14:editId="06760051">
                  <wp:simplePos x="0" y="0"/>
                  <wp:positionH relativeFrom="column">
                    <wp:posOffset>99290</wp:posOffset>
                  </wp:positionH>
                  <wp:positionV relativeFrom="paragraph">
                    <wp:posOffset>91498</wp:posOffset>
                  </wp:positionV>
                  <wp:extent cx="1953375" cy="2971338"/>
                  <wp:effectExtent l="0" t="0" r="8890" b="0"/>
                  <wp:wrapNone/>
                  <wp:docPr id="1098020694" name="Picture 1098020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0" t="3050" r="17537" b="3480"/>
                          <a:stretch/>
                        </pic:blipFill>
                        <pic:spPr bwMode="auto">
                          <a:xfrm>
                            <a:off x="0" y="0"/>
                            <a:ext cx="1953375" cy="2971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 xml:space="preserve"> </w:t>
            </w:r>
          </w:p>
          <w:p w14:paraId="1D1B25BB" w14:textId="74FC01D7" w:rsidR="00BD0015" w:rsidRDefault="00772D3D" w:rsidP="00B1505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8640" behindDoc="0" locked="0" layoutInCell="1" allowOverlap="1" wp14:anchorId="7A08F4CE" wp14:editId="0FD896F1">
                      <wp:simplePos x="0" y="0"/>
                      <wp:positionH relativeFrom="column">
                        <wp:posOffset>788612</wp:posOffset>
                      </wp:positionH>
                      <wp:positionV relativeFrom="paragraph">
                        <wp:posOffset>202969</wp:posOffset>
                      </wp:positionV>
                      <wp:extent cx="1790700" cy="620568"/>
                      <wp:effectExtent l="38100" t="0" r="19050" b="65405"/>
                      <wp:wrapNone/>
                      <wp:docPr id="1098020675" name="Straight Arrow Connector 1098020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90700" cy="62056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2CC498" id="Straight Arrow Connector 1098020675" o:spid="_x0000_s1026" type="#_x0000_t32" style="position:absolute;margin-left:62.1pt;margin-top:16pt;width:141pt;height:48.85pt;flip:x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583270A" w14:textId="02DF82E1" w:rsidR="00BD0015" w:rsidRDefault="00772D3D" w:rsidP="00B1505F">
            <w:pPr>
              <w:ind w:firstLine="720"/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9664" behindDoc="0" locked="0" layoutInCell="1" allowOverlap="1" wp14:anchorId="70C0ADEB" wp14:editId="3CDF5A1A">
                      <wp:simplePos x="0" y="0"/>
                      <wp:positionH relativeFrom="column">
                        <wp:posOffset>1529830</wp:posOffset>
                      </wp:positionH>
                      <wp:positionV relativeFrom="paragraph">
                        <wp:posOffset>9178</wp:posOffset>
                      </wp:positionV>
                      <wp:extent cx="1035628" cy="650355"/>
                      <wp:effectExtent l="38100" t="0" r="31750" b="54610"/>
                      <wp:wrapNone/>
                      <wp:docPr id="1098020673" name="Straight Arrow Connector 10980206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35628" cy="65035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48006FC" id="Straight Arrow Connector 1098020673" o:spid="_x0000_s1026" type="#_x0000_t32" style="position:absolute;margin-left:120.45pt;margin-top:.7pt;width:81.55pt;height:51.2pt;flip:x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37D75A4" w14:textId="41518AE0" w:rsidR="00BD0015" w:rsidRDefault="00772D3D" w:rsidP="00B1505F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5024" behindDoc="0" locked="0" layoutInCell="1" allowOverlap="1" wp14:anchorId="73B1A611" wp14:editId="5E9E11CE">
                      <wp:simplePos x="0" y="0"/>
                      <wp:positionH relativeFrom="column">
                        <wp:posOffset>4248612</wp:posOffset>
                      </wp:positionH>
                      <wp:positionV relativeFrom="paragraph">
                        <wp:posOffset>23033</wp:posOffset>
                      </wp:positionV>
                      <wp:extent cx="1468582" cy="870857"/>
                      <wp:effectExtent l="0" t="0" r="17780" b="24765"/>
                      <wp:wrapNone/>
                      <wp:docPr id="1098020676" name="Text Box 1098020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68582" cy="8708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985749F" w14:textId="77777777" w:rsidR="00BD0015" w:rsidRDefault="00BD0015" w:rsidP="00BD0015">
                                  <w:r>
                                    <w:t xml:space="preserve">Item: </w:t>
                                  </w:r>
                                  <w:r w:rsidRPr="0048355D">
                                    <w:rPr>
                                      <w:highlight w:val="yellow"/>
                                    </w:rPr>
                                    <w:t>Webbing inside</w:t>
                                  </w:r>
                                  <w:r>
                                    <w:t xml:space="preserve"> </w:t>
                                  </w:r>
                                  <w:r w:rsidRPr="0048355D">
                                    <w:rPr>
                                      <w:highlight w:val="yellow"/>
                                    </w:rPr>
                                    <w:t>0.8mm PE board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FD7E4DC" w14:textId="7F29221B" w:rsidR="00BD0015" w:rsidRDefault="00BD0015" w:rsidP="00BD0015">
                                  <w:r>
                                    <w:t xml:space="preserve">Style Color: </w:t>
                                  </w:r>
                                  <w:r w:rsidR="00772D3D">
                                    <w:t>ALL COLOR</w:t>
                                  </w:r>
                                </w:p>
                                <w:p w14:paraId="58739161" w14:textId="77777777" w:rsidR="00BD0015" w:rsidRDefault="00BD0015" w:rsidP="00BD0015">
                                  <w:r>
                                    <w:t>RM Color: BLACK</w:t>
                                  </w:r>
                                </w:p>
                                <w:p w14:paraId="649D1EB0" w14:textId="77777777" w:rsidR="00BD0015" w:rsidRDefault="00BD0015" w:rsidP="00BD001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1A611" id="Text Box 1098020676" o:spid="_x0000_s1033" type="#_x0000_t202" style="position:absolute;left:0;text-align:left;margin-left:334.55pt;margin-top:1.8pt;width:115.65pt;height:68.5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" fillcolor="white [3201]" strokeweight=".5pt">
                      <v:textbox>
                        <w:txbxContent>
                          <w:p w14:paraId="6985749F" w14:textId="77777777" w:rsidR="00BD0015" w:rsidRDefault="00BD0015" w:rsidP="00BD0015">
                            <w:r>
                              <w:t xml:space="preserve">Item: </w:t>
                            </w:r>
                            <w:r w:rsidRPr="0048355D">
                              <w:rPr>
                                <w:highlight w:val="yellow"/>
                              </w:rPr>
                              <w:t>Webbing inside</w:t>
                            </w:r>
                            <w:r>
                              <w:t xml:space="preserve"> </w:t>
                            </w:r>
                            <w:r w:rsidRPr="0048355D">
                              <w:rPr>
                                <w:highlight w:val="yellow"/>
                              </w:rPr>
                              <w:t>0.8mm PE board</w:t>
                            </w:r>
                            <w:r>
                              <w:t xml:space="preserve"> </w:t>
                            </w:r>
                          </w:p>
                          <w:p w14:paraId="3FD7E4DC" w14:textId="7F29221B" w:rsidR="00BD0015" w:rsidRDefault="00BD0015" w:rsidP="00BD0015">
                            <w:r>
                              <w:t xml:space="preserve">Style Color: </w:t>
                            </w:r>
                            <w:r w:rsidR="00772D3D">
                              <w:t>ALL COLOR</w:t>
                            </w:r>
                          </w:p>
                          <w:p w14:paraId="58739161" w14:textId="77777777" w:rsidR="00BD0015" w:rsidRDefault="00BD0015" w:rsidP="00BD0015">
                            <w:r>
                              <w:t>RM Color: BLACK</w:t>
                            </w:r>
                          </w:p>
                          <w:p w14:paraId="649D1EB0" w14:textId="77777777" w:rsidR="00BD0015" w:rsidRDefault="00BD0015" w:rsidP="00BD0015"/>
                        </w:txbxContent>
                      </v:textbox>
                    </v:shape>
                  </w:pict>
                </mc:Fallback>
              </mc:AlternateContent>
            </w:r>
          </w:p>
          <w:p w14:paraId="7F16C13B" w14:textId="28CC5124" w:rsidR="00BD0015" w:rsidRPr="005B5E56" w:rsidRDefault="00BD0015" w:rsidP="00B1505F"/>
          <w:p w14:paraId="26FFFE87" w14:textId="77777777" w:rsidR="00BD0015" w:rsidRPr="005B5E56" w:rsidRDefault="00BD0015" w:rsidP="00B1505F"/>
          <w:p w14:paraId="45D451E4" w14:textId="77777777" w:rsidR="00BD0015" w:rsidRPr="005B5E56" w:rsidRDefault="00BD0015" w:rsidP="00B1505F"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164AB04C" wp14:editId="3A27DA49">
                      <wp:simplePos x="0" y="0"/>
                      <wp:positionH relativeFrom="column">
                        <wp:posOffset>1599103</wp:posOffset>
                      </wp:positionH>
                      <wp:positionV relativeFrom="paragraph">
                        <wp:posOffset>79144</wp:posOffset>
                      </wp:positionV>
                      <wp:extent cx="2684318" cy="124114"/>
                      <wp:effectExtent l="38100" t="0" r="20955" b="85725"/>
                      <wp:wrapNone/>
                      <wp:docPr id="1098020680" name="Straight Arrow Connector 10980206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684318" cy="12411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802FCD" id="Straight Arrow Connector 1098020680" o:spid="_x0000_s1026" type="#_x0000_t32" style="position:absolute;margin-left:125.9pt;margin-top:6.25pt;width:211.35pt;height:9.75pt;flip:x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D56714A" w14:textId="67804530" w:rsidR="00BD0015" w:rsidRPr="005B5E56" w:rsidRDefault="00BD0015" w:rsidP="00B1505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9904" behindDoc="0" locked="0" layoutInCell="1" allowOverlap="1" wp14:anchorId="7B0551B4" wp14:editId="62516048">
                      <wp:simplePos x="0" y="0"/>
                      <wp:positionH relativeFrom="column">
                        <wp:posOffset>4414578</wp:posOffset>
                      </wp:positionH>
                      <wp:positionV relativeFrom="paragraph">
                        <wp:posOffset>168794</wp:posOffset>
                      </wp:positionV>
                      <wp:extent cx="1283970" cy="1143000"/>
                      <wp:effectExtent l="0" t="0" r="11430" b="19050"/>
                      <wp:wrapNone/>
                      <wp:docPr id="1098020681" name="Text Box 10980206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970" cy="1143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C939942" w14:textId="77777777" w:rsidR="00BD0015" w:rsidRDefault="00BD0015" w:rsidP="00BD0015">
                                  <w:r>
                                    <w:t>Item: CODURA 500D</w:t>
                                  </w:r>
                                </w:p>
                                <w:p w14:paraId="356B4388" w14:textId="77777777" w:rsidR="00BD0015" w:rsidRDefault="00BD0015" w:rsidP="00BD0015">
                                  <w:r>
                                    <w:t>Style Color: TFP</w:t>
                                  </w:r>
                                </w:p>
                                <w:p w14:paraId="6F0A87FA" w14:textId="571A4192" w:rsidR="00BD0015" w:rsidRDefault="00BD0015" w:rsidP="00BD0015">
                                  <w:r>
                                    <w:t>RM Color: TFP</w:t>
                                  </w:r>
                                </w:p>
                                <w:p w14:paraId="6612E11A" w14:textId="77777777" w:rsidR="00772D3D" w:rsidRDefault="00772D3D" w:rsidP="00772D3D">
                                  <w:r>
                                    <w:t>Style Color: KUMUL</w:t>
                                  </w:r>
                                </w:p>
                                <w:p w14:paraId="25526C56" w14:textId="2CF5A03D" w:rsidR="00772D3D" w:rsidRDefault="00772D3D" w:rsidP="00BD0015">
                                  <w:r>
                                    <w:t xml:space="preserve">RM Color: </w:t>
                                  </w:r>
                                  <w:r>
                                    <w:t>KUMUL</w:t>
                                  </w:r>
                                </w:p>
                                <w:p w14:paraId="020F7E48" w14:textId="77777777" w:rsidR="00BD0015" w:rsidRDefault="00BD0015" w:rsidP="00BD001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0551B4" id="Text Box 1098020681" o:spid="_x0000_s1034" type="#_x0000_t202" style="position:absolute;margin-left:347.6pt;margin-top:13.3pt;width:101.1pt;height:90pt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" fillcolor="white [3201]" strokeweight=".5pt">
                      <v:textbox>
                        <w:txbxContent>
                          <w:p w14:paraId="2C939942" w14:textId="77777777" w:rsidR="00BD0015" w:rsidRDefault="00BD0015" w:rsidP="00BD0015">
                            <w:r>
                              <w:t>Item: CODURA 500D</w:t>
                            </w:r>
                          </w:p>
                          <w:p w14:paraId="356B4388" w14:textId="77777777" w:rsidR="00BD0015" w:rsidRDefault="00BD0015" w:rsidP="00BD0015">
                            <w:r>
                              <w:t>Style Color: TFP</w:t>
                            </w:r>
                          </w:p>
                          <w:p w14:paraId="6F0A87FA" w14:textId="571A4192" w:rsidR="00BD0015" w:rsidRDefault="00BD0015" w:rsidP="00BD0015">
                            <w:r>
                              <w:t>RM Color: TFP</w:t>
                            </w:r>
                          </w:p>
                          <w:p w14:paraId="6612E11A" w14:textId="77777777" w:rsidR="00772D3D" w:rsidRDefault="00772D3D" w:rsidP="00772D3D">
                            <w:r>
                              <w:t>Style Color: KUMUL</w:t>
                            </w:r>
                          </w:p>
                          <w:p w14:paraId="25526C56" w14:textId="2CF5A03D" w:rsidR="00772D3D" w:rsidRDefault="00772D3D" w:rsidP="00BD0015">
                            <w:r>
                              <w:t xml:space="preserve">RM Color: </w:t>
                            </w:r>
                            <w:r>
                              <w:t>KUMUL</w:t>
                            </w:r>
                          </w:p>
                          <w:p w14:paraId="020F7E48" w14:textId="77777777" w:rsidR="00BD0015" w:rsidRDefault="00BD0015" w:rsidP="00BD0015"/>
                        </w:txbxContent>
                      </v:textbox>
                    </v:shape>
                  </w:pict>
                </mc:Fallback>
              </mc:AlternateContent>
            </w:r>
          </w:p>
          <w:p w14:paraId="78451F70" w14:textId="41B7E6E8" w:rsidR="00BD0015" w:rsidRPr="005B5E56" w:rsidRDefault="00772D3D" w:rsidP="00B1505F"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5C7E7108" wp14:editId="4CCD00CE">
                      <wp:simplePos x="0" y="0"/>
                      <wp:positionH relativeFrom="column">
                        <wp:posOffset>1093412</wp:posOffset>
                      </wp:positionH>
                      <wp:positionV relativeFrom="paragraph">
                        <wp:posOffset>127346</wp:posOffset>
                      </wp:positionV>
                      <wp:extent cx="3307773" cy="45719"/>
                      <wp:effectExtent l="19050" t="76200" r="26035" b="50165"/>
                      <wp:wrapNone/>
                      <wp:docPr id="1098020682" name="Straight Arrow Connector 10980206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330777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E1A1915" id="Straight Arrow Connector 1098020682" o:spid="_x0000_s1026" type="#_x0000_t32" style="position:absolute;margin-left:86.1pt;margin-top:10.05pt;width:260.45pt;height:3.6pt;flip:x y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ED3F9C3" w14:textId="4722200F" w:rsidR="00BD0015" w:rsidRPr="005B5E56" w:rsidRDefault="00AE3D86" w:rsidP="00B1505F">
            <w:r w:rsidRPr="00772D3D"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73CB22E0" wp14:editId="66BF32D7">
                      <wp:simplePos x="0" y="0"/>
                      <wp:positionH relativeFrom="column">
                        <wp:posOffset>2470843</wp:posOffset>
                      </wp:positionH>
                      <wp:positionV relativeFrom="paragraph">
                        <wp:posOffset>85609</wp:posOffset>
                      </wp:positionV>
                      <wp:extent cx="1406236" cy="1143000"/>
                      <wp:effectExtent l="0" t="0" r="22860" b="19050"/>
                      <wp:wrapNone/>
                      <wp:docPr id="1098020702" name="Text Box 10980207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06236" cy="1143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65D74CD" w14:textId="7230F9A9" w:rsidR="00772D3D" w:rsidRDefault="00772D3D" w:rsidP="00772D3D">
                                  <w:r>
                                    <w:t xml:space="preserve">Item: Velcro loop 25mm </w:t>
                                  </w:r>
                                </w:p>
                                <w:p w14:paraId="7A56DDDF" w14:textId="77777777" w:rsidR="00772D3D" w:rsidRDefault="00772D3D" w:rsidP="00772D3D">
                                  <w:r>
                                    <w:t>Style Color: TFP</w:t>
                                  </w:r>
                                </w:p>
                                <w:p w14:paraId="718AA886" w14:textId="32AA868C" w:rsidR="00772D3D" w:rsidRDefault="00772D3D" w:rsidP="00772D3D">
                                  <w:r>
                                    <w:t>RM Color: CBK</w:t>
                                  </w:r>
                                </w:p>
                                <w:p w14:paraId="1F56C5C2" w14:textId="77777777" w:rsidR="00772D3D" w:rsidRDefault="00772D3D" w:rsidP="00772D3D">
                                  <w:r>
                                    <w:t>Style Color: KUMUL</w:t>
                                  </w:r>
                                </w:p>
                                <w:p w14:paraId="5EED676F" w14:textId="77777777" w:rsidR="00772D3D" w:rsidRDefault="00772D3D" w:rsidP="00772D3D">
                                  <w:r>
                                    <w:t>RM Color: BLACK</w:t>
                                  </w:r>
                                </w:p>
                                <w:p w14:paraId="52F86C12" w14:textId="77777777" w:rsidR="00772D3D" w:rsidRDefault="00772D3D" w:rsidP="00772D3D"/>
                                <w:p w14:paraId="6F7007E6" w14:textId="77777777" w:rsidR="00772D3D" w:rsidRDefault="00772D3D" w:rsidP="00772D3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CB22E0" id="Text Box 1098020702" o:spid="_x0000_s1035" type="#_x0000_t202" style="position:absolute;margin-left:194.55pt;margin-top:6.75pt;width:110.75pt;height:90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" fillcolor="white [3201]" strokeweight=".5pt">
                      <v:textbox>
                        <w:txbxContent>
                          <w:p w14:paraId="765D74CD" w14:textId="7230F9A9" w:rsidR="00772D3D" w:rsidRDefault="00772D3D" w:rsidP="00772D3D">
                            <w:r>
                              <w:t xml:space="preserve">Item: Velcro loop 25mm </w:t>
                            </w:r>
                          </w:p>
                          <w:p w14:paraId="7A56DDDF" w14:textId="77777777" w:rsidR="00772D3D" w:rsidRDefault="00772D3D" w:rsidP="00772D3D">
                            <w:r>
                              <w:t>Style Color: TFP</w:t>
                            </w:r>
                          </w:p>
                          <w:p w14:paraId="718AA886" w14:textId="32AA868C" w:rsidR="00772D3D" w:rsidRDefault="00772D3D" w:rsidP="00772D3D">
                            <w:r>
                              <w:t>RM Color: CBK</w:t>
                            </w:r>
                          </w:p>
                          <w:p w14:paraId="1F56C5C2" w14:textId="77777777" w:rsidR="00772D3D" w:rsidRDefault="00772D3D" w:rsidP="00772D3D">
                            <w:r>
                              <w:t>Style Color: KUMUL</w:t>
                            </w:r>
                          </w:p>
                          <w:p w14:paraId="5EED676F" w14:textId="77777777" w:rsidR="00772D3D" w:rsidRDefault="00772D3D" w:rsidP="00772D3D">
                            <w:r>
                              <w:t>RM Color: BLACK</w:t>
                            </w:r>
                          </w:p>
                          <w:p w14:paraId="52F86C12" w14:textId="77777777" w:rsidR="00772D3D" w:rsidRDefault="00772D3D" w:rsidP="00772D3D"/>
                          <w:p w14:paraId="6F7007E6" w14:textId="77777777" w:rsidR="00772D3D" w:rsidRDefault="00772D3D" w:rsidP="00772D3D"/>
                        </w:txbxContent>
                      </v:textbox>
                    </v:shape>
                  </w:pict>
                </mc:Fallback>
              </mc:AlternateContent>
            </w:r>
          </w:p>
          <w:p w14:paraId="75215ADE" w14:textId="385ADBFF" w:rsidR="00BD0015" w:rsidRDefault="00BD0015" w:rsidP="00B1505F"/>
          <w:p w14:paraId="1BA7FD39" w14:textId="7FC9D85B" w:rsidR="00BD0015" w:rsidRDefault="00772D3D" w:rsidP="00B1505F">
            <w:r w:rsidRPr="00772D3D"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2561FC22" wp14:editId="68563D31">
                      <wp:simplePos x="0" y="0"/>
                      <wp:positionH relativeFrom="column">
                        <wp:posOffset>1567930</wp:posOffset>
                      </wp:positionH>
                      <wp:positionV relativeFrom="paragraph">
                        <wp:posOffset>-23899</wp:posOffset>
                      </wp:positionV>
                      <wp:extent cx="910244" cy="76200"/>
                      <wp:effectExtent l="0" t="57150" r="23495" b="19050"/>
                      <wp:wrapNone/>
                      <wp:docPr id="1098020703" name="Straight Arrow Connector 10980207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10244" cy="762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BCC24F" id="Straight Arrow Connector 1098020703" o:spid="_x0000_s1026" type="#_x0000_t32" style="position:absolute;margin-left:123.45pt;margin-top:-1.9pt;width:71.65pt;height:6pt;flip:x y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6749D31" w14:textId="7B7C6F36" w:rsidR="00BD0015" w:rsidRDefault="00BD0015" w:rsidP="00B1505F">
            <w:pPr>
              <w:tabs>
                <w:tab w:val="left" w:pos="5115"/>
              </w:tabs>
            </w:pPr>
            <w:r>
              <w:tab/>
            </w:r>
          </w:p>
          <w:p w14:paraId="38C44A98" w14:textId="66FB3A3D" w:rsidR="00772D3D" w:rsidRPr="00772D3D" w:rsidRDefault="00772D3D" w:rsidP="00772D3D"/>
          <w:p w14:paraId="718D204D" w14:textId="1E00B1F0" w:rsidR="00772D3D" w:rsidRDefault="00772D3D" w:rsidP="00772D3D"/>
          <w:p w14:paraId="0BE4767D" w14:textId="1BB6F3EB" w:rsidR="00772D3D" w:rsidRPr="00772D3D" w:rsidRDefault="00AE3D86" w:rsidP="00772D3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772D3D">
              <mc:AlternateContent>
                <mc:Choice Requires="wps">
                  <w:drawing>
                    <wp:anchor distT="0" distB="0" distL="114300" distR="114300" simplePos="0" relativeHeight="251918336" behindDoc="0" locked="0" layoutInCell="1" allowOverlap="1" wp14:anchorId="02D1B76A" wp14:editId="66AFBDE0">
                      <wp:simplePos x="0" y="0"/>
                      <wp:positionH relativeFrom="column">
                        <wp:posOffset>3049790</wp:posOffset>
                      </wp:positionH>
                      <wp:positionV relativeFrom="paragraph">
                        <wp:posOffset>176241</wp:posOffset>
                      </wp:positionV>
                      <wp:extent cx="1508760" cy="1156855"/>
                      <wp:effectExtent l="0" t="0" r="15240" b="24765"/>
                      <wp:wrapNone/>
                      <wp:docPr id="1098020696" name="Text Box 10980206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08760" cy="11568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F27451" w14:textId="77777777" w:rsidR="00772D3D" w:rsidRDefault="00772D3D" w:rsidP="00772D3D">
                                  <w:r>
                                    <w:t>Item: Webbing 20mm S/S</w:t>
                                  </w:r>
                                </w:p>
                                <w:p w14:paraId="00651D73" w14:textId="77777777" w:rsidR="00772D3D" w:rsidRDefault="00772D3D" w:rsidP="00772D3D">
                                  <w:r>
                                    <w:t>Style Color: TFP</w:t>
                                  </w:r>
                                </w:p>
                                <w:p w14:paraId="422765F9" w14:textId="07AFFBE0" w:rsidR="00772D3D" w:rsidRDefault="00772D3D" w:rsidP="00772D3D">
                                  <w:r>
                                    <w:t>RM Color: TFP S/S</w:t>
                                  </w:r>
                                </w:p>
                                <w:p w14:paraId="1691A136" w14:textId="77777777" w:rsidR="00772D3D" w:rsidRDefault="00772D3D" w:rsidP="00772D3D">
                                  <w:r>
                                    <w:t>Style Color: KUMUL</w:t>
                                  </w:r>
                                </w:p>
                                <w:p w14:paraId="6BE24FBC" w14:textId="016F9985" w:rsidR="00772D3D" w:rsidRDefault="00772D3D" w:rsidP="00772D3D">
                                  <w:r>
                                    <w:t>RM Color: KUMUL</w:t>
                                  </w:r>
                                  <w:r>
                                    <w:t xml:space="preserve"> S/S</w:t>
                                  </w:r>
                                </w:p>
                                <w:p w14:paraId="055E87EF" w14:textId="77777777" w:rsidR="00772D3D" w:rsidRDefault="00772D3D" w:rsidP="00772D3D"/>
                                <w:p w14:paraId="7C7FC6D7" w14:textId="77777777" w:rsidR="00772D3D" w:rsidRDefault="00772D3D" w:rsidP="00772D3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D1B76A" id="Text Box 1098020696" o:spid="_x0000_s1036" type="#_x0000_t202" style="position:absolute;margin-left:240.15pt;margin-top:13.9pt;width:118.8pt;height:91.1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" fillcolor="white [3201]" strokeweight=".5pt">
                      <v:textbox>
                        <w:txbxContent>
                          <w:p w14:paraId="50F27451" w14:textId="77777777" w:rsidR="00772D3D" w:rsidRDefault="00772D3D" w:rsidP="00772D3D">
                            <w:r>
                              <w:t>Item: Webbing 20mm S/S</w:t>
                            </w:r>
                          </w:p>
                          <w:p w14:paraId="00651D73" w14:textId="77777777" w:rsidR="00772D3D" w:rsidRDefault="00772D3D" w:rsidP="00772D3D">
                            <w:r>
                              <w:t>Style Color: TFP</w:t>
                            </w:r>
                          </w:p>
                          <w:p w14:paraId="422765F9" w14:textId="07AFFBE0" w:rsidR="00772D3D" w:rsidRDefault="00772D3D" w:rsidP="00772D3D">
                            <w:r>
                              <w:t>RM Color: TFP S/S</w:t>
                            </w:r>
                          </w:p>
                          <w:p w14:paraId="1691A136" w14:textId="77777777" w:rsidR="00772D3D" w:rsidRDefault="00772D3D" w:rsidP="00772D3D">
                            <w:r>
                              <w:t>Style Color: KUMUL</w:t>
                            </w:r>
                          </w:p>
                          <w:p w14:paraId="6BE24FBC" w14:textId="016F9985" w:rsidR="00772D3D" w:rsidRDefault="00772D3D" w:rsidP="00772D3D">
                            <w:r>
                              <w:t>RM Color: KUMUL</w:t>
                            </w:r>
                            <w:r>
                              <w:t xml:space="preserve"> S/S</w:t>
                            </w:r>
                          </w:p>
                          <w:p w14:paraId="055E87EF" w14:textId="77777777" w:rsidR="00772D3D" w:rsidRDefault="00772D3D" w:rsidP="00772D3D"/>
                          <w:p w14:paraId="7C7FC6D7" w14:textId="77777777" w:rsidR="00772D3D" w:rsidRDefault="00772D3D" w:rsidP="00772D3D"/>
                        </w:txbxContent>
                      </v:textbox>
                    </v:shape>
                  </w:pict>
                </mc:Fallback>
              </mc:AlternateContent>
            </w:r>
            <w:r w:rsidR="00772D3D" w:rsidRPr="00772D3D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16288" behindDoc="1" locked="0" layoutInCell="1" allowOverlap="1" wp14:anchorId="414B96C9" wp14:editId="0AFC3109">
                  <wp:simplePos x="0" y="0"/>
                  <wp:positionH relativeFrom="column">
                    <wp:posOffset>50915</wp:posOffset>
                  </wp:positionH>
                  <wp:positionV relativeFrom="paragraph">
                    <wp:posOffset>288001</wp:posOffset>
                  </wp:positionV>
                  <wp:extent cx="2528454" cy="3843931"/>
                  <wp:effectExtent l="0" t="0" r="0" b="0"/>
                  <wp:wrapNone/>
                  <wp:docPr id="1098020695" name="Picture 1098020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333"/>
                          <a:stretch/>
                        </pic:blipFill>
                        <pic:spPr bwMode="auto">
                          <a:xfrm>
                            <a:off x="0" y="0"/>
                            <a:ext cx="2528454" cy="3843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6AA2FE1" w14:textId="5BFBF2BD" w:rsidR="00772D3D" w:rsidRPr="00772D3D" w:rsidRDefault="00AE3D86" w:rsidP="00772D3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518AEED6" wp14:editId="5889E116">
                      <wp:simplePos x="0" y="0"/>
                      <wp:positionH relativeFrom="column">
                        <wp:posOffset>3665970</wp:posOffset>
                      </wp:positionH>
                      <wp:positionV relativeFrom="paragraph">
                        <wp:posOffset>1107671</wp:posOffset>
                      </wp:positionV>
                      <wp:extent cx="1378527" cy="1149927"/>
                      <wp:effectExtent l="0" t="0" r="12700" b="12700"/>
                      <wp:wrapNone/>
                      <wp:docPr id="1098020683" name="Text Box 10980206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8527" cy="11499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DBC42EC" w14:textId="77777777" w:rsidR="00BD0015" w:rsidRDefault="00BD0015" w:rsidP="00BD0015">
                                  <w:r>
                                    <w:t>Item: Nylon tape 25mm</w:t>
                                  </w:r>
                                </w:p>
                                <w:p w14:paraId="3A604C79" w14:textId="77777777" w:rsidR="00BD0015" w:rsidRDefault="00BD0015" w:rsidP="00BD0015">
                                  <w:r>
                                    <w:t>Style Color: TFP</w:t>
                                  </w:r>
                                </w:p>
                                <w:p w14:paraId="1B6297CC" w14:textId="0CA61A98" w:rsidR="00BD0015" w:rsidRDefault="00BD0015" w:rsidP="00BD0015">
                                  <w:r>
                                    <w:t xml:space="preserve">RM Color: </w:t>
                                  </w:r>
                                  <w:r w:rsidR="00AE3D86">
                                    <w:t>CBK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DF30FB0" w14:textId="77777777" w:rsidR="00AE3D86" w:rsidRDefault="00AE3D86" w:rsidP="00AE3D86">
                                  <w:r>
                                    <w:t>Style Color: KUMUL</w:t>
                                  </w:r>
                                </w:p>
                                <w:p w14:paraId="761AB8CE" w14:textId="1FCE7B98" w:rsidR="00AE3D86" w:rsidRDefault="00AE3D86" w:rsidP="00AE3D86">
                                  <w:r>
                                    <w:t xml:space="preserve">RM Color: </w:t>
                                  </w:r>
                                  <w:r>
                                    <w:t>BLACK</w:t>
                                  </w:r>
                                </w:p>
                                <w:p w14:paraId="30663EC8" w14:textId="77777777" w:rsidR="00BD0015" w:rsidRDefault="00BD0015" w:rsidP="00BD001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8AEED6" id="Text Box 1098020683" o:spid="_x0000_s1037" type="#_x0000_t202" style="position:absolute;margin-left:288.65pt;margin-top:87.2pt;width:108.55pt;height:90.5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" fillcolor="white [3201]" strokeweight=".5pt">
                      <v:textbox>
                        <w:txbxContent>
                          <w:p w14:paraId="7DBC42EC" w14:textId="77777777" w:rsidR="00BD0015" w:rsidRDefault="00BD0015" w:rsidP="00BD0015">
                            <w:r>
                              <w:t>Item: Nylon tape 25mm</w:t>
                            </w:r>
                          </w:p>
                          <w:p w14:paraId="3A604C79" w14:textId="77777777" w:rsidR="00BD0015" w:rsidRDefault="00BD0015" w:rsidP="00BD0015">
                            <w:r>
                              <w:t>Style Color: TFP</w:t>
                            </w:r>
                          </w:p>
                          <w:p w14:paraId="1B6297CC" w14:textId="0CA61A98" w:rsidR="00BD0015" w:rsidRDefault="00BD0015" w:rsidP="00BD0015">
                            <w:r>
                              <w:t xml:space="preserve">RM Color: </w:t>
                            </w:r>
                            <w:r w:rsidR="00AE3D86">
                              <w:t>CBK</w:t>
                            </w:r>
                            <w:r>
                              <w:t xml:space="preserve"> </w:t>
                            </w:r>
                          </w:p>
                          <w:p w14:paraId="6DF30FB0" w14:textId="77777777" w:rsidR="00AE3D86" w:rsidRDefault="00AE3D86" w:rsidP="00AE3D86">
                            <w:r>
                              <w:t>Style Color: KUMUL</w:t>
                            </w:r>
                          </w:p>
                          <w:p w14:paraId="761AB8CE" w14:textId="1FCE7B98" w:rsidR="00AE3D86" w:rsidRDefault="00AE3D86" w:rsidP="00AE3D86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  <w:p w14:paraId="30663EC8" w14:textId="77777777" w:rsidR="00BD0015" w:rsidRDefault="00BD0015" w:rsidP="00BD0015"/>
                        </w:txbxContent>
                      </v:textbox>
                    </v:shape>
                  </w:pict>
                </mc:Fallback>
              </mc:AlternateContent>
            </w:r>
            <w:r w:rsidRPr="00772D3D"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13F8BD5E" wp14:editId="2D79965A">
                      <wp:simplePos x="0" y="0"/>
                      <wp:positionH relativeFrom="column">
                        <wp:posOffset>3057121</wp:posOffset>
                      </wp:positionH>
                      <wp:positionV relativeFrom="paragraph">
                        <wp:posOffset>2542078</wp:posOffset>
                      </wp:positionV>
                      <wp:extent cx="1537855" cy="1143000"/>
                      <wp:effectExtent l="0" t="0" r="24765" b="19050"/>
                      <wp:wrapNone/>
                      <wp:docPr id="1098020704" name="Text Box 10980207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37855" cy="1143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96DDF03" w14:textId="35E876CD" w:rsidR="00AE3D86" w:rsidRDefault="00AE3D86" w:rsidP="00772D3D">
                                  <w:r>
                                    <w:t xml:space="preserve">Item: Velcro </w:t>
                                  </w:r>
                                  <w:r>
                                    <w:t>Hook 25m</w:t>
                                  </w:r>
                                  <w:r>
                                    <w:t xml:space="preserve">m </w:t>
                                  </w:r>
                                </w:p>
                                <w:p w14:paraId="47113C86" w14:textId="77777777" w:rsidR="00AE3D86" w:rsidRDefault="00AE3D86" w:rsidP="00772D3D">
                                  <w:r>
                                    <w:t>Style Color: TFP</w:t>
                                  </w:r>
                                </w:p>
                                <w:p w14:paraId="7B4BB0A0" w14:textId="77777777" w:rsidR="00AE3D86" w:rsidRDefault="00AE3D86" w:rsidP="00772D3D">
                                  <w:r>
                                    <w:t>RM Color: CBK</w:t>
                                  </w:r>
                                </w:p>
                                <w:p w14:paraId="21C3E310" w14:textId="77777777" w:rsidR="00AE3D86" w:rsidRDefault="00AE3D86" w:rsidP="00772D3D">
                                  <w:r>
                                    <w:t>Style Color: KUMUL</w:t>
                                  </w:r>
                                </w:p>
                                <w:p w14:paraId="72EA96E1" w14:textId="77777777" w:rsidR="00AE3D86" w:rsidRDefault="00AE3D86" w:rsidP="00772D3D">
                                  <w:r>
                                    <w:t>RM Color: BLACK</w:t>
                                  </w:r>
                                </w:p>
                                <w:p w14:paraId="2CAB2D2D" w14:textId="77777777" w:rsidR="00AE3D86" w:rsidRDefault="00AE3D86" w:rsidP="00772D3D"/>
                                <w:p w14:paraId="3DF0DF81" w14:textId="77777777" w:rsidR="00AE3D86" w:rsidRDefault="00AE3D86" w:rsidP="00772D3D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F8BD5E" id="Text Box 1098020704" o:spid="_x0000_s1038" type="#_x0000_t202" style="position:absolute;margin-left:240.7pt;margin-top:200.15pt;width:121.1pt;height:90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" fillcolor="white [3201]" strokeweight=".5pt">
                      <v:textbox>
                        <w:txbxContent>
                          <w:p w14:paraId="396DDF03" w14:textId="35E876CD" w:rsidR="00AE3D86" w:rsidRDefault="00AE3D86" w:rsidP="00772D3D">
                            <w:r>
                              <w:t xml:space="preserve">Item: Velcro </w:t>
                            </w:r>
                            <w:r>
                              <w:t>Hook 25m</w:t>
                            </w:r>
                            <w:r>
                              <w:t xml:space="preserve">m </w:t>
                            </w:r>
                          </w:p>
                          <w:p w14:paraId="47113C86" w14:textId="77777777" w:rsidR="00AE3D86" w:rsidRDefault="00AE3D86" w:rsidP="00772D3D">
                            <w:r>
                              <w:t>Style Color: TFP</w:t>
                            </w:r>
                          </w:p>
                          <w:p w14:paraId="7B4BB0A0" w14:textId="77777777" w:rsidR="00AE3D86" w:rsidRDefault="00AE3D86" w:rsidP="00772D3D">
                            <w:r>
                              <w:t>RM Color: CBK</w:t>
                            </w:r>
                          </w:p>
                          <w:p w14:paraId="21C3E310" w14:textId="77777777" w:rsidR="00AE3D86" w:rsidRDefault="00AE3D86" w:rsidP="00772D3D">
                            <w:r>
                              <w:t>Style Color: KUMUL</w:t>
                            </w:r>
                          </w:p>
                          <w:p w14:paraId="72EA96E1" w14:textId="77777777" w:rsidR="00AE3D86" w:rsidRDefault="00AE3D86" w:rsidP="00772D3D">
                            <w:r>
                              <w:t>RM Color: BLACK</w:t>
                            </w:r>
                          </w:p>
                          <w:p w14:paraId="2CAB2D2D" w14:textId="77777777" w:rsidR="00AE3D86" w:rsidRDefault="00AE3D86" w:rsidP="00772D3D"/>
                          <w:p w14:paraId="3DF0DF81" w14:textId="77777777" w:rsidR="00AE3D86" w:rsidRDefault="00AE3D86" w:rsidP="00772D3D"/>
                        </w:txbxContent>
                      </v:textbox>
                    </v:shape>
                  </w:pict>
                </mc:Fallback>
              </mc:AlternateContent>
            </w:r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4FD39AC8" wp14:editId="2D53E1EF">
                      <wp:simplePos x="0" y="0"/>
                      <wp:positionH relativeFrom="column">
                        <wp:posOffset>1912562</wp:posOffset>
                      </wp:positionH>
                      <wp:positionV relativeFrom="paragraph">
                        <wp:posOffset>1711152</wp:posOffset>
                      </wp:positionV>
                      <wp:extent cx="1795896" cy="1102879"/>
                      <wp:effectExtent l="38100" t="0" r="33020" b="59690"/>
                      <wp:wrapNone/>
                      <wp:docPr id="1098020684" name="Straight Arrow Connector 10980206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95896" cy="110287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862AC3" id="Straight Arrow Connector 1098020684" o:spid="_x0000_s1026" type="#_x0000_t32" style="position:absolute;margin-left:150.6pt;margin-top:134.75pt;width:141.4pt;height:86.85pt;flip:x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72D3D" w:rsidRPr="00772D3D"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1F0F818A" wp14:editId="62C876BD">
                      <wp:simplePos x="0" y="0"/>
                      <wp:positionH relativeFrom="column">
                        <wp:posOffset>1955858</wp:posOffset>
                      </wp:positionH>
                      <wp:positionV relativeFrom="paragraph">
                        <wp:posOffset>3345988</wp:posOffset>
                      </wp:positionV>
                      <wp:extent cx="1187334" cy="103909"/>
                      <wp:effectExtent l="0" t="57150" r="13335" b="29845"/>
                      <wp:wrapNone/>
                      <wp:docPr id="1098020699" name="Straight Arrow Connector 10980206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87334" cy="10390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E62C18" id="Straight Arrow Connector 1098020699" o:spid="_x0000_s1026" type="#_x0000_t32" style="position:absolute;margin-left:154pt;margin-top:263.45pt;width:93.5pt;height:8.2pt;flip:x y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772D3D" w:rsidRPr="00772D3D"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 wp14:anchorId="43D2E39D" wp14:editId="02EEC5CC">
                      <wp:simplePos x="0" y="0"/>
                      <wp:positionH relativeFrom="column">
                        <wp:posOffset>2076450</wp:posOffset>
                      </wp:positionH>
                      <wp:positionV relativeFrom="paragraph">
                        <wp:posOffset>430530</wp:posOffset>
                      </wp:positionV>
                      <wp:extent cx="1043940" cy="556260"/>
                      <wp:effectExtent l="38100" t="0" r="22860" b="53340"/>
                      <wp:wrapNone/>
                      <wp:docPr id="1098020697" name="Straight Arrow Connector 10980206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43940" cy="5562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824587" id="Straight Arrow Connector 1098020697" o:spid="_x0000_s1026" type="#_x0000_t32" style="position:absolute;margin-left:163.5pt;margin-top:33.9pt;width:82.2pt;height:43.8pt;flip:x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55590F5A" w14:textId="1098C383" w:rsidR="00BD0015" w:rsidRPr="00BD0015" w:rsidRDefault="00BD0015" w:rsidP="00BD0015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447C91D8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E0B40" w:rsidRPr="00DE4BCC" w14:paraId="7D709386" w14:textId="77777777" w:rsidTr="004E0B40">
        <w:trPr>
          <w:trHeight w:val="12743"/>
        </w:trPr>
        <w:tc>
          <w:tcPr>
            <w:tcW w:w="5000" w:type="pct"/>
          </w:tcPr>
          <w:p w14:paraId="7CC6575D" w14:textId="000A090E" w:rsidR="00403449" w:rsidRPr="00403449" w:rsidRDefault="00742164" w:rsidP="00AE3D86">
            <w:r>
              <w:rPr>
                <w:noProof/>
              </w:rPr>
              <w:drawing>
                <wp:anchor distT="0" distB="0" distL="114300" distR="114300" simplePos="0" relativeHeight="251782144" behindDoc="0" locked="0" layoutInCell="1" allowOverlap="1" wp14:anchorId="3D43AFF0" wp14:editId="2B71CB05">
                  <wp:simplePos x="0" y="0"/>
                  <wp:positionH relativeFrom="column">
                    <wp:posOffset>468918</wp:posOffset>
                  </wp:positionH>
                  <wp:positionV relativeFrom="paragraph">
                    <wp:posOffset>-234199</wp:posOffset>
                  </wp:positionV>
                  <wp:extent cx="2247900" cy="2997200"/>
                  <wp:effectExtent l="6350" t="0" r="6350" b="635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47900" cy="299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E10F73" w14:textId="73AE023C" w:rsidR="00403449" w:rsidRPr="00403449" w:rsidRDefault="00403449" w:rsidP="00403449"/>
          <w:p w14:paraId="365C828B" w14:textId="5AA639AB" w:rsidR="00403449" w:rsidRPr="00403449" w:rsidRDefault="00403449" w:rsidP="00403449"/>
          <w:p w14:paraId="70164DC8" w14:textId="4B35DD24" w:rsidR="00403449" w:rsidRPr="00403449" w:rsidRDefault="003379E7" w:rsidP="0040344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3E841A1D" wp14:editId="5BEC995B">
                      <wp:simplePos x="0" y="0"/>
                      <wp:positionH relativeFrom="column">
                        <wp:posOffset>3410585</wp:posOffset>
                      </wp:positionH>
                      <wp:positionV relativeFrom="paragraph">
                        <wp:posOffset>145415</wp:posOffset>
                      </wp:positionV>
                      <wp:extent cx="1165860" cy="243840"/>
                      <wp:effectExtent l="0" t="0" r="15240" b="22860"/>
                      <wp:wrapNone/>
                      <wp:docPr id="59" name="Text Box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2438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3FC02E1" w14:textId="34C121E1" w:rsidR="00403449" w:rsidRPr="004E0B40" w:rsidRDefault="003379E7" w:rsidP="00403449">
                                  <w:pPr>
                                    <w:rPr>
                                      <w:color w:val="auto"/>
                                    </w:rPr>
                                  </w:pPr>
                                  <w:r>
                                    <w:rPr>
                                      <w:color w:val="auto"/>
                                    </w:rPr>
                                    <w:t xml:space="preserve">Bottom button hole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841A1D" id="Text Box 59" o:spid="_x0000_s1039" type="#_x0000_t202" style="position:absolute;margin-left:268.55pt;margin-top:11.45pt;width:91.8pt;height:19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" fillcolor="white [3201]" strokeweight=".5pt">
                      <v:textbox>
                        <w:txbxContent>
                          <w:p w14:paraId="33FC02E1" w14:textId="34C121E1" w:rsidR="00403449" w:rsidRPr="004E0B40" w:rsidRDefault="003379E7" w:rsidP="00403449">
                            <w:pPr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 xml:space="preserve">Bottom button hole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429F9D27" w14:textId="5B3CEBFB" w:rsidR="00403449" w:rsidRPr="00403449" w:rsidRDefault="003379E7" w:rsidP="0040344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0512" behindDoc="0" locked="0" layoutInCell="1" allowOverlap="1" wp14:anchorId="089C036D" wp14:editId="1443981D">
                      <wp:simplePos x="0" y="0"/>
                      <wp:positionH relativeFrom="column">
                        <wp:posOffset>1787524</wp:posOffset>
                      </wp:positionH>
                      <wp:positionV relativeFrom="paragraph">
                        <wp:posOffset>82550</wp:posOffset>
                      </wp:positionV>
                      <wp:extent cx="1645920" cy="68580"/>
                      <wp:effectExtent l="38100" t="0" r="11430" b="83820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45920" cy="685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14F527" id="Straight Arrow Connector 45" o:spid="_x0000_s1026" type="#_x0000_t32" style="position:absolute;margin-left:140.75pt;margin-top:6.5pt;width:129.6pt;height:5.4pt;flip:x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1F79C76" w14:textId="678AA5D1" w:rsidR="00403449" w:rsidRPr="00403449" w:rsidRDefault="00403449" w:rsidP="00403449"/>
          <w:p w14:paraId="34C98B94" w14:textId="23110481" w:rsidR="00403449" w:rsidRPr="00403449" w:rsidRDefault="009805E7" w:rsidP="00403449"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1ADAF636" wp14:editId="4BEE013C">
                      <wp:simplePos x="0" y="0"/>
                      <wp:positionH relativeFrom="column">
                        <wp:posOffset>3722312</wp:posOffset>
                      </wp:positionH>
                      <wp:positionV relativeFrom="paragraph">
                        <wp:posOffset>196792</wp:posOffset>
                      </wp:positionV>
                      <wp:extent cx="1539240" cy="1149927"/>
                      <wp:effectExtent l="0" t="0" r="22860" b="12700"/>
                      <wp:wrapNone/>
                      <wp:docPr id="51" name="Text Box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39240" cy="114992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B11B0C8" w14:textId="30F57DD5" w:rsidR="008E57CF" w:rsidRDefault="008E57CF" w:rsidP="008E57CF">
                                  <w:r>
                                    <w:t>Item: 3.5MM PARA CORD</w:t>
                                  </w:r>
                                </w:p>
                                <w:p w14:paraId="20B7DF1F" w14:textId="77777777" w:rsidR="008E57CF" w:rsidRDefault="008E57CF" w:rsidP="008E57CF">
                                  <w:r>
                                    <w:t>Style Color: TFP</w:t>
                                  </w:r>
                                </w:p>
                                <w:p w14:paraId="48F7627B" w14:textId="3B6CCD8D" w:rsidR="008E57CF" w:rsidRDefault="008E57CF" w:rsidP="008E57CF">
                                  <w:r>
                                    <w:t>RM Color: CBK</w:t>
                                  </w:r>
                                </w:p>
                                <w:p w14:paraId="2C8C1D57" w14:textId="77777777" w:rsidR="00AE3D86" w:rsidRDefault="00AE3D86" w:rsidP="00AE3D86">
                                  <w:r>
                                    <w:t>Style Color: KUMUL</w:t>
                                  </w:r>
                                </w:p>
                                <w:p w14:paraId="164E5E36" w14:textId="77777777" w:rsidR="00AE3D86" w:rsidRDefault="00AE3D86" w:rsidP="00AE3D86">
                                  <w:r>
                                    <w:t>RM Color: BLACK</w:t>
                                  </w:r>
                                </w:p>
                                <w:p w14:paraId="58165BA2" w14:textId="77777777" w:rsidR="00AE3D86" w:rsidRDefault="00AE3D86" w:rsidP="008E57CF"/>
                                <w:p w14:paraId="5589E7B1" w14:textId="77777777" w:rsidR="008E57CF" w:rsidRDefault="008E57CF" w:rsidP="008E57C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DAF636" id="Text Box 51" o:spid="_x0000_s1040" type="#_x0000_t202" style="position:absolute;margin-left:293.1pt;margin-top:15.5pt;width:121.2pt;height:90.55pt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" fillcolor="white [3201]" strokeweight=".5pt">
                      <v:textbox>
                        <w:txbxContent>
                          <w:p w14:paraId="6B11B0C8" w14:textId="30F57DD5" w:rsidR="008E57CF" w:rsidRDefault="008E57CF" w:rsidP="008E57CF">
                            <w:r>
                              <w:t>Item: 3.5MM PARA CORD</w:t>
                            </w:r>
                          </w:p>
                          <w:p w14:paraId="20B7DF1F" w14:textId="77777777" w:rsidR="008E57CF" w:rsidRDefault="008E57CF" w:rsidP="008E57CF">
                            <w:r>
                              <w:t>Style Color: TFP</w:t>
                            </w:r>
                          </w:p>
                          <w:p w14:paraId="48F7627B" w14:textId="3B6CCD8D" w:rsidR="008E57CF" w:rsidRDefault="008E57CF" w:rsidP="008E57CF">
                            <w:r>
                              <w:t>RM Color: CBK</w:t>
                            </w:r>
                          </w:p>
                          <w:p w14:paraId="2C8C1D57" w14:textId="77777777" w:rsidR="00AE3D86" w:rsidRDefault="00AE3D86" w:rsidP="00AE3D86">
                            <w:r>
                              <w:t>Style Color: KUMUL</w:t>
                            </w:r>
                          </w:p>
                          <w:p w14:paraId="164E5E36" w14:textId="77777777" w:rsidR="00AE3D86" w:rsidRDefault="00AE3D86" w:rsidP="00AE3D86">
                            <w:r>
                              <w:t>RM Color: BLACK</w:t>
                            </w:r>
                          </w:p>
                          <w:p w14:paraId="58165BA2" w14:textId="77777777" w:rsidR="00AE3D86" w:rsidRDefault="00AE3D86" w:rsidP="008E57CF"/>
                          <w:p w14:paraId="5589E7B1" w14:textId="77777777" w:rsidR="008E57CF" w:rsidRDefault="008E57CF" w:rsidP="008E57CF"/>
                        </w:txbxContent>
                      </v:textbox>
                    </v:shape>
                  </w:pict>
                </mc:Fallback>
              </mc:AlternateContent>
            </w:r>
          </w:p>
          <w:p w14:paraId="19CF4C0F" w14:textId="15095BBC" w:rsidR="00403449" w:rsidRPr="00403449" w:rsidRDefault="00403449" w:rsidP="00403449"/>
          <w:p w14:paraId="2EF96733" w14:textId="309D8E5E" w:rsidR="00403449" w:rsidRPr="00403449" w:rsidRDefault="00403449" w:rsidP="00403449"/>
          <w:p w14:paraId="5717F896" w14:textId="517A6725" w:rsidR="00403449" w:rsidRPr="00403449" w:rsidRDefault="008E57CF" w:rsidP="0040344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1CEC18F4" wp14:editId="587BFA50">
                      <wp:simplePos x="0" y="0"/>
                      <wp:positionH relativeFrom="column">
                        <wp:posOffset>1467485</wp:posOffset>
                      </wp:positionH>
                      <wp:positionV relativeFrom="paragraph">
                        <wp:posOffset>149225</wp:posOffset>
                      </wp:positionV>
                      <wp:extent cx="2263140" cy="1181100"/>
                      <wp:effectExtent l="38100" t="0" r="22860" b="57150"/>
                      <wp:wrapNone/>
                      <wp:docPr id="50" name="Straight Arrow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63140" cy="1181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642E279" id="Straight Arrow Connector 50" o:spid="_x0000_s1026" type="#_x0000_t32" style="position:absolute;margin-left:115.55pt;margin-top:11.75pt;width:178.2pt;height:93pt;flip:x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5B4B7FC" w14:textId="32F6DEC8" w:rsidR="00403449" w:rsidRPr="00403449" w:rsidRDefault="00742164" w:rsidP="00403449">
            <w:r>
              <w:rPr>
                <w:noProof/>
              </w:rPr>
              <w:drawing>
                <wp:anchor distT="0" distB="0" distL="114300" distR="114300" simplePos="0" relativeHeight="251783168" behindDoc="0" locked="0" layoutInCell="1" allowOverlap="1" wp14:anchorId="76530321" wp14:editId="4CDD10B9">
                  <wp:simplePos x="0" y="0"/>
                  <wp:positionH relativeFrom="column">
                    <wp:posOffset>446299</wp:posOffset>
                  </wp:positionH>
                  <wp:positionV relativeFrom="paragraph">
                    <wp:posOffset>142875</wp:posOffset>
                  </wp:positionV>
                  <wp:extent cx="2163842" cy="2885122"/>
                  <wp:effectExtent l="127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63842" cy="2885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EB7408B" w14:textId="3069449F" w:rsidR="00403449" w:rsidRDefault="00403449" w:rsidP="00403449"/>
          <w:p w14:paraId="3CCCDC1D" w14:textId="1F2E320F" w:rsidR="00403449" w:rsidRPr="00403449" w:rsidRDefault="00403449" w:rsidP="00403449"/>
          <w:p w14:paraId="2A93A6BE" w14:textId="5AAA8599" w:rsidR="00403449" w:rsidRPr="00403449" w:rsidRDefault="009D2FE2" w:rsidP="00742164"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5744" behindDoc="0" locked="0" layoutInCell="1" allowOverlap="1" wp14:anchorId="46F5371C" wp14:editId="6EE00211">
                      <wp:simplePos x="0" y="0"/>
                      <wp:positionH relativeFrom="column">
                        <wp:posOffset>3674572</wp:posOffset>
                      </wp:positionH>
                      <wp:positionV relativeFrom="paragraph">
                        <wp:posOffset>2510616</wp:posOffset>
                      </wp:positionV>
                      <wp:extent cx="1253837" cy="1136072"/>
                      <wp:effectExtent l="0" t="0" r="22860" b="26035"/>
                      <wp:wrapNone/>
                      <wp:docPr id="1098020706" name="Text Box 10980207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3837" cy="113607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160C2B2" w14:textId="77777777" w:rsidR="00AE3D86" w:rsidRDefault="00AE3D86" w:rsidP="003379E7">
                                  <w:r>
                                    <w:t xml:space="preserve">Item: 70D Ripstop </w:t>
                                  </w:r>
                                </w:p>
                                <w:p w14:paraId="381A0599" w14:textId="77777777" w:rsidR="00AE3D86" w:rsidRDefault="00AE3D86" w:rsidP="003379E7">
                                  <w:r>
                                    <w:t>Style Color: TFP</w:t>
                                  </w:r>
                                </w:p>
                                <w:p w14:paraId="59559DBD" w14:textId="642758ED" w:rsidR="00AE3D86" w:rsidRDefault="00AE3D86" w:rsidP="003379E7">
                                  <w:r>
                                    <w:t>RM Color: CBK</w:t>
                                  </w:r>
                                </w:p>
                                <w:p w14:paraId="4BD74C00" w14:textId="77777777" w:rsidR="009805E7" w:rsidRDefault="009805E7" w:rsidP="009805E7">
                                  <w:r>
                                    <w:t>Style Color: KUMUL</w:t>
                                  </w:r>
                                </w:p>
                                <w:p w14:paraId="1D8B67AE" w14:textId="77777777" w:rsidR="009805E7" w:rsidRDefault="009805E7" w:rsidP="009805E7">
                                  <w:r>
                                    <w:t>RM Color: BLACK</w:t>
                                  </w:r>
                                </w:p>
                                <w:p w14:paraId="548B6299" w14:textId="77777777" w:rsidR="009805E7" w:rsidRDefault="009805E7" w:rsidP="003379E7"/>
                                <w:p w14:paraId="44914FB9" w14:textId="77777777" w:rsidR="00AE3D86" w:rsidRDefault="00AE3D86" w:rsidP="003379E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F5371C" id="Text Box 1098020706" o:spid="_x0000_s1041" type="#_x0000_t202" style="position:absolute;margin-left:289.35pt;margin-top:197.7pt;width:98.75pt;height:89.45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" fillcolor="white [3201]" strokeweight=".5pt">
                      <v:textbox>
                        <w:txbxContent>
                          <w:p w14:paraId="4160C2B2" w14:textId="77777777" w:rsidR="00AE3D86" w:rsidRDefault="00AE3D86" w:rsidP="003379E7">
                            <w:r>
                              <w:t xml:space="preserve">Item: 70D Ripstop </w:t>
                            </w:r>
                          </w:p>
                          <w:p w14:paraId="381A0599" w14:textId="77777777" w:rsidR="00AE3D86" w:rsidRDefault="00AE3D86" w:rsidP="003379E7">
                            <w:r>
                              <w:t>Style Color: TFP</w:t>
                            </w:r>
                          </w:p>
                          <w:p w14:paraId="59559DBD" w14:textId="642758ED" w:rsidR="00AE3D86" w:rsidRDefault="00AE3D86" w:rsidP="003379E7">
                            <w:r>
                              <w:t>RM Color: CBK</w:t>
                            </w:r>
                          </w:p>
                          <w:p w14:paraId="4BD74C00" w14:textId="77777777" w:rsidR="009805E7" w:rsidRDefault="009805E7" w:rsidP="009805E7">
                            <w:r>
                              <w:t>Style Color: KUMUL</w:t>
                            </w:r>
                          </w:p>
                          <w:p w14:paraId="1D8B67AE" w14:textId="77777777" w:rsidR="009805E7" w:rsidRDefault="009805E7" w:rsidP="009805E7">
                            <w:r>
                              <w:t>RM Color: BLACK</w:t>
                            </w:r>
                          </w:p>
                          <w:p w14:paraId="548B6299" w14:textId="77777777" w:rsidR="009805E7" w:rsidRDefault="009805E7" w:rsidP="003379E7"/>
                          <w:p w14:paraId="44914FB9" w14:textId="77777777" w:rsidR="00AE3D86" w:rsidRDefault="00AE3D86" w:rsidP="003379E7"/>
                        </w:txbxContent>
                      </v:textbox>
                    </v:shape>
                  </w:pict>
                </mc:Fallback>
              </mc:AlternateContent>
            </w:r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010C9840" wp14:editId="4533623F">
                      <wp:simplePos x="0" y="0"/>
                      <wp:positionH relativeFrom="column">
                        <wp:posOffset>3541856</wp:posOffset>
                      </wp:positionH>
                      <wp:positionV relativeFrom="paragraph">
                        <wp:posOffset>1556039</wp:posOffset>
                      </wp:positionV>
                      <wp:extent cx="1565564" cy="734291"/>
                      <wp:effectExtent l="0" t="0" r="15875" b="27940"/>
                      <wp:wrapNone/>
                      <wp:docPr id="1098020714" name="Text Box 10980207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5564" cy="734291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6E2D236" w14:textId="64AC67E7" w:rsidR="009805E7" w:rsidRDefault="009805E7" w:rsidP="008E57CF">
                                  <w:r>
                                    <w:t xml:space="preserve">Item: </w:t>
                                  </w:r>
                                  <w:r>
                                    <w:t>Eyelet 13*7*4</w:t>
                                  </w:r>
                                </w:p>
                                <w:p w14:paraId="199E7D74" w14:textId="35238742" w:rsidR="009805E7" w:rsidRDefault="009805E7" w:rsidP="009805E7">
                                  <w:r>
                                    <w:t xml:space="preserve">Style Color: </w:t>
                                  </w:r>
                                  <w:r>
                                    <w:t>ALL COLOR</w:t>
                                  </w:r>
                                </w:p>
                                <w:p w14:paraId="703F8FFF" w14:textId="77777777" w:rsidR="009805E7" w:rsidRDefault="009805E7" w:rsidP="009805E7">
                                  <w:r>
                                    <w:t>RM Color: BLACK</w:t>
                                  </w:r>
                                </w:p>
                                <w:p w14:paraId="51842711" w14:textId="77777777" w:rsidR="009805E7" w:rsidRDefault="009805E7" w:rsidP="008E57CF"/>
                                <w:p w14:paraId="55DB93B6" w14:textId="77777777" w:rsidR="009805E7" w:rsidRDefault="009805E7" w:rsidP="008E57C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0C9840" id="Text Box 1098020714" o:spid="_x0000_s1042" type="#_x0000_t202" style="position:absolute;margin-left:278.9pt;margin-top:122.5pt;width:123.25pt;height:57.8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" fillcolor="white [3201]" strokeweight=".5pt">
                      <v:textbox>
                        <w:txbxContent>
                          <w:p w14:paraId="06E2D236" w14:textId="64AC67E7" w:rsidR="009805E7" w:rsidRDefault="009805E7" w:rsidP="008E57CF">
                            <w:r>
                              <w:t xml:space="preserve">Item: </w:t>
                            </w:r>
                            <w:r>
                              <w:t>Eyelet 13*7*4</w:t>
                            </w:r>
                          </w:p>
                          <w:p w14:paraId="199E7D74" w14:textId="35238742" w:rsidR="009805E7" w:rsidRDefault="009805E7" w:rsidP="009805E7">
                            <w:r>
                              <w:t xml:space="preserve">Style Color: </w:t>
                            </w:r>
                            <w:r>
                              <w:t>ALL COLOR</w:t>
                            </w:r>
                          </w:p>
                          <w:p w14:paraId="703F8FFF" w14:textId="77777777" w:rsidR="009805E7" w:rsidRDefault="009805E7" w:rsidP="009805E7">
                            <w:r>
                              <w:t>RM Color: BLACK</w:t>
                            </w:r>
                          </w:p>
                          <w:p w14:paraId="51842711" w14:textId="77777777" w:rsidR="009805E7" w:rsidRDefault="009805E7" w:rsidP="008E57CF"/>
                          <w:p w14:paraId="55DB93B6" w14:textId="77777777" w:rsidR="009805E7" w:rsidRDefault="009805E7" w:rsidP="008E57CF"/>
                        </w:txbxContent>
                      </v:textbox>
                    </v:shape>
                  </w:pict>
                </mc:Fallback>
              </mc:AlternateContent>
            </w:r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444C31AB" wp14:editId="10BB174E">
                      <wp:simplePos x="0" y="0"/>
                      <wp:positionH relativeFrom="column">
                        <wp:posOffset>4179224</wp:posOffset>
                      </wp:positionH>
                      <wp:positionV relativeFrom="paragraph">
                        <wp:posOffset>163252</wp:posOffset>
                      </wp:positionV>
                      <wp:extent cx="1427018" cy="1143000"/>
                      <wp:effectExtent l="0" t="0" r="20955" b="19050"/>
                      <wp:wrapNone/>
                      <wp:docPr id="55" name="Text Box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27018" cy="1143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299920C" w14:textId="6838A38A" w:rsidR="008E57CF" w:rsidRDefault="008E57CF" w:rsidP="008E57CF">
                                  <w:r>
                                    <w:t xml:space="preserve">Item: Cord loc </w:t>
                                  </w:r>
                                  <w:r w:rsidR="009805E7">
                                    <w:t>350-6000</w:t>
                                  </w:r>
                                </w:p>
                                <w:p w14:paraId="1884A0FE" w14:textId="77777777" w:rsidR="008E57CF" w:rsidRDefault="008E57CF" w:rsidP="008E57CF">
                                  <w:r>
                                    <w:t>Style Color: TFP</w:t>
                                  </w:r>
                                </w:p>
                                <w:p w14:paraId="3320EBEB" w14:textId="379BA994" w:rsidR="008E57CF" w:rsidRDefault="008E57CF" w:rsidP="008E57CF">
                                  <w:r>
                                    <w:t>RM Color: KHAKI</w:t>
                                  </w:r>
                                </w:p>
                                <w:p w14:paraId="1FFF3615" w14:textId="77777777" w:rsidR="009805E7" w:rsidRDefault="009805E7" w:rsidP="009805E7">
                                  <w:r>
                                    <w:t>Style Color: KUMUL</w:t>
                                  </w:r>
                                </w:p>
                                <w:p w14:paraId="1CCA972D" w14:textId="77777777" w:rsidR="009805E7" w:rsidRDefault="009805E7" w:rsidP="009805E7">
                                  <w:r>
                                    <w:t>RM Color: BLACK</w:t>
                                  </w:r>
                                </w:p>
                                <w:p w14:paraId="69C57345" w14:textId="77777777" w:rsidR="009805E7" w:rsidRDefault="009805E7" w:rsidP="008E57CF"/>
                                <w:p w14:paraId="11076054" w14:textId="77777777" w:rsidR="008E57CF" w:rsidRDefault="008E57CF" w:rsidP="008E57C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4C31AB" id="Text Box 55" o:spid="_x0000_s1043" type="#_x0000_t202" style="position:absolute;margin-left:329.05pt;margin-top:12.85pt;width:112.35pt;height:90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" fillcolor="white [3201]" strokeweight=".5pt">
                      <v:textbox>
                        <w:txbxContent>
                          <w:p w14:paraId="4299920C" w14:textId="6838A38A" w:rsidR="008E57CF" w:rsidRDefault="008E57CF" w:rsidP="008E57CF">
                            <w:r>
                              <w:t xml:space="preserve">Item: Cord loc </w:t>
                            </w:r>
                            <w:r w:rsidR="009805E7">
                              <w:t>350-6000</w:t>
                            </w:r>
                          </w:p>
                          <w:p w14:paraId="1884A0FE" w14:textId="77777777" w:rsidR="008E57CF" w:rsidRDefault="008E57CF" w:rsidP="008E57CF">
                            <w:r>
                              <w:t>Style Color: TFP</w:t>
                            </w:r>
                          </w:p>
                          <w:p w14:paraId="3320EBEB" w14:textId="379BA994" w:rsidR="008E57CF" w:rsidRDefault="008E57CF" w:rsidP="008E57CF">
                            <w:r>
                              <w:t>RM Color: KHAKI</w:t>
                            </w:r>
                          </w:p>
                          <w:p w14:paraId="1FFF3615" w14:textId="77777777" w:rsidR="009805E7" w:rsidRDefault="009805E7" w:rsidP="009805E7">
                            <w:r>
                              <w:t>Style Color: KUMUL</w:t>
                            </w:r>
                          </w:p>
                          <w:p w14:paraId="1CCA972D" w14:textId="77777777" w:rsidR="009805E7" w:rsidRDefault="009805E7" w:rsidP="009805E7">
                            <w:r>
                              <w:t>RM Color: BLACK</w:t>
                            </w:r>
                          </w:p>
                          <w:p w14:paraId="69C57345" w14:textId="77777777" w:rsidR="009805E7" w:rsidRDefault="009805E7" w:rsidP="008E57CF"/>
                          <w:p w14:paraId="11076054" w14:textId="77777777" w:rsidR="008E57CF" w:rsidRDefault="008E57CF" w:rsidP="008E57CF"/>
                        </w:txbxContent>
                      </v:textbox>
                    </v:shape>
                  </w:pict>
                </mc:Fallback>
              </mc:AlternateContent>
            </w:r>
            <w:r w:rsidR="009805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40077CD3" wp14:editId="4F124167">
                      <wp:simplePos x="0" y="0"/>
                      <wp:positionH relativeFrom="column">
                        <wp:posOffset>1412066</wp:posOffset>
                      </wp:positionH>
                      <wp:positionV relativeFrom="paragraph">
                        <wp:posOffset>3921471</wp:posOffset>
                      </wp:positionV>
                      <wp:extent cx="2060863" cy="654628"/>
                      <wp:effectExtent l="38100" t="38100" r="15875" b="31750"/>
                      <wp:wrapNone/>
                      <wp:docPr id="1098020707" name="Straight Arrow Connector 10980207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60863" cy="65462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0364D0" id="Straight Arrow Connector 1098020707" o:spid="_x0000_s1026" type="#_x0000_t32" style="position:absolute;margin-left:111.2pt;margin-top:308.8pt;width:162.25pt;height:51.55pt;flip:x y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9805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6395122D" wp14:editId="206018E2">
                      <wp:simplePos x="0" y="0"/>
                      <wp:positionH relativeFrom="column">
                        <wp:posOffset>1850217</wp:posOffset>
                      </wp:positionH>
                      <wp:positionV relativeFrom="paragraph">
                        <wp:posOffset>4508558</wp:posOffset>
                      </wp:positionV>
                      <wp:extent cx="1601932" cy="88322"/>
                      <wp:effectExtent l="0" t="57150" r="17780" b="26035"/>
                      <wp:wrapNone/>
                      <wp:docPr id="1098020708" name="Straight Arrow Connector 10980207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01932" cy="8832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369E17" id="Straight Arrow Connector 1098020708" o:spid="_x0000_s1026" type="#_x0000_t32" style="position:absolute;margin-left:145.7pt;margin-top:355pt;width:126.15pt;height:6.95pt;flip:x y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9805E7"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0B4D211B" wp14:editId="0C65EE74">
                      <wp:simplePos x="0" y="0"/>
                      <wp:positionH relativeFrom="column">
                        <wp:posOffset>3459076</wp:posOffset>
                      </wp:positionH>
                      <wp:positionV relativeFrom="paragraph">
                        <wp:posOffset>3897227</wp:posOffset>
                      </wp:positionV>
                      <wp:extent cx="1295400" cy="1156854"/>
                      <wp:effectExtent l="0" t="0" r="19050" b="24765"/>
                      <wp:wrapNone/>
                      <wp:docPr id="1098020709" name="Text Box 10980207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95400" cy="11568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5AC53E9" w14:textId="77777777" w:rsidR="00AE3D86" w:rsidRDefault="00AE3D86" w:rsidP="003379E7">
                                  <w:r>
                                    <w:t xml:space="preserve">Item: 500D CODURA </w:t>
                                  </w:r>
                                </w:p>
                                <w:p w14:paraId="0F1BD41C" w14:textId="77777777" w:rsidR="00AE3D86" w:rsidRDefault="00AE3D86" w:rsidP="003379E7">
                                  <w:r>
                                    <w:t>Style Color: TFP</w:t>
                                  </w:r>
                                </w:p>
                                <w:p w14:paraId="39A4EE12" w14:textId="02614567" w:rsidR="00AE3D86" w:rsidRDefault="00AE3D86" w:rsidP="003379E7">
                                  <w:r>
                                    <w:t>RM Color: TFP</w:t>
                                  </w:r>
                                </w:p>
                                <w:p w14:paraId="1430B02B" w14:textId="77777777" w:rsidR="009805E7" w:rsidRDefault="009805E7" w:rsidP="009805E7">
                                  <w:r>
                                    <w:t>Style Color: KUMUL</w:t>
                                  </w:r>
                                </w:p>
                                <w:p w14:paraId="68B03DDB" w14:textId="503D22F3" w:rsidR="009805E7" w:rsidRDefault="009805E7" w:rsidP="003379E7">
                                  <w:r>
                                    <w:t xml:space="preserve">RM Color: </w:t>
                                  </w:r>
                                  <w:r>
                                    <w:t>KUMUL</w:t>
                                  </w:r>
                                </w:p>
                                <w:p w14:paraId="074DEF5A" w14:textId="77777777" w:rsidR="00AE3D86" w:rsidRDefault="00AE3D86" w:rsidP="003379E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4D211B" id="Text Box 1098020709" o:spid="_x0000_s1044" type="#_x0000_t202" style="position:absolute;margin-left:272.35pt;margin-top:306.85pt;width:102pt;height:91.1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" fillcolor="white [3201]" strokeweight=".5pt">
                      <v:textbox>
                        <w:txbxContent>
                          <w:p w14:paraId="15AC53E9" w14:textId="77777777" w:rsidR="00AE3D86" w:rsidRDefault="00AE3D86" w:rsidP="003379E7">
                            <w:r>
                              <w:t xml:space="preserve">Item: 500D CODURA </w:t>
                            </w:r>
                          </w:p>
                          <w:p w14:paraId="0F1BD41C" w14:textId="77777777" w:rsidR="00AE3D86" w:rsidRDefault="00AE3D86" w:rsidP="003379E7">
                            <w:r>
                              <w:t>Style Color: TFP</w:t>
                            </w:r>
                          </w:p>
                          <w:p w14:paraId="39A4EE12" w14:textId="02614567" w:rsidR="00AE3D86" w:rsidRDefault="00AE3D86" w:rsidP="003379E7">
                            <w:r>
                              <w:t>RM Color: TFP</w:t>
                            </w:r>
                          </w:p>
                          <w:p w14:paraId="1430B02B" w14:textId="77777777" w:rsidR="009805E7" w:rsidRDefault="009805E7" w:rsidP="009805E7">
                            <w:r>
                              <w:t>Style Color: KUMUL</w:t>
                            </w:r>
                          </w:p>
                          <w:p w14:paraId="68B03DDB" w14:textId="503D22F3" w:rsidR="009805E7" w:rsidRDefault="009805E7" w:rsidP="003379E7">
                            <w:r>
                              <w:t xml:space="preserve">RM Color: </w:t>
                            </w:r>
                            <w:r>
                              <w:t>KUMUL</w:t>
                            </w:r>
                          </w:p>
                          <w:p w14:paraId="074DEF5A" w14:textId="77777777" w:rsidR="00AE3D86" w:rsidRDefault="00AE3D86" w:rsidP="003379E7"/>
                        </w:txbxContent>
                      </v:textbox>
                    </v:shape>
                  </w:pict>
                </mc:Fallback>
              </mc:AlternateContent>
            </w:r>
            <w:r w:rsidR="009805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28779D4D" wp14:editId="2AD68955">
                      <wp:simplePos x="0" y="0"/>
                      <wp:positionH relativeFrom="column">
                        <wp:posOffset>2063230</wp:posOffset>
                      </wp:positionH>
                      <wp:positionV relativeFrom="paragraph">
                        <wp:posOffset>2906626</wp:posOffset>
                      </wp:positionV>
                      <wp:extent cx="1686791" cy="816033"/>
                      <wp:effectExtent l="38100" t="0" r="27940" b="60325"/>
                      <wp:wrapNone/>
                      <wp:docPr id="1098020705" name="Straight Arrow Connector 10980207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86791" cy="81603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103999" id="Straight Arrow Connector 1098020705" o:spid="_x0000_s1026" type="#_x0000_t32" style="position:absolute;margin-left:162.45pt;margin-top:228.85pt;width:132.8pt;height:64.25pt;flip:x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9805E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2912" behindDoc="0" locked="0" layoutInCell="1" allowOverlap="1" wp14:anchorId="212C4115" wp14:editId="16DB8175">
                      <wp:simplePos x="0" y="0"/>
                      <wp:positionH relativeFrom="column">
                        <wp:posOffset>1401675</wp:posOffset>
                      </wp:positionH>
                      <wp:positionV relativeFrom="paragraph">
                        <wp:posOffset>953136</wp:posOffset>
                      </wp:positionV>
                      <wp:extent cx="2182091" cy="917864"/>
                      <wp:effectExtent l="38100" t="38100" r="27940" b="34925"/>
                      <wp:wrapNone/>
                      <wp:docPr id="1098020713" name="Straight Arrow Connector 10980207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82091" cy="91786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FABEC1" id="Straight Arrow Connector 1098020713" o:spid="_x0000_s1026" type="#_x0000_t32" style="position:absolute;margin-left:110.35pt;margin-top:75.05pt;width:171.8pt;height:72.25pt;flip:x y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AE3D86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3EE3884E" wp14:editId="6C520C0B">
                      <wp:simplePos x="0" y="0"/>
                      <wp:positionH relativeFrom="column">
                        <wp:posOffset>1405140</wp:posOffset>
                      </wp:positionH>
                      <wp:positionV relativeFrom="paragraph">
                        <wp:posOffset>674717</wp:posOffset>
                      </wp:positionV>
                      <wp:extent cx="2857500" cy="45719"/>
                      <wp:effectExtent l="38100" t="38100" r="19050" b="88265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85750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FD486D" id="Straight Arrow Connector 54" o:spid="_x0000_s1026" type="#_x0000_t32" style="position:absolute;margin-left:110.65pt;margin-top:53.15pt;width:225pt;height:3.6pt;flip:x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AE3D86">
              <w:rPr>
                <w:noProof/>
              </w:rPr>
              <w:drawing>
                <wp:anchor distT="0" distB="0" distL="114300" distR="114300" simplePos="0" relativeHeight="251933696" behindDoc="0" locked="0" layoutInCell="1" allowOverlap="1" wp14:anchorId="0ABB406C" wp14:editId="78C17633">
                  <wp:simplePos x="0" y="0"/>
                  <wp:positionH relativeFrom="column">
                    <wp:posOffset>458066</wp:posOffset>
                  </wp:positionH>
                  <wp:positionV relativeFrom="paragraph">
                    <wp:posOffset>2388351</wp:posOffset>
                  </wp:positionV>
                  <wp:extent cx="2163445" cy="2884805"/>
                  <wp:effectExtent l="1270" t="0" r="0" b="0"/>
                  <wp:wrapNone/>
                  <wp:docPr id="1098020712" name="Picture 1098020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63445" cy="288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03449">
              <w:tab/>
            </w:r>
          </w:p>
        </w:tc>
      </w:tr>
    </w:tbl>
    <w:p w14:paraId="27FD0E76" w14:textId="71B513A1" w:rsidR="000B1457" w:rsidRDefault="000B1457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03449" w:rsidRPr="00DE4BCC" w14:paraId="2209DF5A" w14:textId="77777777" w:rsidTr="00ED25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0665CFA" w14:textId="77777777" w:rsidR="00403449" w:rsidRPr="00DE4BCC" w:rsidRDefault="00403449" w:rsidP="00ED254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03449" w:rsidRPr="00DE4BCC" w14:paraId="1EA0B63C" w14:textId="77777777" w:rsidTr="00726777">
        <w:trPr>
          <w:trHeight w:val="11393"/>
        </w:trPr>
        <w:tc>
          <w:tcPr>
            <w:tcW w:w="5000" w:type="pct"/>
          </w:tcPr>
          <w:p w14:paraId="15E9512B" w14:textId="3E853588" w:rsidR="00403449" w:rsidRPr="00403449" w:rsidRDefault="00403449" w:rsidP="00403449"/>
          <w:p w14:paraId="77D7BC05" w14:textId="272666C4" w:rsidR="00E97492" w:rsidRDefault="00742164" w:rsidP="00ED254D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785216" behindDoc="0" locked="0" layoutInCell="1" allowOverlap="1" wp14:anchorId="552C9762" wp14:editId="6C161C46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12700</wp:posOffset>
                  </wp:positionV>
                  <wp:extent cx="2266950" cy="3022600"/>
                  <wp:effectExtent l="0" t="0" r="0" b="635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302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12876C6" w14:textId="7B06D3EE" w:rsidR="00E97492" w:rsidRDefault="00E97492" w:rsidP="00ED254D">
            <w:pPr>
              <w:rPr>
                <w:noProof/>
                <w14:ligatures w14:val="standard"/>
              </w:rPr>
            </w:pPr>
          </w:p>
          <w:p w14:paraId="66FA6A66" w14:textId="17637A26" w:rsidR="00403449" w:rsidRPr="00403449" w:rsidRDefault="009805E7" w:rsidP="00ED254D">
            <w:r w:rsidRPr="00667539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5A118EC9" wp14:editId="1AACC32C">
                      <wp:simplePos x="0" y="0"/>
                      <wp:positionH relativeFrom="column">
                        <wp:posOffset>3071149</wp:posOffset>
                      </wp:positionH>
                      <wp:positionV relativeFrom="paragraph">
                        <wp:posOffset>64712</wp:posOffset>
                      </wp:positionV>
                      <wp:extent cx="2348345" cy="1281546"/>
                      <wp:effectExtent l="0" t="0" r="13970" b="1397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48345" cy="128154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5E4A0B2" w14:textId="13185DDD" w:rsidR="008E57CF" w:rsidRDefault="008E57CF" w:rsidP="008E57CF">
                                  <w:r>
                                    <w:t xml:space="preserve">Item: Poly mesh </w:t>
                                  </w:r>
                                  <w:r w:rsidR="009805E7">
                                    <w:t xml:space="preserve">/ </w:t>
                                  </w:r>
                                  <w:r w:rsidR="009805E7">
                                    <w:t>Foldable Elastic 25mm</w:t>
                                  </w:r>
                                  <w:r w:rsidR="009805E7">
                                    <w:t xml:space="preserve"> / NYLON TAPE 25MM</w:t>
                                  </w:r>
                                </w:p>
                                <w:p w14:paraId="7EF59351" w14:textId="77777777" w:rsidR="008E57CF" w:rsidRDefault="008E57CF" w:rsidP="008E57CF">
                                  <w:r>
                                    <w:t>Style Color: TFP</w:t>
                                  </w:r>
                                </w:p>
                                <w:p w14:paraId="2E2195A5" w14:textId="3C392556" w:rsidR="008E57CF" w:rsidRDefault="008E57CF" w:rsidP="008E57CF">
                                  <w:r>
                                    <w:t>RM Color: CBK</w:t>
                                  </w:r>
                                </w:p>
                                <w:p w14:paraId="5975CF80" w14:textId="77777777" w:rsidR="009805E7" w:rsidRDefault="009805E7" w:rsidP="009805E7">
                                  <w:r>
                                    <w:t>Style Color: KUMUL</w:t>
                                  </w:r>
                                </w:p>
                                <w:p w14:paraId="17A6344C" w14:textId="77777777" w:rsidR="009805E7" w:rsidRDefault="009805E7" w:rsidP="009805E7">
                                  <w:r>
                                    <w:t>RM Color: BLACK</w:t>
                                  </w:r>
                                </w:p>
                                <w:p w14:paraId="775A2CCE" w14:textId="77777777" w:rsidR="009805E7" w:rsidRDefault="009805E7" w:rsidP="008E57CF"/>
                                <w:p w14:paraId="5976A14C" w14:textId="77777777" w:rsidR="008E57CF" w:rsidRDefault="008E57CF" w:rsidP="008E57C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118EC9" id="Text Box 56" o:spid="_x0000_s1045" type="#_x0000_t202" style="position:absolute;margin-left:241.8pt;margin-top:5.1pt;width:184.9pt;height:100.9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" fillcolor="white [3201]" strokeweight=".5pt">
                      <v:textbox>
                        <w:txbxContent>
                          <w:p w14:paraId="15E4A0B2" w14:textId="13185DDD" w:rsidR="008E57CF" w:rsidRDefault="008E57CF" w:rsidP="008E57CF">
                            <w:r>
                              <w:t xml:space="preserve">Item: Poly mesh </w:t>
                            </w:r>
                            <w:r w:rsidR="009805E7">
                              <w:t xml:space="preserve">/ </w:t>
                            </w:r>
                            <w:r w:rsidR="009805E7">
                              <w:t>Foldable Elastic 25mm</w:t>
                            </w:r>
                            <w:r w:rsidR="009805E7">
                              <w:t xml:space="preserve"> / NYLON TAPE 25MM</w:t>
                            </w:r>
                          </w:p>
                          <w:p w14:paraId="7EF59351" w14:textId="77777777" w:rsidR="008E57CF" w:rsidRDefault="008E57CF" w:rsidP="008E57CF">
                            <w:r>
                              <w:t>Style Color: TFP</w:t>
                            </w:r>
                          </w:p>
                          <w:p w14:paraId="2E2195A5" w14:textId="3C392556" w:rsidR="008E57CF" w:rsidRDefault="008E57CF" w:rsidP="008E57CF">
                            <w:r>
                              <w:t>RM Color: CBK</w:t>
                            </w:r>
                          </w:p>
                          <w:p w14:paraId="5975CF80" w14:textId="77777777" w:rsidR="009805E7" w:rsidRDefault="009805E7" w:rsidP="009805E7">
                            <w:r>
                              <w:t>Style Color: KUMUL</w:t>
                            </w:r>
                          </w:p>
                          <w:p w14:paraId="17A6344C" w14:textId="77777777" w:rsidR="009805E7" w:rsidRDefault="009805E7" w:rsidP="009805E7">
                            <w:r>
                              <w:t>RM Color: BLACK</w:t>
                            </w:r>
                          </w:p>
                          <w:p w14:paraId="775A2CCE" w14:textId="77777777" w:rsidR="009805E7" w:rsidRDefault="009805E7" w:rsidP="008E57CF"/>
                          <w:p w14:paraId="5976A14C" w14:textId="77777777" w:rsidR="008E57CF" w:rsidRDefault="008E57CF" w:rsidP="008E57CF"/>
                        </w:txbxContent>
                      </v:textbox>
                    </v:shape>
                  </w:pict>
                </mc:Fallback>
              </mc:AlternateContent>
            </w:r>
          </w:p>
          <w:p w14:paraId="2FD0C03E" w14:textId="2DFC4863" w:rsidR="00403449" w:rsidRDefault="00403449" w:rsidP="00ED254D"/>
          <w:p w14:paraId="766BE7A8" w14:textId="2F8BC83A" w:rsidR="00403449" w:rsidRDefault="00403449" w:rsidP="00ED254D"/>
          <w:p w14:paraId="257ABFB6" w14:textId="38D3D49E" w:rsidR="00403449" w:rsidRDefault="009805E7" w:rsidP="00ED254D">
            <w:pPr>
              <w:tabs>
                <w:tab w:val="left" w:pos="5010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6C969B95" wp14:editId="026521F1">
                      <wp:simplePos x="0" y="0"/>
                      <wp:positionH relativeFrom="column">
                        <wp:posOffset>1481340</wp:posOffset>
                      </wp:positionH>
                      <wp:positionV relativeFrom="paragraph">
                        <wp:posOffset>199620</wp:posOffset>
                      </wp:positionV>
                      <wp:extent cx="1603663" cy="114993"/>
                      <wp:effectExtent l="0" t="57150" r="15875" b="37465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03663" cy="11499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6BB269" id="Straight Arrow Connector 18" o:spid="_x0000_s1026" type="#_x0000_t32" style="position:absolute;margin-left:116.65pt;margin-top:15.7pt;width:126.25pt;height:9.0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403449">
              <w:tab/>
            </w:r>
          </w:p>
          <w:p w14:paraId="25E4CB75" w14:textId="4946F5BC" w:rsidR="00E97492" w:rsidRPr="00E97492" w:rsidRDefault="009805E7" w:rsidP="00E9749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21A3626D" wp14:editId="54A6A5FB">
                      <wp:simplePos x="0" y="0"/>
                      <wp:positionH relativeFrom="column">
                        <wp:posOffset>1107267</wp:posOffset>
                      </wp:positionH>
                      <wp:positionV relativeFrom="paragraph">
                        <wp:posOffset>106969</wp:posOffset>
                      </wp:positionV>
                      <wp:extent cx="1963882" cy="318308"/>
                      <wp:effectExtent l="19050" t="0" r="17780" b="81915"/>
                      <wp:wrapNone/>
                      <wp:docPr id="58" name="Straight Arrow Connector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63882" cy="31830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B0BA3C" id="Straight Arrow Connector 58" o:spid="_x0000_s1026" type="#_x0000_t32" style="position:absolute;margin-left:87.2pt;margin-top:8.4pt;width:154.65pt;height:25.05pt;flip:x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69184" behindDoc="0" locked="0" layoutInCell="1" allowOverlap="1" wp14:anchorId="10897AD0" wp14:editId="224C8728">
                      <wp:simplePos x="0" y="0"/>
                      <wp:positionH relativeFrom="column">
                        <wp:posOffset>2070158</wp:posOffset>
                      </wp:positionH>
                      <wp:positionV relativeFrom="paragraph">
                        <wp:posOffset>134678</wp:posOffset>
                      </wp:positionV>
                      <wp:extent cx="1014845" cy="452004"/>
                      <wp:effectExtent l="38100" t="0" r="13970" b="62865"/>
                      <wp:wrapNone/>
                      <wp:docPr id="61" name="Straight Arrow Connector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14845" cy="452004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B45221" id="Straight Arrow Connector 61" o:spid="_x0000_s1026" type="#_x0000_t32" style="position:absolute;margin-left:163pt;margin-top:10.6pt;width:79.9pt;height:35.6pt;flip:x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3B126FE" w14:textId="1E053900" w:rsidR="00E97492" w:rsidRPr="00E97492" w:rsidRDefault="00E97492" w:rsidP="00E97492"/>
          <w:p w14:paraId="2196E30F" w14:textId="7DA2C2A9" w:rsidR="00E97492" w:rsidRDefault="00E97492" w:rsidP="00E97492"/>
          <w:p w14:paraId="2FD8519E" w14:textId="70C827B4" w:rsidR="00E97492" w:rsidRDefault="00E97492" w:rsidP="00E97492"/>
          <w:p w14:paraId="4A9F4A1A" w14:textId="5C48AC11" w:rsidR="00E97492" w:rsidRDefault="00E97492" w:rsidP="00E97492"/>
          <w:p w14:paraId="549BCF49" w14:textId="54C7FC2F" w:rsidR="00E97492" w:rsidRDefault="00E97492" w:rsidP="00E97492"/>
          <w:p w14:paraId="6098F2F7" w14:textId="534DE2ED" w:rsidR="00E97492" w:rsidRDefault="00E97492" w:rsidP="00E97492"/>
          <w:p w14:paraId="35C7E6F3" w14:textId="11F1F54D" w:rsidR="00E97492" w:rsidRDefault="00E97492" w:rsidP="00E97492"/>
          <w:p w14:paraId="27CD0909" w14:textId="35BA82E1" w:rsidR="00E97492" w:rsidRDefault="00E97492" w:rsidP="00E97492"/>
          <w:p w14:paraId="038330F3" w14:textId="77777777" w:rsidR="00E97492" w:rsidRDefault="00E97492" w:rsidP="00E97492"/>
          <w:p w14:paraId="434BB00A" w14:textId="2E724F05" w:rsidR="00E97492" w:rsidRDefault="00E97492" w:rsidP="00E97492">
            <w:r>
              <w:t>Label Placement</w:t>
            </w:r>
          </w:p>
          <w:p w14:paraId="15A3D2C1" w14:textId="0F0168B4" w:rsidR="00E97492" w:rsidRPr="00E97492" w:rsidRDefault="00B96CB5" w:rsidP="00E97492">
            <w:r>
              <w:rPr>
                <w:noProof/>
              </w:rPr>
              <w:drawing>
                <wp:anchor distT="0" distB="0" distL="114300" distR="114300" simplePos="0" relativeHeight="251788288" behindDoc="0" locked="0" layoutInCell="1" allowOverlap="1" wp14:anchorId="02E10EB6" wp14:editId="6A31401C">
                  <wp:simplePos x="0" y="0"/>
                  <wp:positionH relativeFrom="column">
                    <wp:posOffset>248285</wp:posOffset>
                  </wp:positionH>
                  <wp:positionV relativeFrom="paragraph">
                    <wp:posOffset>207010</wp:posOffset>
                  </wp:positionV>
                  <wp:extent cx="2143125" cy="2857500"/>
                  <wp:effectExtent l="0" t="0" r="9525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5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879EA01" w14:textId="2C756CFE" w:rsidR="00E97492" w:rsidRPr="00E97492" w:rsidRDefault="00E97492" w:rsidP="00E97492"/>
          <w:p w14:paraId="5D4B0AEC" w14:textId="6BF70E11" w:rsidR="00E97492" w:rsidRPr="00E97492" w:rsidRDefault="00E97492" w:rsidP="00E97492"/>
          <w:p w14:paraId="41F518DD" w14:textId="7FE389A6" w:rsidR="00E97492" w:rsidRPr="00E97492" w:rsidRDefault="00B96CB5" w:rsidP="00E9749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19EA2325" wp14:editId="17227C78">
                      <wp:simplePos x="0" y="0"/>
                      <wp:positionH relativeFrom="column">
                        <wp:posOffset>2905760</wp:posOffset>
                      </wp:positionH>
                      <wp:positionV relativeFrom="paragraph">
                        <wp:posOffset>111125</wp:posOffset>
                      </wp:positionV>
                      <wp:extent cx="1905000" cy="419100"/>
                      <wp:effectExtent l="0" t="0" r="19050" b="19050"/>
                      <wp:wrapNone/>
                      <wp:docPr id="77" name="Text Box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05000" cy="4191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D66F1D9" w14:textId="573B8E90" w:rsidR="00403449" w:rsidRPr="004E0B40" w:rsidRDefault="00B96CB5" w:rsidP="00403449">
                                  <w:pPr>
                                    <w:rPr>
                                      <w:color w:val="auto"/>
                                    </w:rPr>
                                  </w:pPr>
                                  <w:r>
                                    <w:rPr>
                                      <w:color w:val="auto"/>
                                    </w:rPr>
                                    <w:t xml:space="preserve">Attaching </w:t>
                                  </w:r>
                                  <w:r w:rsidR="00E97492">
                                    <w:rPr>
                                      <w:color w:val="auto"/>
                                    </w:rPr>
                                    <w:t>On the Back Webbing Strap</w:t>
                                  </w:r>
                                  <w:r>
                                    <w:rPr>
                                      <w:color w:val="auto"/>
                                    </w:rPr>
                                    <w:t xml:space="preserve"> as a patch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9EA2325" id="Text Box 77" o:spid="_x0000_s1046" type="#_x0000_t202" style="position:absolute;margin-left:228.8pt;margin-top:8.75pt;width:150pt;height:33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" fillcolor="white [3201]" strokeweight=".5pt">
                      <v:textbox>
                        <w:txbxContent>
                          <w:p w14:paraId="6D66F1D9" w14:textId="573B8E90" w:rsidR="00403449" w:rsidRPr="004E0B40" w:rsidRDefault="00B96CB5" w:rsidP="00403449">
                            <w:pPr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 xml:space="preserve">Attaching </w:t>
                            </w:r>
                            <w:r w:rsidR="00E97492">
                              <w:rPr>
                                <w:color w:val="auto"/>
                              </w:rPr>
                              <w:t>On the Back Webbing Strap</w:t>
                            </w:r>
                            <w:r>
                              <w:rPr>
                                <w:color w:val="auto"/>
                              </w:rPr>
                              <w:t xml:space="preserve"> as a patch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3DEB4B9" w14:textId="368C498A" w:rsidR="00E97492" w:rsidRPr="00E97492" w:rsidRDefault="00B96CB5" w:rsidP="00E9749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3EEE02A2" wp14:editId="0BCA0740">
                      <wp:simplePos x="0" y="0"/>
                      <wp:positionH relativeFrom="column">
                        <wp:posOffset>1810385</wp:posOffset>
                      </wp:positionH>
                      <wp:positionV relativeFrom="paragraph">
                        <wp:posOffset>46355</wp:posOffset>
                      </wp:positionV>
                      <wp:extent cx="933450" cy="0"/>
                      <wp:effectExtent l="38100" t="76200" r="0" b="95250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33450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1B1118A2" id="Straight Arrow Connector 20" o:spid="_x0000_s1026" type="#_x0000_t32" style="position:absolute;margin-left:142.55pt;margin-top:3.65pt;width:73.5pt;height:0;flip:x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2B032D4" w14:textId="38BDC8A8" w:rsidR="00E97492" w:rsidRPr="00E97492" w:rsidRDefault="00E97492" w:rsidP="00E97492"/>
          <w:p w14:paraId="457D94BE" w14:textId="77777777" w:rsidR="00E97492" w:rsidRPr="00E97492" w:rsidRDefault="00E97492" w:rsidP="00E97492"/>
          <w:p w14:paraId="4FEEAECA" w14:textId="77777777" w:rsidR="00E97492" w:rsidRPr="00E97492" w:rsidRDefault="00E97492" w:rsidP="00E97492"/>
          <w:p w14:paraId="2BCBB6A8" w14:textId="77777777" w:rsidR="00E97492" w:rsidRPr="00E97492" w:rsidRDefault="00E97492" w:rsidP="00E97492"/>
          <w:p w14:paraId="2BC2B842" w14:textId="77777777" w:rsidR="00E97492" w:rsidRDefault="00E97492" w:rsidP="00E97492"/>
          <w:p w14:paraId="37684DE9" w14:textId="77777777" w:rsidR="00E97492" w:rsidRPr="00E97492" w:rsidRDefault="00E97492" w:rsidP="00E97492"/>
          <w:p w14:paraId="04C56E8A" w14:textId="77777777" w:rsidR="00E97492" w:rsidRDefault="00E97492" w:rsidP="00E97492"/>
          <w:p w14:paraId="32646865" w14:textId="77777777" w:rsidR="00E97492" w:rsidRDefault="00E97492" w:rsidP="00E97492"/>
          <w:p w14:paraId="24A30FC5" w14:textId="3D398F8A" w:rsidR="00E97492" w:rsidRPr="00E97492" w:rsidRDefault="00E97492" w:rsidP="00E97492"/>
        </w:tc>
      </w:tr>
    </w:tbl>
    <w:p w14:paraId="4ABEEF57" w14:textId="50CB2FE5" w:rsidR="00403449" w:rsidRDefault="00403449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B96CB5" w:rsidRPr="00DE4BCC" w14:paraId="3866AA40" w14:textId="77777777" w:rsidTr="00A54D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9B03825" w14:textId="77777777" w:rsidR="00B96CB5" w:rsidRPr="00DE4BCC" w:rsidRDefault="00B96CB5" w:rsidP="00A54D7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B96CB5" w:rsidRPr="00DE4BCC" w14:paraId="6CF01481" w14:textId="77777777" w:rsidTr="009805E7">
        <w:trPr>
          <w:trHeight w:val="5093"/>
        </w:trPr>
        <w:tc>
          <w:tcPr>
            <w:tcW w:w="5000" w:type="pct"/>
          </w:tcPr>
          <w:p w14:paraId="44AEA014" w14:textId="4BC8741E" w:rsidR="00B96CB5" w:rsidRDefault="00B96CB5" w:rsidP="00A54D7A">
            <w:r>
              <w:t>Label Artwork</w:t>
            </w:r>
          </w:p>
          <w:p w14:paraId="45D12565" w14:textId="68987826" w:rsidR="00B96CB5" w:rsidRPr="00E97492" w:rsidRDefault="009805E7" w:rsidP="00A54D7A">
            <w:r w:rsidRPr="009805E7">
              <w:drawing>
                <wp:anchor distT="0" distB="0" distL="114300" distR="114300" simplePos="0" relativeHeight="251944960" behindDoc="1" locked="0" layoutInCell="1" allowOverlap="1" wp14:anchorId="5931B469" wp14:editId="6AA8F8D3">
                  <wp:simplePos x="0" y="0"/>
                  <wp:positionH relativeFrom="column">
                    <wp:posOffset>2946054</wp:posOffset>
                  </wp:positionH>
                  <wp:positionV relativeFrom="paragraph">
                    <wp:posOffset>91902</wp:posOffset>
                  </wp:positionV>
                  <wp:extent cx="2570018" cy="925591"/>
                  <wp:effectExtent l="0" t="0" r="1905" b="8255"/>
                  <wp:wrapNone/>
                  <wp:docPr id="1098020715" name="Picture 1098020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0018" cy="925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605C2" w:rsidRPr="005466C9">
              <w:rPr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875328" behindDoc="1" locked="0" layoutInCell="1" allowOverlap="1" wp14:anchorId="328C7E57" wp14:editId="68B0AA2E">
                  <wp:simplePos x="0" y="0"/>
                  <wp:positionH relativeFrom="column">
                    <wp:posOffset>99349</wp:posOffset>
                  </wp:positionH>
                  <wp:positionV relativeFrom="paragraph">
                    <wp:posOffset>119784</wp:posOffset>
                  </wp:positionV>
                  <wp:extent cx="2574984" cy="921327"/>
                  <wp:effectExtent l="0" t="0" r="0" b="0"/>
                  <wp:wrapNone/>
                  <wp:docPr id="1098020674" name="Picture 1098020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442" cy="92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A3FF5CE" w14:textId="06F10D50" w:rsidR="00B96CB5" w:rsidRDefault="00A53EAD" w:rsidP="00A53EAD">
            <w:pPr>
              <w:tabs>
                <w:tab w:val="left" w:pos="5235"/>
              </w:tabs>
            </w:pPr>
            <w:r>
              <w:tab/>
            </w:r>
          </w:p>
          <w:p w14:paraId="02C5D82D" w14:textId="77081442" w:rsidR="00B96CB5" w:rsidRDefault="00B96CB5" w:rsidP="00A54D7A"/>
          <w:p w14:paraId="7B02DF08" w14:textId="3AA6141E" w:rsidR="00B96CB5" w:rsidRDefault="00B96CB5" w:rsidP="00A54D7A"/>
          <w:p w14:paraId="383327F3" w14:textId="1E9505AC" w:rsidR="00B96CB5" w:rsidRDefault="00B96CB5" w:rsidP="00A54D7A"/>
          <w:p w14:paraId="217A3D45" w14:textId="4E87E50F" w:rsidR="00B96CB5" w:rsidRDefault="00B96CB5" w:rsidP="00A54D7A"/>
          <w:p w14:paraId="7DF4CBAC" w14:textId="206B04B4" w:rsidR="00B96CB5" w:rsidRPr="00D605C2" w:rsidRDefault="009D2FE2" w:rsidP="00D605C2">
            <w:r w:rsidRPr="00D605C2">
              <w:rPr>
                <w:b/>
                <w:bCs/>
                <w:noProof/>
                <w:sz w:val="26"/>
                <w:szCs w:val="26"/>
              </w:rPr>
              <w:drawing>
                <wp:anchor distT="0" distB="0" distL="114300" distR="114300" simplePos="0" relativeHeight="251878400" behindDoc="1" locked="0" layoutInCell="1" allowOverlap="1" wp14:anchorId="42E8F12B" wp14:editId="34530684">
                  <wp:simplePos x="0" y="0"/>
                  <wp:positionH relativeFrom="margin">
                    <wp:posOffset>64135</wp:posOffset>
                  </wp:positionH>
                  <wp:positionV relativeFrom="paragraph">
                    <wp:posOffset>148416</wp:posOffset>
                  </wp:positionV>
                  <wp:extent cx="2736215" cy="1212273"/>
                  <wp:effectExtent l="0" t="0" r="6985" b="6985"/>
                  <wp:wrapNone/>
                  <wp:docPr id="1098020677" name="Picture 1098020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215" cy="1212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805E7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945984" behindDoc="1" locked="0" layoutInCell="1" allowOverlap="1" wp14:anchorId="4915A80A" wp14:editId="249893C2">
                  <wp:simplePos x="0" y="0"/>
                  <wp:positionH relativeFrom="column">
                    <wp:posOffset>2907731</wp:posOffset>
                  </wp:positionH>
                  <wp:positionV relativeFrom="paragraph">
                    <wp:posOffset>71755</wp:posOffset>
                  </wp:positionV>
                  <wp:extent cx="2609032" cy="1309255"/>
                  <wp:effectExtent l="0" t="0" r="1270" b="5715"/>
                  <wp:wrapNone/>
                  <wp:docPr id="1098020716" name="Picture 10980207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032" cy="1309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96CB5">
              <w:t>Sticker Artwo</w:t>
            </w:r>
            <w:r w:rsidR="00D605C2">
              <w:t xml:space="preserve">rk </w:t>
            </w:r>
          </w:p>
          <w:p w14:paraId="5EDC61B2" w14:textId="4BC1AED4" w:rsidR="009805E7" w:rsidRPr="009805E7" w:rsidRDefault="009805E7" w:rsidP="009805E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12E012E" w14:textId="18DD07EB" w:rsidR="005466C9" w:rsidRPr="005466C9" w:rsidRDefault="005466C9" w:rsidP="00A54D7A">
            <w:pPr>
              <w:rPr>
                <w:b/>
                <w:bCs/>
                <w:sz w:val="26"/>
                <w:szCs w:val="26"/>
              </w:rPr>
            </w:pPr>
          </w:p>
        </w:tc>
      </w:tr>
    </w:tbl>
    <w:p w14:paraId="1DF95004" w14:textId="146FCF29" w:rsidR="00B96CB5" w:rsidRPr="00DE4BCC" w:rsidRDefault="00B96CB5" w:rsidP="00155384">
      <w:pPr>
        <w:rPr>
          <w:color w:val="auto"/>
        </w:rPr>
      </w:pPr>
    </w:p>
    <w:sectPr w:rsidR="00B96CB5" w:rsidRPr="00DE4BCC" w:rsidSect="007E3D23">
      <w:footerReference w:type="default" r:id="rId22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8F15DF" w14:textId="77777777" w:rsidR="00D362AA" w:rsidRDefault="00D362AA">
      <w:pPr>
        <w:spacing w:after="0"/>
      </w:pPr>
      <w:r>
        <w:separator/>
      </w:r>
    </w:p>
  </w:endnote>
  <w:endnote w:type="continuationSeparator" w:id="0">
    <w:p w14:paraId="58AE4A43" w14:textId="77777777" w:rsidR="00D362AA" w:rsidRDefault="00D362A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3A37B3" w14:textId="77777777" w:rsidR="00D362AA" w:rsidRDefault="00D362AA">
      <w:pPr>
        <w:spacing w:after="0"/>
      </w:pPr>
      <w:r>
        <w:separator/>
      </w:r>
    </w:p>
  </w:footnote>
  <w:footnote w:type="continuationSeparator" w:id="0">
    <w:p w14:paraId="29076C6D" w14:textId="77777777" w:rsidR="00D362AA" w:rsidRDefault="00D362A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245E5"/>
    <w:rsid w:val="00047818"/>
    <w:rsid w:val="00051B06"/>
    <w:rsid w:val="000677DA"/>
    <w:rsid w:val="000A13CF"/>
    <w:rsid w:val="000B1457"/>
    <w:rsid w:val="000D37AE"/>
    <w:rsid w:val="000E45E2"/>
    <w:rsid w:val="000E5146"/>
    <w:rsid w:val="000E7BA5"/>
    <w:rsid w:val="00136E3C"/>
    <w:rsid w:val="00147208"/>
    <w:rsid w:val="00155384"/>
    <w:rsid w:val="0018603C"/>
    <w:rsid w:val="001D0C6A"/>
    <w:rsid w:val="001E19C0"/>
    <w:rsid w:val="001E2728"/>
    <w:rsid w:val="001E5C8E"/>
    <w:rsid w:val="00223B8D"/>
    <w:rsid w:val="00255734"/>
    <w:rsid w:val="00265FC1"/>
    <w:rsid w:val="002750DA"/>
    <w:rsid w:val="0028638D"/>
    <w:rsid w:val="002A2DA1"/>
    <w:rsid w:val="002A4407"/>
    <w:rsid w:val="002A5547"/>
    <w:rsid w:val="002C6EAE"/>
    <w:rsid w:val="00317F34"/>
    <w:rsid w:val="003366D8"/>
    <w:rsid w:val="003379E7"/>
    <w:rsid w:val="00371D00"/>
    <w:rsid w:val="00387143"/>
    <w:rsid w:val="00395D33"/>
    <w:rsid w:val="003C192B"/>
    <w:rsid w:val="003C2460"/>
    <w:rsid w:val="003C256A"/>
    <w:rsid w:val="003E2F5B"/>
    <w:rsid w:val="00403449"/>
    <w:rsid w:val="0041066A"/>
    <w:rsid w:val="004217A0"/>
    <w:rsid w:val="004342C2"/>
    <w:rsid w:val="00437F9D"/>
    <w:rsid w:val="00451E2E"/>
    <w:rsid w:val="0048355D"/>
    <w:rsid w:val="004954AB"/>
    <w:rsid w:val="004A7424"/>
    <w:rsid w:val="004C306F"/>
    <w:rsid w:val="004C30E4"/>
    <w:rsid w:val="004C34EC"/>
    <w:rsid w:val="004C726C"/>
    <w:rsid w:val="004E0B40"/>
    <w:rsid w:val="005076EA"/>
    <w:rsid w:val="005466C9"/>
    <w:rsid w:val="00553DF6"/>
    <w:rsid w:val="00575A98"/>
    <w:rsid w:val="00591137"/>
    <w:rsid w:val="005B5E56"/>
    <w:rsid w:val="005C2CF2"/>
    <w:rsid w:val="005E4A3B"/>
    <w:rsid w:val="006433F3"/>
    <w:rsid w:val="00650B59"/>
    <w:rsid w:val="0065347E"/>
    <w:rsid w:val="00664C5D"/>
    <w:rsid w:val="00667539"/>
    <w:rsid w:val="006D6A3A"/>
    <w:rsid w:val="006F24EC"/>
    <w:rsid w:val="00711EBF"/>
    <w:rsid w:val="007265C0"/>
    <w:rsid w:val="00726777"/>
    <w:rsid w:val="00735CF9"/>
    <w:rsid w:val="00742164"/>
    <w:rsid w:val="00747E46"/>
    <w:rsid w:val="00772D3D"/>
    <w:rsid w:val="00797D0E"/>
    <w:rsid w:val="007A209A"/>
    <w:rsid w:val="007B0C03"/>
    <w:rsid w:val="007B56EE"/>
    <w:rsid w:val="007C1E31"/>
    <w:rsid w:val="007E1496"/>
    <w:rsid w:val="007E3D23"/>
    <w:rsid w:val="007E4C2E"/>
    <w:rsid w:val="007F74A6"/>
    <w:rsid w:val="008675B2"/>
    <w:rsid w:val="00886132"/>
    <w:rsid w:val="00894FA0"/>
    <w:rsid w:val="008E57CF"/>
    <w:rsid w:val="009805E7"/>
    <w:rsid w:val="00985466"/>
    <w:rsid w:val="00994A93"/>
    <w:rsid w:val="009C4FA7"/>
    <w:rsid w:val="009D2FE2"/>
    <w:rsid w:val="009F0E8D"/>
    <w:rsid w:val="009F509C"/>
    <w:rsid w:val="00A33C84"/>
    <w:rsid w:val="00A53EAD"/>
    <w:rsid w:val="00A56B70"/>
    <w:rsid w:val="00A835B2"/>
    <w:rsid w:val="00AC250E"/>
    <w:rsid w:val="00AE3D86"/>
    <w:rsid w:val="00AF3C61"/>
    <w:rsid w:val="00B11297"/>
    <w:rsid w:val="00B445DD"/>
    <w:rsid w:val="00B8674E"/>
    <w:rsid w:val="00B8707A"/>
    <w:rsid w:val="00B96CB5"/>
    <w:rsid w:val="00BA3B0B"/>
    <w:rsid w:val="00BA4210"/>
    <w:rsid w:val="00BB351C"/>
    <w:rsid w:val="00BD0015"/>
    <w:rsid w:val="00C066BC"/>
    <w:rsid w:val="00C10B4C"/>
    <w:rsid w:val="00C7576A"/>
    <w:rsid w:val="00CA528F"/>
    <w:rsid w:val="00CF0038"/>
    <w:rsid w:val="00CF00C0"/>
    <w:rsid w:val="00D20BEE"/>
    <w:rsid w:val="00D3176E"/>
    <w:rsid w:val="00D336B6"/>
    <w:rsid w:val="00D35E50"/>
    <w:rsid w:val="00D362AA"/>
    <w:rsid w:val="00D44742"/>
    <w:rsid w:val="00D605C2"/>
    <w:rsid w:val="00D776E0"/>
    <w:rsid w:val="00DC2E1D"/>
    <w:rsid w:val="00DE4BCC"/>
    <w:rsid w:val="00DF38F3"/>
    <w:rsid w:val="00DF4083"/>
    <w:rsid w:val="00E07995"/>
    <w:rsid w:val="00E4035C"/>
    <w:rsid w:val="00E40E81"/>
    <w:rsid w:val="00E91C1C"/>
    <w:rsid w:val="00E97492"/>
    <w:rsid w:val="00EB7B91"/>
    <w:rsid w:val="00EC52D1"/>
    <w:rsid w:val="00F00FDF"/>
    <w:rsid w:val="00F07EAE"/>
    <w:rsid w:val="00F245C1"/>
    <w:rsid w:val="00F33D62"/>
    <w:rsid w:val="00F37692"/>
    <w:rsid w:val="00F51E42"/>
    <w:rsid w:val="00F900BE"/>
    <w:rsid w:val="00FA4FCB"/>
    <w:rsid w:val="00FA5EFB"/>
    <w:rsid w:val="00FC13FD"/>
    <w:rsid w:val="00FC333E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05E7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TableGridLight">
    <w:name w:val="Grid Table Light"/>
    <w:basedOn w:val="TableNormal"/>
    <w:uiPriority w:val="40"/>
    <w:rsid w:val="009F509C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9F509C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NormalWeb">
    <w:name w:val="Normal (Web)"/>
    <w:basedOn w:val="Normal"/>
    <w:uiPriority w:val="99"/>
    <w:semiHidden/>
    <w:unhideWhenUsed/>
    <w:rsid w:val="007E4C2E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268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1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1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glossaryDocument" Target="glossary/document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0D00BC"/>
    <w:rsid w:val="00237945"/>
    <w:rsid w:val="002467DA"/>
    <w:rsid w:val="002469A9"/>
    <w:rsid w:val="002A1C50"/>
    <w:rsid w:val="00357D84"/>
    <w:rsid w:val="00476E9E"/>
    <w:rsid w:val="00476EF4"/>
    <w:rsid w:val="004F05F6"/>
    <w:rsid w:val="00517E07"/>
    <w:rsid w:val="00623A13"/>
    <w:rsid w:val="006D51AB"/>
    <w:rsid w:val="00712F22"/>
    <w:rsid w:val="007F7513"/>
    <w:rsid w:val="00875C2A"/>
    <w:rsid w:val="008D55CE"/>
    <w:rsid w:val="009B7ECD"/>
    <w:rsid w:val="009F502E"/>
    <w:rsid w:val="00AF3AC3"/>
    <w:rsid w:val="00C61CDB"/>
    <w:rsid w:val="00D47C45"/>
    <w:rsid w:val="00D57713"/>
    <w:rsid w:val="00D657F2"/>
    <w:rsid w:val="00F5786D"/>
    <w:rsid w:val="00FD6E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5</Pages>
  <Words>68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2024-01-09T19:57:00Z</dcterms:created>
  <dcterms:modified xsi:type="dcterms:W3CDTF">2026-06-01T08:14:00Z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