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0667B9" w14:textId="5937224E" w:rsidR="00EC7C08" w:rsidRPr="00EC7C08" w:rsidRDefault="00EC7C08">
      <w:pPr>
        <w:rPr>
          <w:b/>
          <w:bCs/>
          <w:color w:val="FF0000"/>
          <w:sz w:val="24"/>
          <w:szCs w:val="24"/>
        </w:rPr>
      </w:pPr>
      <w:r w:rsidRPr="00EC7C08">
        <w:rPr>
          <w:b/>
          <w:bCs/>
          <w:color w:val="FF0000"/>
          <w:sz w:val="24"/>
          <w:szCs w:val="24"/>
        </w:rPr>
        <w:t>STYLE REFERENCE NUMBER – LINK-PB-26-204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5D0832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128B3F3" w14:textId="77777777" w:rsidR="00C3401E" w:rsidRDefault="00F769F1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F769F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C3401E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all weather notebook </w:t>
            </w:r>
          </w:p>
          <w:p w14:paraId="5BA4441E" w14:textId="459A612F" w:rsidR="005C2CF2" w:rsidRPr="00711EBF" w:rsidRDefault="00C3401E" w:rsidP="00DE4BCC">
            <w:pPr>
              <w:pStyle w:val="Subtitle"/>
              <w:rPr>
                <w:color w:val="auto"/>
              </w:rPr>
            </w:pP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cover zippered </w:t>
            </w:r>
            <w:r w:rsidR="00F769F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F769F1">
                  <w:rPr>
                    <w:color w:val="002060"/>
                  </w:rPr>
                  <w:t xml:space="preserve"> </w:t>
                </w:r>
                <w:r w:rsidR="0061595C">
                  <w:rPr>
                    <w:color w:val="002060"/>
                  </w:rPr>
                  <w:t>June 20, 2026</w:t>
                </w:r>
              </w:sdtContent>
            </w:sdt>
          </w:p>
        </w:tc>
      </w:tr>
    </w:tbl>
    <w:p w14:paraId="7E35A80A" w14:textId="6896719C" w:rsid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  <w:tblDescription w:val="Bill To/Ship To"/>
      </w:tblPr>
      <w:tblGrid>
        <w:gridCol w:w="2382"/>
        <w:gridCol w:w="2325"/>
        <w:gridCol w:w="2228"/>
        <w:gridCol w:w="2415"/>
      </w:tblGrid>
      <w:tr w:rsidR="00285266" w14:paraId="74955C3B" w14:textId="77777777" w:rsidTr="002852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0"/>
        </w:trPr>
        <w:tc>
          <w:tcPr>
            <w:tcW w:w="2382" w:type="dxa"/>
          </w:tcPr>
          <w:p w14:paraId="5EC54454" w14:textId="77777777" w:rsidR="00285266" w:rsidRPr="004D24EB" w:rsidRDefault="00285266" w:rsidP="00157417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325" w:type="dxa"/>
          </w:tcPr>
          <w:p w14:paraId="50DB2EB2" w14:textId="77777777" w:rsidR="00285266" w:rsidRPr="004D24EB" w:rsidRDefault="00285266" w:rsidP="00157417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228" w:type="dxa"/>
          </w:tcPr>
          <w:p w14:paraId="2F32CB5C" w14:textId="1930E6F5" w:rsidR="00285266" w:rsidRPr="004D24EB" w:rsidRDefault="001A7BF2" w:rsidP="00157417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415" w:type="dxa"/>
          </w:tcPr>
          <w:p w14:paraId="039B36E3" w14:textId="1F4A75BD" w:rsidR="00285266" w:rsidRPr="004D24EB" w:rsidRDefault="001A7BF2" w:rsidP="00157417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285266" w:rsidRPr="004D24EB" w14:paraId="3BC6EE3B" w14:textId="77777777" w:rsidTr="001A7BF2">
        <w:trPr>
          <w:trHeight w:val="332"/>
        </w:trPr>
        <w:tc>
          <w:tcPr>
            <w:tcW w:w="2382" w:type="dxa"/>
            <w:vAlign w:val="bottom"/>
          </w:tcPr>
          <w:p w14:paraId="2100455D" w14:textId="015F0DBA" w:rsidR="00285266" w:rsidRPr="008A7BAF" w:rsidRDefault="00285266" w:rsidP="00157417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</w:t>
            </w:r>
            <w:r w:rsidR="001A7BF2">
              <w:rPr>
                <w:rFonts w:ascii="Calibri" w:hAnsi="Calibri" w:cs="Calibri"/>
                <w:sz w:val="20"/>
              </w:rPr>
              <w:t>O-00617</w:t>
            </w:r>
          </w:p>
        </w:tc>
        <w:tc>
          <w:tcPr>
            <w:tcW w:w="2325" w:type="dxa"/>
            <w:vAlign w:val="bottom"/>
          </w:tcPr>
          <w:p w14:paraId="2271B310" w14:textId="5B56F916" w:rsidR="00285266" w:rsidRPr="00F529E0" w:rsidRDefault="00285266" w:rsidP="00157417">
            <w:pPr>
              <w:rPr>
                <w:color w:val="auto"/>
                <w:sz w:val="20"/>
              </w:rPr>
            </w:pPr>
            <w:r w:rsidRPr="00F529E0">
              <w:rPr>
                <w:rFonts w:ascii="Calibri" w:hAnsi="Calibri" w:cs="Calibri"/>
                <w:sz w:val="20"/>
              </w:rPr>
              <w:t>8</w:t>
            </w:r>
            <w:r w:rsidR="001A7BF2">
              <w:rPr>
                <w:rFonts w:ascii="Calibri" w:hAnsi="Calibri" w:cs="Calibri"/>
                <w:sz w:val="20"/>
              </w:rPr>
              <w:t>37962</w:t>
            </w:r>
          </w:p>
        </w:tc>
        <w:tc>
          <w:tcPr>
            <w:tcW w:w="2228" w:type="dxa"/>
          </w:tcPr>
          <w:p w14:paraId="6B4EFAAA" w14:textId="2921F431" w:rsidR="00285266" w:rsidRDefault="001A7BF2" w:rsidP="00157417">
            <w:pPr>
              <w:rPr>
                <w:color w:val="auto"/>
              </w:rPr>
            </w:pPr>
            <w:r>
              <w:rPr>
                <w:color w:val="auto"/>
              </w:rPr>
              <w:t>BLACK</w:t>
            </w:r>
          </w:p>
        </w:tc>
        <w:tc>
          <w:tcPr>
            <w:tcW w:w="2415" w:type="dxa"/>
            <w:vAlign w:val="bottom"/>
          </w:tcPr>
          <w:p w14:paraId="7EEF4214" w14:textId="06384F40" w:rsidR="00285266" w:rsidRPr="004D24EB" w:rsidRDefault="001A7BF2" w:rsidP="00157417">
            <w:pPr>
              <w:rPr>
                <w:color w:val="auto"/>
              </w:rPr>
            </w:pPr>
            <w:r>
              <w:rPr>
                <w:color w:val="auto"/>
              </w:rPr>
              <w:t>100pcs</w:t>
            </w:r>
          </w:p>
        </w:tc>
      </w:tr>
      <w:tr w:rsidR="00037F98" w:rsidRPr="004D24EB" w14:paraId="5BDFC9AA" w14:textId="77777777" w:rsidTr="005B4D20">
        <w:trPr>
          <w:trHeight w:val="332"/>
        </w:trPr>
        <w:tc>
          <w:tcPr>
            <w:tcW w:w="2382" w:type="dxa"/>
            <w:shd w:val="clear" w:color="auto" w:fill="FFFF00"/>
            <w:vAlign w:val="bottom"/>
          </w:tcPr>
          <w:p w14:paraId="04767D13" w14:textId="3123A058" w:rsidR="00037F98" w:rsidRPr="008A7BAF" w:rsidRDefault="00037F98" w:rsidP="00037F98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PO-00852</w:t>
            </w:r>
          </w:p>
        </w:tc>
        <w:tc>
          <w:tcPr>
            <w:tcW w:w="2325" w:type="dxa"/>
            <w:shd w:val="clear" w:color="auto" w:fill="FFFF00"/>
            <w:vAlign w:val="bottom"/>
          </w:tcPr>
          <w:p w14:paraId="50A8E7BE" w14:textId="3ECB2E4E" w:rsidR="00037F98" w:rsidRPr="00F529E0" w:rsidRDefault="00037F98" w:rsidP="00037F98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842397</w:t>
            </w:r>
          </w:p>
        </w:tc>
        <w:tc>
          <w:tcPr>
            <w:tcW w:w="2228" w:type="dxa"/>
            <w:shd w:val="clear" w:color="auto" w:fill="FFFF00"/>
          </w:tcPr>
          <w:p w14:paraId="7ACF3372" w14:textId="1DCD9347" w:rsidR="00037F98" w:rsidRDefault="00037F98" w:rsidP="00037F98">
            <w:pPr>
              <w:rPr>
                <w:color w:val="auto"/>
              </w:rPr>
            </w:pPr>
            <w:r>
              <w:rPr>
                <w:color w:val="auto"/>
              </w:rPr>
              <w:t>TFP</w:t>
            </w:r>
          </w:p>
        </w:tc>
        <w:tc>
          <w:tcPr>
            <w:tcW w:w="2415" w:type="dxa"/>
            <w:shd w:val="clear" w:color="auto" w:fill="FFFF00"/>
            <w:vAlign w:val="bottom"/>
          </w:tcPr>
          <w:p w14:paraId="79F58AEE" w14:textId="38B0F2AA" w:rsidR="00037F98" w:rsidRDefault="00037F98" w:rsidP="00037F98">
            <w:pPr>
              <w:rPr>
                <w:color w:val="auto"/>
              </w:rPr>
            </w:pPr>
            <w:r>
              <w:rPr>
                <w:color w:val="auto"/>
              </w:rPr>
              <w:t>500PCS</w:t>
            </w:r>
          </w:p>
        </w:tc>
      </w:tr>
      <w:tr w:rsidR="00037F98" w:rsidRPr="004D24EB" w14:paraId="076AE4BA" w14:textId="77777777" w:rsidTr="005B4D20">
        <w:trPr>
          <w:trHeight w:val="332"/>
        </w:trPr>
        <w:tc>
          <w:tcPr>
            <w:tcW w:w="2382" w:type="dxa"/>
            <w:shd w:val="clear" w:color="auto" w:fill="FFFF00"/>
            <w:vAlign w:val="bottom"/>
          </w:tcPr>
          <w:p w14:paraId="3FA4D15A" w14:textId="13BC341D" w:rsidR="00037F98" w:rsidRPr="008A7BAF" w:rsidRDefault="00037F98" w:rsidP="00037F98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PO-00852</w:t>
            </w:r>
          </w:p>
        </w:tc>
        <w:tc>
          <w:tcPr>
            <w:tcW w:w="2325" w:type="dxa"/>
            <w:shd w:val="clear" w:color="auto" w:fill="FFFF00"/>
            <w:vAlign w:val="bottom"/>
          </w:tcPr>
          <w:p w14:paraId="31003D64" w14:textId="362804D8" w:rsidR="00037F98" w:rsidRPr="00F529E0" w:rsidRDefault="00037F98" w:rsidP="00037F98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837963</w:t>
            </w:r>
          </w:p>
        </w:tc>
        <w:tc>
          <w:tcPr>
            <w:tcW w:w="2228" w:type="dxa"/>
            <w:shd w:val="clear" w:color="auto" w:fill="FFFF00"/>
          </w:tcPr>
          <w:p w14:paraId="713FFB0B" w14:textId="44315A4E" w:rsidR="00037F98" w:rsidRDefault="00037F98" w:rsidP="00037F98">
            <w:pPr>
              <w:rPr>
                <w:color w:val="auto"/>
              </w:rPr>
            </w:pPr>
            <w:r>
              <w:rPr>
                <w:color w:val="auto"/>
              </w:rPr>
              <w:t>RG</w:t>
            </w:r>
          </w:p>
        </w:tc>
        <w:tc>
          <w:tcPr>
            <w:tcW w:w="2415" w:type="dxa"/>
            <w:shd w:val="clear" w:color="auto" w:fill="FFFF00"/>
            <w:vAlign w:val="bottom"/>
          </w:tcPr>
          <w:p w14:paraId="3E8ECD68" w14:textId="542F6134" w:rsidR="00037F98" w:rsidRDefault="00037F98" w:rsidP="00037F98">
            <w:pPr>
              <w:rPr>
                <w:color w:val="auto"/>
              </w:rPr>
            </w:pPr>
            <w:r>
              <w:rPr>
                <w:color w:val="auto"/>
              </w:rPr>
              <w:t>200PCS</w:t>
            </w:r>
          </w:p>
        </w:tc>
      </w:tr>
    </w:tbl>
    <w:p w14:paraId="6E916362" w14:textId="51E07345" w:rsidR="005D0832" w:rsidRPr="002750DA" w:rsidRDefault="005D0832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CF7651B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037F98">
        <w:trPr>
          <w:trHeight w:val="9233"/>
        </w:trPr>
        <w:tc>
          <w:tcPr>
            <w:tcW w:w="5000" w:type="pct"/>
          </w:tcPr>
          <w:p w14:paraId="623CDE20" w14:textId="7703D82B" w:rsidR="00285266" w:rsidRPr="00285266" w:rsidRDefault="00037F98" w:rsidP="00285266">
            <w:pPr>
              <w:pStyle w:val="NormalWeb"/>
            </w:pPr>
            <w:r w:rsidRPr="00285266">
              <w:rPr>
                <w:noProof/>
              </w:rPr>
              <w:drawing>
                <wp:anchor distT="0" distB="0" distL="114300" distR="114300" simplePos="0" relativeHeight="251793408" behindDoc="1" locked="0" layoutInCell="1" allowOverlap="1" wp14:anchorId="6D36969C" wp14:editId="131E241F">
                  <wp:simplePos x="0" y="0"/>
                  <wp:positionH relativeFrom="column">
                    <wp:posOffset>19686</wp:posOffset>
                  </wp:positionH>
                  <wp:positionV relativeFrom="paragraph">
                    <wp:posOffset>201295</wp:posOffset>
                  </wp:positionV>
                  <wp:extent cx="1782560" cy="2727960"/>
                  <wp:effectExtent l="0" t="0" r="8255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59" t="2076" r="21366" b="1240"/>
                          <a:stretch/>
                        </pic:blipFill>
                        <pic:spPr bwMode="auto">
                          <a:xfrm>
                            <a:off x="0" y="0"/>
                            <a:ext cx="1785762" cy="2732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037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2C23A747" wp14:editId="3B845F2B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66675</wp:posOffset>
                      </wp:positionV>
                      <wp:extent cx="1516380" cy="665018"/>
                      <wp:effectExtent l="0" t="0" r="26670" b="20955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16380" cy="6650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8FB483A" w14:textId="1596E771" w:rsidR="001E62C5" w:rsidRPr="001E62C5" w:rsidRDefault="001E62C5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Item: HEAT TUBE</w:t>
                                  </w:r>
                                </w:p>
                                <w:p w14:paraId="4B0EA38C" w14:textId="062442CE" w:rsidR="001E62C5" w:rsidRPr="001E62C5" w:rsidRDefault="001E62C5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C03712"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0BA520D5" w14:textId="77777777" w:rsidR="001E62C5" w:rsidRPr="001E62C5" w:rsidRDefault="001E62C5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58E93F3A" w14:textId="77777777" w:rsidR="001E62C5" w:rsidRDefault="001E62C5" w:rsidP="003D0F4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23A74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margin-left:102.35pt;margin-top:5.25pt;width:119.4pt;height:52.3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" fillcolor="white [3201]" strokeweight=".5pt">
                      <v:textbox>
                        <w:txbxContent>
                          <w:p w14:paraId="28FB483A" w14:textId="1596E771" w:rsidR="001E62C5" w:rsidRPr="001E62C5" w:rsidRDefault="001E62C5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Item: HEAT TUBE</w:t>
                            </w:r>
                          </w:p>
                          <w:p w14:paraId="4B0EA38C" w14:textId="062442CE" w:rsidR="001E62C5" w:rsidRPr="001E62C5" w:rsidRDefault="001E62C5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C03712"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0BA520D5" w14:textId="77777777" w:rsidR="001E62C5" w:rsidRPr="001E62C5" w:rsidRDefault="001E62C5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58E93F3A" w14:textId="77777777" w:rsidR="001E62C5" w:rsidRDefault="001E62C5" w:rsidP="003D0F47"/>
                        </w:txbxContent>
                      </v:textbox>
                    </v:shape>
                  </w:pict>
                </mc:Fallback>
              </mc:AlternateContent>
            </w:r>
            <w:r w:rsidR="00C0371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43F37B51" wp14:editId="5E4A5DBC">
                      <wp:simplePos x="0" y="0"/>
                      <wp:positionH relativeFrom="column">
                        <wp:posOffset>2840990</wp:posOffset>
                      </wp:positionH>
                      <wp:positionV relativeFrom="paragraph">
                        <wp:posOffset>302895</wp:posOffset>
                      </wp:positionV>
                      <wp:extent cx="2994660" cy="1539240"/>
                      <wp:effectExtent l="0" t="0" r="15240" b="2286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94660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702FCC" w14:textId="5D6D4C3D" w:rsidR="00F529E0" w:rsidRPr="001E62C5" w:rsidRDefault="00F529E0" w:rsidP="00F529E0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Item:</w:t>
                                  </w:r>
                                  <w:r w:rsidR="009D0ED9"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 ZIPPER CHAIN #</w:t>
                                  </w:r>
                                  <w:r w:rsidR="001E62C5" w:rsidRPr="001E62C5">
                                    <w:rPr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  <w:r w:rsidR="009D0ED9"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 SLIDER</w:t>
                                  </w:r>
                                  <w:r w:rsidR="001E62C5"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 WITH 3.5MM PARA CORD</w:t>
                                  </w:r>
                                  <w:r w:rsidR="009D0ED9"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6E6A6BB" w14:textId="1858BB1E" w:rsidR="00F529E0" w:rsidRPr="001E62C5" w:rsidRDefault="00F529E0" w:rsidP="00F529E0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9D0ED9" w:rsidRPr="001E62C5"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09975D6E" w14:textId="28B3969C" w:rsidR="00F529E0" w:rsidRDefault="00F529E0" w:rsidP="00F529E0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9D0ED9" w:rsidRPr="001E62C5"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48741B80" w14:textId="51C8269D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294FD983" w14:textId="550DC345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5527E54" w14:textId="3B8D633B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CA59C91" w14:textId="103B250A" w:rsidR="00C03712" w:rsidRPr="001E62C5" w:rsidRDefault="00C03712" w:rsidP="00F529E0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EE8046E" w14:textId="77777777" w:rsidR="00F529E0" w:rsidRDefault="00F529E0" w:rsidP="00F529E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F37B51" id="Text Box 25" o:spid="_x0000_s1027" type="#_x0000_t202" style="position:absolute;margin-left:223.7pt;margin-top:23.85pt;width:235.8pt;height:121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" fillcolor="white [3201]" strokeweight=".5pt">
                      <v:textbox>
                        <w:txbxContent>
                          <w:p w14:paraId="7C702FCC" w14:textId="5D6D4C3D" w:rsidR="00F529E0" w:rsidRPr="001E62C5" w:rsidRDefault="00F529E0" w:rsidP="00F529E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Item:</w:t>
                            </w:r>
                            <w:r w:rsidR="009D0ED9" w:rsidRPr="001E62C5">
                              <w:rPr>
                                <w:sz w:val="16"/>
                                <w:szCs w:val="16"/>
                              </w:rPr>
                              <w:t xml:space="preserve"> ZIPPER CHAIN #</w:t>
                            </w:r>
                            <w:r w:rsidR="001E62C5" w:rsidRPr="001E62C5"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  <w:r w:rsidR="009D0ED9" w:rsidRPr="001E62C5">
                              <w:rPr>
                                <w:sz w:val="16"/>
                                <w:szCs w:val="16"/>
                              </w:rPr>
                              <w:t xml:space="preserve"> SLIDER</w:t>
                            </w:r>
                            <w:r w:rsidR="001E62C5" w:rsidRPr="001E62C5">
                              <w:rPr>
                                <w:sz w:val="16"/>
                                <w:szCs w:val="16"/>
                              </w:rPr>
                              <w:t xml:space="preserve"> WITH 3.5MM PARA CORD</w:t>
                            </w:r>
                            <w:r w:rsidR="009D0ED9" w:rsidRPr="001E62C5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6E6A6BB" w14:textId="1858BB1E" w:rsidR="00F529E0" w:rsidRPr="001E62C5" w:rsidRDefault="00F529E0" w:rsidP="00F529E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9D0ED9" w:rsidRPr="001E62C5"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09975D6E" w14:textId="28B3969C" w:rsidR="00F529E0" w:rsidRDefault="00F529E0" w:rsidP="00F529E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9D0ED9" w:rsidRPr="001E62C5"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48741B80" w14:textId="51C8269D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294FD983" w14:textId="550DC345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5527E54" w14:textId="3B8D633B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CA59C91" w14:textId="103B250A" w:rsidR="00C03712" w:rsidRPr="001E62C5" w:rsidRDefault="00C03712" w:rsidP="00F529E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EE8046E" w14:textId="77777777" w:rsidR="00F529E0" w:rsidRDefault="00F529E0" w:rsidP="00F529E0"/>
                        </w:txbxContent>
                      </v:textbox>
                    </v:shape>
                  </w:pict>
                </mc:Fallback>
              </mc:AlternateContent>
            </w:r>
            <w:r w:rsidR="001E62C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422D9108" wp14:editId="46794AFC">
                      <wp:simplePos x="0" y="0"/>
                      <wp:positionH relativeFrom="column">
                        <wp:posOffset>698557</wp:posOffset>
                      </wp:positionH>
                      <wp:positionV relativeFrom="paragraph">
                        <wp:posOffset>342150</wp:posOffset>
                      </wp:positionV>
                      <wp:extent cx="1361209" cy="325639"/>
                      <wp:effectExtent l="19050" t="0" r="29845" b="7493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61209" cy="32563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8D215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7" o:spid="_x0000_s1026" type="#_x0000_t32" style="position:absolute;margin-left:55pt;margin-top:26.95pt;width:107.2pt;height:25.6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13BA9A1" w14:textId="359A79A0" w:rsidR="00562101" w:rsidRPr="00562101" w:rsidRDefault="00562101" w:rsidP="0056210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77DB2E3" w14:textId="5B396044" w:rsidR="004D0253" w:rsidRDefault="001E62C5" w:rsidP="004D0253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CC91C32" wp14:editId="17889380">
                      <wp:simplePos x="0" y="0"/>
                      <wp:positionH relativeFrom="column">
                        <wp:posOffset>511174</wp:posOffset>
                      </wp:positionH>
                      <wp:positionV relativeFrom="paragraph">
                        <wp:posOffset>183514</wp:posOffset>
                      </wp:positionV>
                      <wp:extent cx="2312670" cy="83820"/>
                      <wp:effectExtent l="19050" t="76200" r="11430" b="30480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12670" cy="838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3C879F" id="Straight Arrow Connector 26" o:spid="_x0000_s1026" type="#_x0000_t32" style="position:absolute;margin-left:40.25pt;margin-top:14.45pt;width:182.1pt;height:6.6pt;flip:x 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92E446" w14:textId="19EAF789" w:rsidR="007F5873" w:rsidRPr="007F5873" w:rsidRDefault="007F5873" w:rsidP="007F587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DA8A0F8" w14:textId="21A97E21" w:rsidR="0018603C" w:rsidRDefault="007E3D23" w:rsidP="007E3D23">
            <w:pPr>
              <w:tabs>
                <w:tab w:val="left" w:pos="10320"/>
              </w:tabs>
            </w:pPr>
            <w:r>
              <w:tab/>
            </w:r>
          </w:p>
          <w:p w14:paraId="593E59B3" w14:textId="3F200508" w:rsidR="00F769F1" w:rsidRDefault="00C03712" w:rsidP="0018603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6BFD871" wp14:editId="75D096CE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184149</wp:posOffset>
                      </wp:positionV>
                      <wp:extent cx="1516380" cy="1043940"/>
                      <wp:effectExtent l="38100" t="38100" r="26670" b="2286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10439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D31886" id="Straight Arrow Connector 6" o:spid="_x0000_s1026" type="#_x0000_t32" style="position:absolute;margin-left:80.15pt;margin-top:14.5pt;width:119.4pt;height:82.2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716C3DB" w14:textId="3FF1ED0E" w:rsidR="00F769F1" w:rsidRDefault="00F769F1" w:rsidP="0018603C">
            <w:pPr>
              <w:rPr>
                <w:noProof/>
                <w14:ligatures w14:val="standard"/>
              </w:rPr>
            </w:pPr>
          </w:p>
          <w:p w14:paraId="5934335E" w14:textId="2D21D15F" w:rsidR="0018603C" w:rsidRPr="00155384" w:rsidRDefault="00C03712" w:rsidP="001860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F0FDD06" wp14:editId="7C91454C">
                      <wp:simplePos x="0" y="0"/>
                      <wp:positionH relativeFrom="column">
                        <wp:posOffset>2458085</wp:posOffset>
                      </wp:positionH>
                      <wp:positionV relativeFrom="paragraph">
                        <wp:posOffset>5080</wp:posOffset>
                      </wp:positionV>
                      <wp:extent cx="2301240" cy="1516380"/>
                      <wp:effectExtent l="0" t="0" r="22860" b="2667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1240" cy="151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6DB030" w14:textId="69091A94" w:rsidR="003D0F47" w:rsidRPr="001E62C5" w:rsidRDefault="003D0F47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C03712"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/ </w:t>
                                  </w:r>
                                  <w:r w:rsidR="00562101" w:rsidRPr="001E62C5">
                                    <w:rPr>
                                      <w:sz w:val="16"/>
                                      <w:szCs w:val="16"/>
                                    </w:rPr>
                                    <w:t>VELCRO LOOP 50MM</w:t>
                                  </w:r>
                                </w:p>
                                <w:p w14:paraId="2AF872BF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1856E2DB" w14:textId="77777777" w:rsidR="00C03712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58499A63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1AB4B5F6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21B56AB9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7CBF234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53FC2A5" w14:textId="77777777" w:rsidR="003D0F47" w:rsidRDefault="003D0F47" w:rsidP="003D0F4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0FDD06" id="Text Box 12" o:spid="_x0000_s1028" type="#_x0000_t202" style="position:absolute;margin-left:193.55pt;margin-top:.4pt;width:181.2pt;height:119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" fillcolor="white [3201]" strokeweight=".5pt">
                      <v:textbox>
                        <w:txbxContent>
                          <w:p w14:paraId="7A6DB030" w14:textId="69091A94" w:rsidR="003D0F47" w:rsidRPr="001E62C5" w:rsidRDefault="003D0F47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C03712">
                              <w:rPr>
                                <w:sz w:val="16"/>
                                <w:szCs w:val="16"/>
                              </w:rPr>
                              <w:t xml:space="preserve">500D CODURA / </w:t>
                            </w:r>
                            <w:r w:rsidR="00562101" w:rsidRPr="001E62C5">
                              <w:rPr>
                                <w:sz w:val="16"/>
                                <w:szCs w:val="16"/>
                              </w:rPr>
                              <w:t>VELCRO LOOP 50MM</w:t>
                            </w:r>
                          </w:p>
                          <w:p w14:paraId="2AF872BF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1856E2DB" w14:textId="77777777" w:rsidR="00C03712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58499A63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1AB4B5F6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21B56AB9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7CBF234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53FC2A5" w14:textId="77777777" w:rsidR="003D0F47" w:rsidRDefault="003D0F47" w:rsidP="003D0F47"/>
                        </w:txbxContent>
                      </v:textbox>
                    </v:shape>
                  </w:pict>
                </mc:Fallback>
              </mc:AlternateContent>
            </w:r>
          </w:p>
          <w:p w14:paraId="15466C01" w14:textId="234602DE" w:rsidR="0018603C" w:rsidRPr="00155384" w:rsidRDefault="0018603C" w:rsidP="0018603C"/>
          <w:p w14:paraId="49AA310A" w14:textId="56CE3A01" w:rsidR="0018603C" w:rsidRDefault="001E62C5" w:rsidP="001860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7EDF1905" wp14:editId="0E17A935">
                      <wp:simplePos x="0" y="0"/>
                      <wp:positionH relativeFrom="column">
                        <wp:posOffset>850265</wp:posOffset>
                      </wp:positionH>
                      <wp:positionV relativeFrom="paragraph">
                        <wp:posOffset>8890</wp:posOffset>
                      </wp:positionV>
                      <wp:extent cx="1668780" cy="365760"/>
                      <wp:effectExtent l="19050" t="57150" r="26670" b="34290"/>
                      <wp:wrapNone/>
                      <wp:docPr id="1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68780" cy="3657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DE154" id="Straight Arrow Connector 10" o:spid="_x0000_s1026" type="#_x0000_t32" style="position:absolute;margin-left:66.95pt;margin-top:.7pt;width:131.4pt;height:28.8pt;flip:x 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1281BD6" w14:textId="36A67005" w:rsidR="0018603C" w:rsidRPr="0018603C" w:rsidRDefault="0018603C" w:rsidP="0018603C"/>
          <w:p w14:paraId="1AC093FF" w14:textId="32990602" w:rsidR="0018603C" w:rsidRPr="0018603C" w:rsidRDefault="00037F98" w:rsidP="0018603C">
            <w:r w:rsidRPr="00E034A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96480" behindDoc="1" locked="0" layoutInCell="1" allowOverlap="1" wp14:anchorId="14A1764A" wp14:editId="0C809A20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193040</wp:posOffset>
                  </wp:positionV>
                  <wp:extent cx="2069707" cy="2758440"/>
                  <wp:effectExtent l="0" t="0" r="0" b="381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707" cy="27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2700F1" w14:textId="6F84A79B" w:rsidR="00F769F1" w:rsidRDefault="00F769F1" w:rsidP="0018603C">
            <w:pPr>
              <w:rPr>
                <w:noProof/>
                <w14:ligatures w14:val="standard"/>
              </w:rPr>
            </w:pPr>
          </w:p>
          <w:p w14:paraId="1143B686" w14:textId="273115A5" w:rsidR="00E034AD" w:rsidRPr="00E034AD" w:rsidRDefault="00037F98" w:rsidP="00E034A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4C4115B3" wp14:editId="7EC4F195">
                      <wp:simplePos x="0" y="0"/>
                      <wp:positionH relativeFrom="column">
                        <wp:posOffset>2153285</wp:posOffset>
                      </wp:positionH>
                      <wp:positionV relativeFrom="paragraph">
                        <wp:posOffset>397510</wp:posOffset>
                      </wp:positionV>
                      <wp:extent cx="1156335" cy="1508760"/>
                      <wp:effectExtent l="0" t="0" r="24765" b="1524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6335" cy="1508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CAAF324" w14:textId="77777777" w:rsidR="00E034AD" w:rsidRPr="001E62C5" w:rsidRDefault="00E034AD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Item: 500D CODURA </w:t>
                                  </w:r>
                                </w:p>
                                <w:p w14:paraId="353E7296" w14:textId="77777777" w:rsidR="00E034AD" w:rsidRPr="001E62C5" w:rsidRDefault="00E034AD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37BEBB69" w14:textId="01C1D37F" w:rsidR="00E034AD" w:rsidRDefault="00E034AD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DB4CB93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3BF2886A" w14:textId="63E2FEA0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2682552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506C9A52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03DB5893" w14:textId="77777777" w:rsidR="00C03712" w:rsidRPr="001E62C5" w:rsidRDefault="00C03712" w:rsidP="003D0F4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2B287999" w14:textId="77777777" w:rsidR="00E034AD" w:rsidRDefault="00E034AD" w:rsidP="003D0F4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4115B3" id="Text Box 9" o:spid="_x0000_s1029" type="#_x0000_t202" style="position:absolute;margin-left:169.55pt;margin-top:31.3pt;width:91.05pt;height:118.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" fillcolor="white [3201]" strokeweight=".5pt">
                      <v:textbox>
                        <w:txbxContent>
                          <w:p w14:paraId="2CAAF324" w14:textId="77777777" w:rsidR="00E034AD" w:rsidRPr="001E62C5" w:rsidRDefault="00E034AD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Item: 500D CODURA </w:t>
                            </w:r>
                          </w:p>
                          <w:p w14:paraId="353E7296" w14:textId="77777777" w:rsidR="00E034AD" w:rsidRPr="001E62C5" w:rsidRDefault="00E034AD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37BEBB69" w14:textId="01C1D37F" w:rsidR="00E034AD" w:rsidRDefault="00E034AD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DB4CB93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3BF2886A" w14:textId="63E2FEA0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2682552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506C9A52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03DB5893" w14:textId="77777777" w:rsidR="00C03712" w:rsidRPr="001E62C5" w:rsidRDefault="00C03712" w:rsidP="003D0F4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B287999" w14:textId="77777777" w:rsidR="00E034AD" w:rsidRDefault="00E034AD" w:rsidP="003D0F47"/>
                        </w:txbxContent>
                      </v:textbox>
                    </v:shape>
                  </w:pict>
                </mc:Fallback>
              </mc:AlternateContent>
            </w:r>
          </w:p>
          <w:p w14:paraId="68FA5A67" w14:textId="511E27AD" w:rsidR="0018603C" w:rsidRPr="0018603C" w:rsidRDefault="00037F98" w:rsidP="001860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9522298" wp14:editId="4951B97E">
                      <wp:simplePos x="0" y="0"/>
                      <wp:positionH relativeFrom="column">
                        <wp:posOffset>1063625</wp:posOffset>
                      </wp:positionH>
                      <wp:positionV relativeFrom="paragraph">
                        <wp:posOffset>168910</wp:posOffset>
                      </wp:positionV>
                      <wp:extent cx="1089660" cy="373380"/>
                      <wp:effectExtent l="38100" t="38100" r="15240" b="2667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89660" cy="373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A5CFCC" id="Straight Arrow Connector 17" o:spid="_x0000_s1026" type="#_x0000_t32" style="position:absolute;margin-left:83.75pt;margin-top:13.3pt;width:85.8pt;height:29.4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76B072B" w14:textId="767D9A2E" w:rsidR="0018603C" w:rsidRPr="0018603C" w:rsidRDefault="00037F98" w:rsidP="007E3D23">
            <w:pPr>
              <w:tabs>
                <w:tab w:val="left" w:pos="669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49A84FF3" wp14:editId="59315813">
                      <wp:simplePos x="0" y="0"/>
                      <wp:positionH relativeFrom="column">
                        <wp:posOffset>3745865</wp:posOffset>
                      </wp:positionH>
                      <wp:positionV relativeFrom="paragraph">
                        <wp:posOffset>116205</wp:posOffset>
                      </wp:positionV>
                      <wp:extent cx="1554480" cy="1569720"/>
                      <wp:effectExtent l="0" t="0" r="26670" b="1143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1569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F998014" w14:textId="6954035B" w:rsidR="00A66A35" w:rsidRDefault="00A66A35" w:rsidP="00A66A35">
                                  <w:r>
                                    <w:t xml:space="preserve">Item: </w:t>
                                  </w:r>
                                  <w:r w:rsidR="009848E8">
                                    <w:t xml:space="preserve">NYLON TAPE 20MM </w:t>
                                  </w:r>
                                </w:p>
                                <w:p w14:paraId="5ED351D6" w14:textId="0CDABBB5" w:rsidR="00A66A35" w:rsidRDefault="00A66A35" w:rsidP="00A66A35">
                                  <w:r>
                                    <w:t xml:space="preserve">Style Color: </w:t>
                                  </w:r>
                                  <w:r w:rsidR="009848E8">
                                    <w:t>BLACK</w:t>
                                  </w:r>
                                </w:p>
                                <w:p w14:paraId="6BF75F06" w14:textId="6053084C" w:rsidR="00A66A35" w:rsidRDefault="00A66A35" w:rsidP="00A66A35">
                                  <w:r>
                                    <w:t xml:space="preserve">RM Color: </w:t>
                                  </w:r>
                                  <w:r w:rsidR="009848E8">
                                    <w:t>BLACK</w:t>
                                  </w:r>
                                </w:p>
                                <w:p w14:paraId="7604710E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23720ADE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917A5F6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B46BADD" w14:textId="77777777" w:rsidR="00C03712" w:rsidRPr="001E62C5" w:rsidRDefault="00C03712" w:rsidP="00C0371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6C723FBF" w14:textId="77777777" w:rsidR="00C03712" w:rsidRPr="003503AC" w:rsidRDefault="00C03712" w:rsidP="00A66A35"/>
                                <w:p w14:paraId="0C0552AF" w14:textId="77777777" w:rsidR="00A66A35" w:rsidRDefault="00A66A35" w:rsidP="00A66A3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A84FF3" id="Text Box 20" o:spid="_x0000_s1030" type="#_x0000_t202" style="position:absolute;margin-left:294.95pt;margin-top:9.15pt;width:122.4pt;height:123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" fillcolor="white [3201]" strokeweight=".5pt">
                      <v:textbox>
                        <w:txbxContent>
                          <w:p w14:paraId="1F998014" w14:textId="6954035B" w:rsidR="00A66A35" w:rsidRDefault="00A66A35" w:rsidP="00A66A35">
                            <w:r>
                              <w:t xml:space="preserve">Item: </w:t>
                            </w:r>
                            <w:r w:rsidR="009848E8">
                              <w:t xml:space="preserve">NYLON TAPE 20MM </w:t>
                            </w:r>
                          </w:p>
                          <w:p w14:paraId="5ED351D6" w14:textId="0CDABBB5" w:rsidR="00A66A35" w:rsidRDefault="00A66A35" w:rsidP="00A66A35">
                            <w:r>
                              <w:t xml:space="preserve">Style Color: </w:t>
                            </w:r>
                            <w:r w:rsidR="009848E8">
                              <w:t>BLACK</w:t>
                            </w:r>
                          </w:p>
                          <w:p w14:paraId="6BF75F06" w14:textId="6053084C" w:rsidR="00A66A35" w:rsidRDefault="00A66A35" w:rsidP="00A66A35">
                            <w:r>
                              <w:t xml:space="preserve">RM Color: </w:t>
                            </w:r>
                            <w:r w:rsidR="009848E8">
                              <w:t>BLACK</w:t>
                            </w:r>
                          </w:p>
                          <w:p w14:paraId="7604710E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23720ADE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917A5F6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B46BADD" w14:textId="77777777" w:rsidR="00C03712" w:rsidRPr="001E62C5" w:rsidRDefault="00C03712" w:rsidP="00C0371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6C723FBF" w14:textId="77777777" w:rsidR="00C03712" w:rsidRPr="003503AC" w:rsidRDefault="00C03712" w:rsidP="00A66A35"/>
                          <w:p w14:paraId="0C0552AF" w14:textId="77777777" w:rsidR="00A66A35" w:rsidRDefault="00A66A35" w:rsidP="00A66A35"/>
                        </w:txbxContent>
                      </v:textbox>
                    </v:shape>
                  </w:pict>
                </mc:Fallback>
              </mc:AlternateContent>
            </w:r>
            <w:r w:rsidR="007E3D23">
              <w:tab/>
            </w:r>
          </w:p>
          <w:p w14:paraId="259F2229" w14:textId="1ACA0D31" w:rsidR="009848E8" w:rsidRPr="009848E8" w:rsidRDefault="00037F98" w:rsidP="009848E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44710065" wp14:editId="1757393D">
                      <wp:simplePos x="0" y="0"/>
                      <wp:positionH relativeFrom="column">
                        <wp:posOffset>1156970</wp:posOffset>
                      </wp:positionH>
                      <wp:positionV relativeFrom="paragraph">
                        <wp:posOffset>97155</wp:posOffset>
                      </wp:positionV>
                      <wp:extent cx="1036320" cy="727710"/>
                      <wp:effectExtent l="38100" t="0" r="30480" b="53340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36320" cy="7277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8DAF5B" id="Straight Arrow Connector 15" o:spid="_x0000_s1026" type="#_x0000_t32" style="position:absolute;margin-left:91.1pt;margin-top:7.65pt;width:81.6pt;height:57.3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FFEF017" w14:textId="529870D6" w:rsidR="0018603C" w:rsidRPr="0018603C" w:rsidRDefault="0018603C" w:rsidP="0018603C"/>
          <w:p w14:paraId="70E8C140" w14:textId="315BA7F4" w:rsidR="0018603C" w:rsidRDefault="0018603C" w:rsidP="007E3D23"/>
          <w:p w14:paraId="2C4A973B" w14:textId="2927F62F" w:rsidR="0018603C" w:rsidRDefault="0018603C" w:rsidP="0018603C"/>
          <w:p w14:paraId="5A342F87" w14:textId="7D1C3965" w:rsidR="004D0253" w:rsidRDefault="00037F98" w:rsidP="004D0253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359D1DD" wp14:editId="54B287B4">
                      <wp:simplePos x="0" y="0"/>
                      <wp:positionH relativeFrom="column">
                        <wp:posOffset>987425</wp:posOffset>
                      </wp:positionH>
                      <wp:positionV relativeFrom="paragraph">
                        <wp:posOffset>245745</wp:posOffset>
                      </wp:positionV>
                      <wp:extent cx="2781300" cy="177165"/>
                      <wp:effectExtent l="38100" t="0" r="19050" b="89535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81300" cy="1771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E30EDE" id="Straight Arrow Connector 18" o:spid="_x0000_s1026" type="#_x0000_t32" style="position:absolute;margin-left:77.75pt;margin-top:19.35pt;width:219pt;height:13.9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4988A53" w14:textId="08CF065E" w:rsidR="007E3D23" w:rsidRPr="007E3D23" w:rsidRDefault="007E3D23" w:rsidP="00037F98"/>
        </w:tc>
      </w:tr>
    </w:tbl>
    <w:p w14:paraId="206BD169" w14:textId="634D635D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1262526D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E034AD">
        <w:trPr>
          <w:trHeight w:val="6083"/>
        </w:trPr>
        <w:tc>
          <w:tcPr>
            <w:tcW w:w="5000" w:type="pct"/>
          </w:tcPr>
          <w:p w14:paraId="171C323C" w14:textId="4B6C328C" w:rsidR="00E034AD" w:rsidRPr="00E034AD" w:rsidRDefault="00E034AD" w:rsidP="00E034AD">
            <w:pPr>
              <w:pStyle w:val="NormalWeb"/>
            </w:pPr>
            <w:r w:rsidRPr="00E034AD">
              <w:rPr>
                <w:noProof/>
              </w:rPr>
              <w:drawing>
                <wp:anchor distT="0" distB="0" distL="114300" distR="114300" simplePos="0" relativeHeight="251799552" behindDoc="1" locked="0" layoutInCell="1" allowOverlap="1" wp14:anchorId="17259044" wp14:editId="7AAD3CF7">
                  <wp:simplePos x="0" y="0"/>
                  <wp:positionH relativeFrom="column">
                    <wp:posOffset>-182533</wp:posOffset>
                  </wp:positionH>
                  <wp:positionV relativeFrom="paragraph">
                    <wp:posOffset>251402</wp:posOffset>
                  </wp:positionV>
                  <wp:extent cx="2962079" cy="2594906"/>
                  <wp:effectExtent l="0" t="83185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3" t="3602" r="11375" b="-426"/>
                          <a:stretch/>
                        </pic:blipFill>
                        <pic:spPr bwMode="auto">
                          <a:xfrm rot="16016293">
                            <a:off x="0" y="0"/>
                            <a:ext cx="2962079" cy="2594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DB7F49" w14:textId="387B1877" w:rsidR="009D0ED9" w:rsidRPr="009D0ED9" w:rsidRDefault="00E034AD" w:rsidP="009D0ED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C39B7F5" wp14:editId="6B118C02">
                      <wp:simplePos x="0" y="0"/>
                      <wp:positionH relativeFrom="column">
                        <wp:posOffset>1136707</wp:posOffset>
                      </wp:positionH>
                      <wp:positionV relativeFrom="paragraph">
                        <wp:posOffset>313804</wp:posOffset>
                      </wp:positionV>
                      <wp:extent cx="1414895" cy="1066800"/>
                      <wp:effectExtent l="38100" t="38100" r="33020" b="19050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14895" cy="10668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DEB8C6" id="Straight Arrow Connector 22" o:spid="_x0000_s1026" type="#_x0000_t32" style="position:absolute;margin-left:89.5pt;margin-top:24.7pt;width:111.4pt;height:84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6E77280" w14:textId="6C632B54" w:rsidR="003B35B1" w:rsidRDefault="003B35B1" w:rsidP="00122BDD">
            <w:pPr>
              <w:rPr>
                <w:noProof/>
                <w14:ligatures w14:val="standard"/>
              </w:rPr>
            </w:pPr>
          </w:p>
          <w:p w14:paraId="651F6559" w14:textId="65666977" w:rsidR="00120286" w:rsidRDefault="00037F98" w:rsidP="00120286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597155E6" wp14:editId="0856F3B8">
                      <wp:simplePos x="0" y="0"/>
                      <wp:positionH relativeFrom="column">
                        <wp:posOffset>2538095</wp:posOffset>
                      </wp:positionH>
                      <wp:positionV relativeFrom="paragraph">
                        <wp:posOffset>135890</wp:posOffset>
                      </wp:positionV>
                      <wp:extent cx="1274445" cy="1539240"/>
                      <wp:effectExtent l="0" t="0" r="20955" b="2286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4445" cy="1539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0E18051" w14:textId="6376F7EB" w:rsidR="009D0ED9" w:rsidRDefault="009D0ED9" w:rsidP="009D0ED9">
                                  <w:r>
                                    <w:t xml:space="preserve">Item: </w:t>
                                  </w:r>
                                  <w:r w:rsidR="00E034AD">
                                    <w:t>500D CODURA</w:t>
                                  </w:r>
                                  <w:r>
                                    <w:t xml:space="preserve">  </w:t>
                                  </w:r>
                                </w:p>
                                <w:p w14:paraId="6F5199C4" w14:textId="77777777" w:rsidR="00037F98" w:rsidRPr="001E62C5" w:rsidRDefault="00037F98" w:rsidP="00037F9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Style Color: BLACK</w:t>
                                  </w:r>
                                </w:p>
                                <w:p w14:paraId="2884E1C0" w14:textId="77777777" w:rsidR="00037F98" w:rsidRDefault="00037F98" w:rsidP="00037F9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0CD54BCF" w14:textId="77777777" w:rsidR="00037F98" w:rsidRPr="001E62C5" w:rsidRDefault="00037F98" w:rsidP="00037F9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6DC9FB7E" w14:textId="77777777" w:rsidR="00037F98" w:rsidRPr="001E62C5" w:rsidRDefault="00037F98" w:rsidP="00037F9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78C212EC" w14:textId="77777777" w:rsidR="00037F98" w:rsidRPr="001E62C5" w:rsidRDefault="00037F98" w:rsidP="00037F9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  <w:p w14:paraId="44DC568A" w14:textId="3D6925B5" w:rsidR="009D0ED9" w:rsidRPr="00037F98" w:rsidRDefault="00037F98" w:rsidP="009D0ED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E62C5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7155E6" id="Text Box 23" o:spid="_x0000_s1031" type="#_x0000_t202" style="position:absolute;margin-left:199.85pt;margin-top:10.7pt;width:100.35pt;height:121.2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" fillcolor="white [3201]" strokeweight=".5pt">
                      <v:textbox>
                        <w:txbxContent>
                          <w:p w14:paraId="70E18051" w14:textId="6376F7EB" w:rsidR="009D0ED9" w:rsidRDefault="009D0ED9" w:rsidP="009D0ED9">
                            <w:r>
                              <w:t xml:space="preserve">Item: </w:t>
                            </w:r>
                            <w:r w:rsidR="00E034AD">
                              <w:t>500D CODURA</w:t>
                            </w:r>
                            <w:r>
                              <w:t xml:space="preserve">  </w:t>
                            </w:r>
                          </w:p>
                          <w:p w14:paraId="6F5199C4" w14:textId="77777777" w:rsidR="00037F98" w:rsidRPr="001E62C5" w:rsidRDefault="00037F98" w:rsidP="00037F9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Style Color: BLACK</w:t>
                            </w:r>
                          </w:p>
                          <w:p w14:paraId="2884E1C0" w14:textId="77777777" w:rsidR="00037F98" w:rsidRDefault="00037F98" w:rsidP="00037F9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0CD54BCF" w14:textId="77777777" w:rsidR="00037F98" w:rsidRPr="001E62C5" w:rsidRDefault="00037F98" w:rsidP="00037F9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6DC9FB7E" w14:textId="77777777" w:rsidR="00037F98" w:rsidRPr="001E62C5" w:rsidRDefault="00037F98" w:rsidP="00037F9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78C212EC" w14:textId="77777777" w:rsidR="00037F98" w:rsidRPr="001E62C5" w:rsidRDefault="00037F98" w:rsidP="00037F9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  <w:p w14:paraId="44DC568A" w14:textId="3D6925B5" w:rsidR="009D0ED9" w:rsidRPr="00037F98" w:rsidRDefault="00037F98" w:rsidP="009D0ED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E62C5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745CAE2" w14:textId="0AA4ED1C" w:rsidR="003B35B1" w:rsidRDefault="003B35B1" w:rsidP="00122BDD">
            <w:pPr>
              <w:rPr>
                <w:color w:val="auto"/>
              </w:rPr>
            </w:pPr>
          </w:p>
          <w:p w14:paraId="5D65CC9C" w14:textId="3850F098" w:rsidR="004E0B40" w:rsidRDefault="009D0ED9" w:rsidP="00122BDD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0ACE49FD" wp14:editId="088EED25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158115</wp:posOffset>
                      </wp:positionV>
                      <wp:extent cx="1443990" cy="220980"/>
                      <wp:effectExtent l="38100" t="0" r="22860" b="8382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43990" cy="220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E37530" id="Straight Arrow Connector 29" o:spid="_x0000_s1026" type="#_x0000_t32" style="position:absolute;margin-left:85.9pt;margin-top:12.45pt;width:113.7pt;height:17.4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D9209A0" w14:textId="0272C3D4" w:rsidR="00A42DBF" w:rsidRDefault="00A42DBF" w:rsidP="00A42DBF">
            <w:pPr>
              <w:pStyle w:val="NormalWeb"/>
            </w:pPr>
          </w:p>
          <w:p w14:paraId="512EA0D5" w14:textId="0D412644" w:rsidR="003B35B1" w:rsidRDefault="003B35B1" w:rsidP="00122BDD">
            <w:pPr>
              <w:tabs>
                <w:tab w:val="left" w:pos="10320"/>
              </w:tabs>
              <w:rPr>
                <w:noProof/>
                <w14:ligatures w14:val="standard"/>
              </w:rPr>
            </w:pPr>
          </w:p>
          <w:p w14:paraId="2567704A" w14:textId="639DF8C9" w:rsidR="004E0B40" w:rsidRDefault="004E0B40" w:rsidP="00122BDD">
            <w:pPr>
              <w:tabs>
                <w:tab w:val="left" w:pos="10320"/>
              </w:tabs>
            </w:pPr>
            <w:r>
              <w:tab/>
            </w:r>
          </w:p>
          <w:p w14:paraId="0C4B84C7" w14:textId="359B66D9" w:rsidR="004E0B40" w:rsidRPr="00155384" w:rsidRDefault="004E0B40" w:rsidP="00122BDD"/>
          <w:p w14:paraId="3BC62C4F" w14:textId="061F8A8E" w:rsidR="004E0B40" w:rsidRDefault="004E0B40" w:rsidP="00122BDD">
            <w:pPr>
              <w:ind w:firstLine="720"/>
            </w:pPr>
          </w:p>
          <w:p w14:paraId="3C9E93AA" w14:textId="0C980F8B" w:rsidR="004E0B40" w:rsidRDefault="004E0B40" w:rsidP="00122BDD"/>
          <w:p w14:paraId="3F199CE3" w14:textId="0464E8A2" w:rsidR="004E0B40" w:rsidRDefault="004E0B40" w:rsidP="00122BDD">
            <w:pPr>
              <w:ind w:firstLine="720"/>
            </w:pPr>
          </w:p>
          <w:p w14:paraId="2A93A6BE" w14:textId="7EF7EFBE" w:rsidR="004E0B40" w:rsidRPr="004E0B40" w:rsidRDefault="004E0B40" w:rsidP="001D386A">
            <w:pPr>
              <w:tabs>
                <w:tab w:val="left" w:pos="4005"/>
              </w:tabs>
            </w:pPr>
          </w:p>
        </w:tc>
      </w:tr>
    </w:tbl>
    <w:p w14:paraId="27FD0E76" w14:textId="37139FF2" w:rsidR="00C16F57" w:rsidRDefault="00C16F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X="80" w:tblpY="-2"/>
        <w:tblW w:w="5003" w:type="pct"/>
        <w:tblLook w:val="04A0" w:firstRow="1" w:lastRow="0" w:firstColumn="1" w:lastColumn="0" w:noHBand="0" w:noVBand="1"/>
        <w:tblDescription w:val="Bill To/Ship To"/>
      </w:tblPr>
      <w:tblGrid>
        <w:gridCol w:w="9356"/>
      </w:tblGrid>
      <w:tr w:rsidR="00C16F57" w:rsidRPr="00DE4BCC" w14:paraId="1F3251DC" w14:textId="77777777" w:rsidTr="00821B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FEE9762" w14:textId="66FA8E4A" w:rsidR="00C16F57" w:rsidRPr="00DE4BCC" w:rsidRDefault="001D386A" w:rsidP="00821B62">
            <w:pPr>
              <w:rPr>
                <w:color w:val="auto"/>
              </w:rPr>
            </w:pPr>
            <w:r>
              <w:rPr>
                <w:color w:val="auto"/>
              </w:rPr>
              <w:t xml:space="preserve">LABEL PLACEMENT  </w:t>
            </w:r>
          </w:p>
        </w:tc>
      </w:tr>
      <w:tr w:rsidR="00821B62" w:rsidRPr="00DE4BCC" w14:paraId="58642B32" w14:textId="77777777" w:rsidTr="001A7BF2">
        <w:trPr>
          <w:trHeight w:val="5560"/>
        </w:trPr>
        <w:tc>
          <w:tcPr>
            <w:tcW w:w="5000" w:type="pct"/>
          </w:tcPr>
          <w:p w14:paraId="1E980C37" w14:textId="1474D78F" w:rsidR="001D386A" w:rsidRPr="001D386A" w:rsidRDefault="001A7BF2" w:rsidP="001D386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E034A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01600" behindDoc="1" locked="0" layoutInCell="1" allowOverlap="1" wp14:anchorId="617E4C3C" wp14:editId="37524EE2">
                  <wp:simplePos x="0" y="0"/>
                  <wp:positionH relativeFrom="column">
                    <wp:posOffset>-19743</wp:posOffset>
                  </wp:positionH>
                  <wp:positionV relativeFrom="paragraph">
                    <wp:posOffset>357563</wp:posOffset>
                  </wp:positionV>
                  <wp:extent cx="2341418" cy="3120568"/>
                  <wp:effectExtent l="0" t="0" r="0" b="381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418" cy="3120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38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6123BDCF" wp14:editId="2AC6CA82">
                      <wp:simplePos x="0" y="0"/>
                      <wp:positionH relativeFrom="column">
                        <wp:posOffset>3147060</wp:posOffset>
                      </wp:positionH>
                      <wp:positionV relativeFrom="paragraph">
                        <wp:posOffset>241935</wp:posOffset>
                      </wp:positionV>
                      <wp:extent cx="411480" cy="243840"/>
                      <wp:effectExtent l="0" t="0" r="26670" b="2286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1480" cy="243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4F8574" w14:textId="6D21764A" w:rsidR="001D386A" w:rsidRDefault="001D386A" w:rsidP="001D386A">
                                  <w:r>
                                    <w:t xml:space="preserve">2cm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23BDCF" id="Text Box 50" o:spid="_x0000_s1032" type="#_x0000_t202" style="position:absolute;margin-left:247.8pt;margin-top:19.05pt;width:32.4pt;height:19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" fillcolor="white [3201]" strokeweight=".5pt">
                      <v:textbox>
                        <w:txbxContent>
                          <w:p w14:paraId="1D4F8574" w14:textId="6D21764A" w:rsidR="001D386A" w:rsidRDefault="001D386A" w:rsidP="001D386A">
                            <w:r>
                              <w:t xml:space="preserve">2cm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C56D8BA" w14:textId="6D1767C4" w:rsidR="000C4AD5" w:rsidRPr="000C4AD5" w:rsidRDefault="001D386A" w:rsidP="000C4A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7E1F5665" wp14:editId="20255194">
                      <wp:simplePos x="0" y="0"/>
                      <wp:positionH relativeFrom="column">
                        <wp:posOffset>1186906</wp:posOffset>
                      </wp:positionH>
                      <wp:positionV relativeFrom="paragraph">
                        <wp:posOffset>41456</wp:posOffset>
                      </wp:positionV>
                      <wp:extent cx="1975575" cy="413658"/>
                      <wp:effectExtent l="38100" t="0" r="24765" b="81915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75575" cy="41365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6753D9" id="Straight Arrow Connector 49" o:spid="_x0000_s1026" type="#_x0000_t32" style="position:absolute;margin-left:93.45pt;margin-top:3.25pt;width:155.55pt;height:32.55pt;flip:x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88588A5" w14:textId="5059EC0B" w:rsidR="000C4AD5" w:rsidRPr="000C4AD5" w:rsidRDefault="001A7BF2" w:rsidP="000C4A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38FA386B" wp14:editId="7C186953">
                      <wp:simplePos x="0" y="0"/>
                      <wp:positionH relativeFrom="column">
                        <wp:posOffset>3255010</wp:posOffset>
                      </wp:positionH>
                      <wp:positionV relativeFrom="paragraph">
                        <wp:posOffset>94070</wp:posOffset>
                      </wp:positionV>
                      <wp:extent cx="1809750" cy="400050"/>
                      <wp:effectExtent l="0" t="0" r="19050" b="190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18FA8FE" w14:textId="538EA9C8" w:rsidR="000C4AD5" w:rsidRDefault="000C4AD5" w:rsidP="000C4AD5">
                                  <w:r>
                                    <w:t xml:space="preserve">Attaching </w:t>
                                  </w:r>
                                  <w:r w:rsidR="001D386A">
                                    <w:t xml:space="preserve">top </w:t>
                                  </w:r>
                                  <w:r>
                                    <w:t>on</w:t>
                                  </w:r>
                                  <w:r w:rsidR="001D386A">
                                    <w:t xml:space="preserve"> 2cm </w:t>
                                  </w:r>
                                  <w:r w:rsidR="001A7BF2">
                                    <w:t>500</w:t>
                                  </w:r>
                                  <w:r w:rsidR="001D386A">
                                    <w:t xml:space="preserve">D </w:t>
                                  </w:r>
                                  <w:r w:rsidR="001A7BF2">
                                    <w:t>CODURA</w:t>
                                  </w:r>
                                  <w:r>
                                    <w:t xml:space="preserve">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FA386B" id="Text Box 71" o:spid="_x0000_s1033" type="#_x0000_t202" style="position:absolute;margin-left:256.3pt;margin-top:7.4pt;width:142.5pt;height:31.5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" fillcolor="white [3201]" strokeweight=".5pt">
                      <v:textbox>
                        <w:txbxContent>
                          <w:p w14:paraId="118FA8FE" w14:textId="538EA9C8" w:rsidR="000C4AD5" w:rsidRDefault="000C4AD5" w:rsidP="000C4AD5">
                            <w:r>
                              <w:t xml:space="preserve">Attaching </w:t>
                            </w:r>
                            <w:r w:rsidR="001D386A">
                              <w:t xml:space="preserve">top </w:t>
                            </w:r>
                            <w:r>
                              <w:t>on</w:t>
                            </w:r>
                            <w:r w:rsidR="001D386A">
                              <w:t xml:space="preserve"> 2cm </w:t>
                            </w:r>
                            <w:r w:rsidR="001A7BF2">
                              <w:t>500</w:t>
                            </w:r>
                            <w:r w:rsidR="001D386A">
                              <w:t xml:space="preserve">D </w:t>
                            </w:r>
                            <w:r w:rsidR="001A7BF2">
                              <w:t>CODURA</w:t>
                            </w:r>
                            <w:r>
                              <w:t xml:space="preserve">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49E54CD9" wp14:editId="16845B96">
                      <wp:simplePos x="0" y="0"/>
                      <wp:positionH relativeFrom="column">
                        <wp:posOffset>1478643</wp:posOffset>
                      </wp:positionH>
                      <wp:positionV relativeFrom="paragraph">
                        <wp:posOffset>306887</wp:posOffset>
                      </wp:positionV>
                      <wp:extent cx="1798320" cy="45719"/>
                      <wp:effectExtent l="19050" t="76200" r="11430" b="50165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9832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C3AA22" id="Straight Arrow Connector 46" o:spid="_x0000_s1026" type="#_x0000_t32" style="position:absolute;margin-left:116.45pt;margin-top:24.15pt;width:141.6pt;height:3.6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154DAC9C" wp14:editId="3587191C">
                      <wp:simplePos x="0" y="0"/>
                      <wp:positionH relativeFrom="column">
                        <wp:posOffset>1141549</wp:posOffset>
                      </wp:positionH>
                      <wp:positionV relativeFrom="paragraph">
                        <wp:posOffset>7530</wp:posOffset>
                      </wp:positionV>
                      <wp:extent cx="7620" cy="175260"/>
                      <wp:effectExtent l="0" t="0" r="30480" b="34290"/>
                      <wp:wrapNone/>
                      <wp:docPr id="47" name="Straight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620" cy="17526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36B72FC" id="Straight Connector 47" o:spid="_x0000_s1026" style="position:absolute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9pt,.6pt" to="90.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" strokecolor="#f3533f [3209]" strokeweight="1.5pt">
                      <v:stroke joinstyle="miter"/>
                    </v:line>
                  </w:pict>
                </mc:Fallback>
              </mc:AlternateContent>
            </w:r>
          </w:p>
          <w:p w14:paraId="6A65A47C" w14:textId="4019EAA5" w:rsidR="00821B62" w:rsidRPr="00711EBF" w:rsidRDefault="00821B62" w:rsidP="00821B62">
            <w:pPr>
              <w:rPr>
                <w:color w:val="auto"/>
                <w:sz w:val="20"/>
                <w:szCs w:val="22"/>
              </w:rPr>
            </w:pPr>
          </w:p>
        </w:tc>
      </w:tr>
    </w:tbl>
    <w:p w14:paraId="58350CA6" w14:textId="77777777" w:rsidR="001D386A" w:rsidRPr="00821B62" w:rsidRDefault="001D386A" w:rsidP="00821B62"/>
    <w:tbl>
      <w:tblPr>
        <w:tblStyle w:val="InvoiceTable"/>
        <w:tblpPr w:leftFromText="180" w:rightFromText="180" w:vertAnchor="text" w:horzAnchor="margin" w:tblpY="80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D590D" w:rsidRPr="00DE4BCC" w14:paraId="769D8889" w14:textId="77777777" w:rsidTr="00AD59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188B1D" w14:textId="77777777" w:rsidR="00AD590D" w:rsidRPr="00DE4BCC" w:rsidRDefault="00AD590D" w:rsidP="00AD590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AD590D" w:rsidRPr="00DE4BCC" w14:paraId="0680D3D8" w14:textId="77777777" w:rsidTr="00037F98">
        <w:trPr>
          <w:trHeight w:val="12380"/>
        </w:trPr>
        <w:tc>
          <w:tcPr>
            <w:tcW w:w="5000" w:type="pct"/>
          </w:tcPr>
          <w:p w14:paraId="148BE808" w14:textId="4B7C4219" w:rsidR="00AD590D" w:rsidRDefault="00BC62B5" w:rsidP="00AD590D">
            <w:pPr>
              <w:rPr>
                <w:color w:val="auto"/>
                <w:sz w:val="20"/>
                <w:szCs w:val="22"/>
              </w:rPr>
            </w:pPr>
            <w:r w:rsidRPr="00EC1F69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1802624" behindDoc="1" locked="0" layoutInCell="1" allowOverlap="1" wp14:anchorId="3801FEBB" wp14:editId="248A114D">
                  <wp:simplePos x="0" y="0"/>
                  <wp:positionH relativeFrom="column">
                    <wp:posOffset>12066</wp:posOffset>
                  </wp:positionH>
                  <wp:positionV relativeFrom="paragraph">
                    <wp:posOffset>300991</wp:posOffset>
                  </wp:positionV>
                  <wp:extent cx="2773680" cy="1003474"/>
                  <wp:effectExtent l="0" t="0" r="7620" b="6350"/>
                  <wp:wrapNone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525" cy="100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A04D7" w:rsidRPr="00DA04D7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1804672" behindDoc="1" locked="0" layoutInCell="1" allowOverlap="1" wp14:anchorId="10EEEBF3" wp14:editId="071CD948">
                  <wp:simplePos x="0" y="0"/>
                  <wp:positionH relativeFrom="column">
                    <wp:posOffset>2938145</wp:posOffset>
                  </wp:positionH>
                  <wp:positionV relativeFrom="paragraph">
                    <wp:posOffset>285750</wp:posOffset>
                  </wp:positionV>
                  <wp:extent cx="2834640" cy="1017866"/>
                  <wp:effectExtent l="0" t="0" r="381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1017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D590D">
              <w:rPr>
                <w:color w:val="auto"/>
                <w:sz w:val="20"/>
                <w:szCs w:val="22"/>
              </w:rPr>
              <w:t>LABEL ARTWORK</w:t>
            </w:r>
          </w:p>
          <w:p w14:paraId="2E4F41A4" w14:textId="5437A2C9" w:rsidR="00AD590D" w:rsidRDefault="00AD590D" w:rsidP="00AD590D">
            <w:pPr>
              <w:rPr>
                <w:color w:val="auto"/>
                <w:sz w:val="20"/>
                <w:szCs w:val="22"/>
              </w:rPr>
            </w:pPr>
          </w:p>
          <w:p w14:paraId="5DB71B61" w14:textId="7BD99D87" w:rsidR="001A7327" w:rsidRPr="001A7327" w:rsidRDefault="001A7327" w:rsidP="001A732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223732C" w14:textId="39087CF4" w:rsidR="00AD590D" w:rsidRPr="00AD590D" w:rsidRDefault="00AD590D" w:rsidP="00AD590D">
            <w:pPr>
              <w:rPr>
                <w:sz w:val="20"/>
                <w:szCs w:val="22"/>
              </w:rPr>
            </w:pPr>
          </w:p>
          <w:p w14:paraId="5F453434" w14:textId="0E7C109D" w:rsidR="00AD590D" w:rsidRPr="00AD590D" w:rsidRDefault="00AD590D" w:rsidP="00AD590D">
            <w:pPr>
              <w:rPr>
                <w:sz w:val="20"/>
                <w:szCs w:val="22"/>
              </w:rPr>
            </w:pPr>
          </w:p>
          <w:p w14:paraId="36BC7170" w14:textId="5975EAE8" w:rsidR="00AD590D" w:rsidRPr="00AD590D" w:rsidRDefault="00BC62B5" w:rsidP="00AD590D">
            <w:pPr>
              <w:rPr>
                <w:sz w:val="20"/>
                <w:szCs w:val="22"/>
              </w:rPr>
            </w:pPr>
            <w:r w:rsidRPr="00BC62B5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1805696" behindDoc="1" locked="0" layoutInCell="1" allowOverlap="1" wp14:anchorId="1BC1BD32" wp14:editId="7F6665D9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1270</wp:posOffset>
                  </wp:positionV>
                  <wp:extent cx="2773680" cy="990346"/>
                  <wp:effectExtent l="0" t="0" r="7620" b="63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80" cy="990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3E08A23" w14:textId="77777777" w:rsidR="00037F98" w:rsidRDefault="00037F98" w:rsidP="00AD590D">
            <w:pPr>
              <w:rPr>
                <w:sz w:val="20"/>
                <w:szCs w:val="22"/>
              </w:rPr>
            </w:pPr>
          </w:p>
          <w:p w14:paraId="1722AEE2" w14:textId="77777777" w:rsidR="00037F98" w:rsidRDefault="00037F98" w:rsidP="00AD590D">
            <w:pPr>
              <w:rPr>
                <w:sz w:val="20"/>
                <w:szCs w:val="22"/>
              </w:rPr>
            </w:pPr>
          </w:p>
          <w:p w14:paraId="7B3E8AB1" w14:textId="77777777" w:rsidR="00037F98" w:rsidRDefault="00037F98" w:rsidP="00AD590D">
            <w:pPr>
              <w:rPr>
                <w:sz w:val="20"/>
                <w:szCs w:val="22"/>
              </w:rPr>
            </w:pPr>
          </w:p>
          <w:p w14:paraId="3D872129" w14:textId="77777777" w:rsidR="00037F98" w:rsidRDefault="00037F98" w:rsidP="00AD590D">
            <w:pPr>
              <w:rPr>
                <w:sz w:val="20"/>
                <w:szCs w:val="22"/>
              </w:rPr>
            </w:pPr>
          </w:p>
          <w:p w14:paraId="399BC929" w14:textId="72D0246B" w:rsidR="00AD590D" w:rsidRDefault="00AD590D" w:rsidP="00AD590D">
            <w:pPr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STICKER ARTWORK</w:t>
            </w:r>
          </w:p>
          <w:p w14:paraId="7F48C8E0" w14:textId="3D8248B3" w:rsidR="00EC1F69" w:rsidRPr="00EC1F69" w:rsidRDefault="00037F98" w:rsidP="00EC1F6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EC1F69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03648" behindDoc="1" locked="0" layoutInCell="1" allowOverlap="1" wp14:anchorId="5EC9D04B" wp14:editId="1049E689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52070</wp:posOffset>
                  </wp:positionV>
                  <wp:extent cx="2971800" cy="1491297"/>
                  <wp:effectExtent l="0" t="0" r="0" b="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491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4C63CB" w14:textId="5B734115" w:rsidR="001A7327" w:rsidRPr="001A7327" w:rsidRDefault="001A7327" w:rsidP="001A732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6F37A9D" w14:textId="04127374" w:rsidR="001A7327" w:rsidRDefault="001A7327" w:rsidP="00AD590D">
            <w:pPr>
              <w:rPr>
                <w:sz w:val="20"/>
                <w:szCs w:val="22"/>
              </w:rPr>
            </w:pPr>
          </w:p>
          <w:p w14:paraId="7D68A46F" w14:textId="77777777" w:rsidR="0061595C" w:rsidRPr="0061595C" w:rsidRDefault="0061595C" w:rsidP="0061595C">
            <w:pPr>
              <w:rPr>
                <w:sz w:val="20"/>
                <w:szCs w:val="22"/>
              </w:rPr>
            </w:pPr>
          </w:p>
          <w:p w14:paraId="70A919B7" w14:textId="5D55CD4B" w:rsidR="0061595C" w:rsidRDefault="0061595C" w:rsidP="0061595C">
            <w:pPr>
              <w:rPr>
                <w:sz w:val="20"/>
                <w:szCs w:val="22"/>
              </w:rPr>
            </w:pPr>
          </w:p>
          <w:p w14:paraId="2A48BEF0" w14:textId="638B04F7" w:rsidR="0061595C" w:rsidRDefault="0061595C" w:rsidP="0061595C">
            <w:pPr>
              <w:rPr>
                <w:sz w:val="20"/>
                <w:szCs w:val="22"/>
              </w:rPr>
            </w:pPr>
            <w:r w:rsidRPr="0061595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06720" behindDoc="1" locked="0" layoutInCell="1" allowOverlap="1" wp14:anchorId="66118D82" wp14:editId="12AB4B55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157480</wp:posOffset>
                  </wp:positionV>
                  <wp:extent cx="2987040" cy="1498626"/>
                  <wp:effectExtent l="0" t="0" r="3810" b="635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040" cy="1498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A6EA6DE" w14:textId="7DC401EE" w:rsidR="0061595C" w:rsidRPr="0061595C" w:rsidRDefault="0061595C" w:rsidP="0061595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0D0275E" w14:textId="0DD8FF84" w:rsidR="0061595C" w:rsidRPr="0061595C" w:rsidRDefault="0061595C" w:rsidP="0061595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65142E9" w14:textId="58CF338F" w:rsidR="0061595C" w:rsidRPr="0061595C" w:rsidRDefault="0061595C" w:rsidP="0061595C">
            <w:pPr>
              <w:rPr>
                <w:sz w:val="20"/>
                <w:szCs w:val="22"/>
              </w:rPr>
            </w:pPr>
            <w:r w:rsidRPr="0061595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07744" behindDoc="1" locked="0" layoutInCell="1" allowOverlap="1" wp14:anchorId="750B6289" wp14:editId="0B2CA83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750570</wp:posOffset>
                  </wp:positionV>
                  <wp:extent cx="3017520" cy="1513918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513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27C59FB" w14:textId="6E0E58D5" w:rsidR="00821B62" w:rsidRPr="00821B62" w:rsidRDefault="00821B62" w:rsidP="00AD590D">
      <w:pPr>
        <w:tabs>
          <w:tab w:val="left" w:pos="5244"/>
        </w:tabs>
      </w:pPr>
    </w:p>
    <w:p w14:paraId="40C666BC" w14:textId="5BE892E7" w:rsidR="00C16F57" w:rsidRDefault="00C16F57">
      <w:pPr>
        <w:rPr>
          <w:color w:val="auto"/>
        </w:rPr>
      </w:pPr>
    </w:p>
    <w:sectPr w:rsidR="00C16F57" w:rsidSect="007E3D23">
      <w:footerReference w:type="default" r:id="rId20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F81DCE" w14:textId="77777777" w:rsidR="00321C93" w:rsidRDefault="00321C93">
      <w:pPr>
        <w:spacing w:after="0"/>
      </w:pPr>
      <w:r>
        <w:separator/>
      </w:r>
    </w:p>
  </w:endnote>
  <w:endnote w:type="continuationSeparator" w:id="0">
    <w:p w14:paraId="4E4E6A01" w14:textId="77777777" w:rsidR="00321C93" w:rsidRDefault="00321C9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D8283E" w14:textId="77777777" w:rsidR="00321C93" w:rsidRDefault="00321C93">
      <w:pPr>
        <w:spacing w:after="0"/>
      </w:pPr>
      <w:r>
        <w:separator/>
      </w:r>
    </w:p>
  </w:footnote>
  <w:footnote w:type="continuationSeparator" w:id="0">
    <w:p w14:paraId="354FAB5A" w14:textId="77777777" w:rsidR="00321C93" w:rsidRDefault="00321C9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7F98"/>
    <w:rsid w:val="00044B7C"/>
    <w:rsid w:val="00047818"/>
    <w:rsid w:val="00051B06"/>
    <w:rsid w:val="000677DA"/>
    <w:rsid w:val="000A13CF"/>
    <w:rsid w:val="000B1457"/>
    <w:rsid w:val="000C4AD5"/>
    <w:rsid w:val="000D37AE"/>
    <w:rsid w:val="000E45E2"/>
    <w:rsid w:val="000E5146"/>
    <w:rsid w:val="00120286"/>
    <w:rsid w:val="00136E3C"/>
    <w:rsid w:val="00145044"/>
    <w:rsid w:val="00147208"/>
    <w:rsid w:val="00155384"/>
    <w:rsid w:val="00174049"/>
    <w:rsid w:val="00177182"/>
    <w:rsid w:val="0018603C"/>
    <w:rsid w:val="001A7327"/>
    <w:rsid w:val="001A7BF2"/>
    <w:rsid w:val="001D0C6A"/>
    <w:rsid w:val="001D386A"/>
    <w:rsid w:val="001E5C8E"/>
    <w:rsid w:val="001E62C5"/>
    <w:rsid w:val="00223B8D"/>
    <w:rsid w:val="00255734"/>
    <w:rsid w:val="002750DA"/>
    <w:rsid w:val="00285266"/>
    <w:rsid w:val="0028638D"/>
    <w:rsid w:val="002A2DA1"/>
    <w:rsid w:val="002A4407"/>
    <w:rsid w:val="002C1327"/>
    <w:rsid w:val="002C6EAE"/>
    <w:rsid w:val="00321C93"/>
    <w:rsid w:val="0032329C"/>
    <w:rsid w:val="003366D8"/>
    <w:rsid w:val="00371D00"/>
    <w:rsid w:val="003B35B1"/>
    <w:rsid w:val="003C192B"/>
    <w:rsid w:val="003C2460"/>
    <w:rsid w:val="003C256A"/>
    <w:rsid w:val="003D0F47"/>
    <w:rsid w:val="003E2F5B"/>
    <w:rsid w:val="004342C2"/>
    <w:rsid w:val="00437F9D"/>
    <w:rsid w:val="00451E2E"/>
    <w:rsid w:val="004A7424"/>
    <w:rsid w:val="004C306F"/>
    <w:rsid w:val="004C30E4"/>
    <w:rsid w:val="004C31C0"/>
    <w:rsid w:val="004C34EC"/>
    <w:rsid w:val="004C726C"/>
    <w:rsid w:val="004D0253"/>
    <w:rsid w:val="004E0B40"/>
    <w:rsid w:val="004E3664"/>
    <w:rsid w:val="005076EA"/>
    <w:rsid w:val="00553DF6"/>
    <w:rsid w:val="00562101"/>
    <w:rsid w:val="00575A98"/>
    <w:rsid w:val="00591137"/>
    <w:rsid w:val="005A487C"/>
    <w:rsid w:val="005B4D20"/>
    <w:rsid w:val="005C2CF2"/>
    <w:rsid w:val="005D0832"/>
    <w:rsid w:val="005E4A3B"/>
    <w:rsid w:val="0061010E"/>
    <w:rsid w:val="0061595C"/>
    <w:rsid w:val="006433F3"/>
    <w:rsid w:val="00650B59"/>
    <w:rsid w:val="0065347E"/>
    <w:rsid w:val="00664C5D"/>
    <w:rsid w:val="00666AC2"/>
    <w:rsid w:val="006D6A3A"/>
    <w:rsid w:val="006F24EC"/>
    <w:rsid w:val="00711EBF"/>
    <w:rsid w:val="007265C0"/>
    <w:rsid w:val="00735CF9"/>
    <w:rsid w:val="00747E46"/>
    <w:rsid w:val="00797D0E"/>
    <w:rsid w:val="007A209A"/>
    <w:rsid w:val="007B0C03"/>
    <w:rsid w:val="007B56EE"/>
    <w:rsid w:val="007C1E31"/>
    <w:rsid w:val="007E1496"/>
    <w:rsid w:val="007E3D23"/>
    <w:rsid w:val="007F5873"/>
    <w:rsid w:val="00821B62"/>
    <w:rsid w:val="008675B2"/>
    <w:rsid w:val="00894FA0"/>
    <w:rsid w:val="00943225"/>
    <w:rsid w:val="00981870"/>
    <w:rsid w:val="009848E8"/>
    <w:rsid w:val="00985466"/>
    <w:rsid w:val="00994A93"/>
    <w:rsid w:val="009A2DAF"/>
    <w:rsid w:val="009D0ED9"/>
    <w:rsid w:val="009D21B9"/>
    <w:rsid w:val="009F0E8D"/>
    <w:rsid w:val="00A30D87"/>
    <w:rsid w:val="00A33C84"/>
    <w:rsid w:val="00A42DBF"/>
    <w:rsid w:val="00A56B70"/>
    <w:rsid w:val="00A66A35"/>
    <w:rsid w:val="00A75B2D"/>
    <w:rsid w:val="00A835B2"/>
    <w:rsid w:val="00AC250E"/>
    <w:rsid w:val="00AD590D"/>
    <w:rsid w:val="00AF3C61"/>
    <w:rsid w:val="00B11297"/>
    <w:rsid w:val="00B445DD"/>
    <w:rsid w:val="00B451FC"/>
    <w:rsid w:val="00B8674E"/>
    <w:rsid w:val="00B8707A"/>
    <w:rsid w:val="00BA4210"/>
    <w:rsid w:val="00BA73F7"/>
    <w:rsid w:val="00BB351C"/>
    <w:rsid w:val="00BC1AF9"/>
    <w:rsid w:val="00BC62B5"/>
    <w:rsid w:val="00C03712"/>
    <w:rsid w:val="00C066BC"/>
    <w:rsid w:val="00C121A1"/>
    <w:rsid w:val="00C16F57"/>
    <w:rsid w:val="00C3401E"/>
    <w:rsid w:val="00C62784"/>
    <w:rsid w:val="00C7576A"/>
    <w:rsid w:val="00CA528F"/>
    <w:rsid w:val="00CF00C0"/>
    <w:rsid w:val="00CF4FEE"/>
    <w:rsid w:val="00D14E66"/>
    <w:rsid w:val="00D3176E"/>
    <w:rsid w:val="00D336B6"/>
    <w:rsid w:val="00D44742"/>
    <w:rsid w:val="00D776E0"/>
    <w:rsid w:val="00DA04D7"/>
    <w:rsid w:val="00DB414C"/>
    <w:rsid w:val="00DC2E1D"/>
    <w:rsid w:val="00DE4BCC"/>
    <w:rsid w:val="00DF38F3"/>
    <w:rsid w:val="00E034AD"/>
    <w:rsid w:val="00E40E81"/>
    <w:rsid w:val="00E4342E"/>
    <w:rsid w:val="00E91C1C"/>
    <w:rsid w:val="00E93967"/>
    <w:rsid w:val="00EB7B91"/>
    <w:rsid w:val="00EC1F69"/>
    <w:rsid w:val="00EC52D1"/>
    <w:rsid w:val="00EC7C08"/>
    <w:rsid w:val="00ED10FD"/>
    <w:rsid w:val="00F07EAE"/>
    <w:rsid w:val="00F245C1"/>
    <w:rsid w:val="00F33D62"/>
    <w:rsid w:val="00F33DF5"/>
    <w:rsid w:val="00F37692"/>
    <w:rsid w:val="00F51E42"/>
    <w:rsid w:val="00F529E0"/>
    <w:rsid w:val="00F769F1"/>
    <w:rsid w:val="00F900BE"/>
    <w:rsid w:val="00FA4FCB"/>
    <w:rsid w:val="00FA5EFB"/>
    <w:rsid w:val="00FC13FD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7F98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4D025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56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2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8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1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5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3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0D0AC0"/>
    <w:rsid w:val="00175F69"/>
    <w:rsid w:val="00237945"/>
    <w:rsid w:val="002469A9"/>
    <w:rsid w:val="0034771E"/>
    <w:rsid w:val="0036675B"/>
    <w:rsid w:val="003E048A"/>
    <w:rsid w:val="00476E9E"/>
    <w:rsid w:val="004F05F6"/>
    <w:rsid w:val="00517E07"/>
    <w:rsid w:val="00623A13"/>
    <w:rsid w:val="00712F22"/>
    <w:rsid w:val="007B3EE0"/>
    <w:rsid w:val="00875C2A"/>
    <w:rsid w:val="008D55CE"/>
    <w:rsid w:val="00941168"/>
    <w:rsid w:val="009F502E"/>
    <w:rsid w:val="00AF3AC3"/>
    <w:rsid w:val="00BC4E13"/>
    <w:rsid w:val="00C61CDB"/>
    <w:rsid w:val="00CB3A63"/>
    <w:rsid w:val="00CB6455"/>
    <w:rsid w:val="00D20B2D"/>
    <w:rsid w:val="00D47C45"/>
    <w:rsid w:val="00D57713"/>
    <w:rsid w:val="00D657F2"/>
    <w:rsid w:val="00DA4EDB"/>
    <w:rsid w:val="00E622A1"/>
    <w:rsid w:val="00F5786D"/>
    <w:rsid w:val="00F84F1C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2026-06-21T11:25:00Z</dcterms:created>
  <dcterms:modified xsi:type="dcterms:W3CDTF">2026-06-21T11:25:00Z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