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9574D" w14:textId="4910FDAE" w:rsidR="002F717B" w:rsidRPr="002F717B" w:rsidRDefault="002F717B">
      <w:pPr>
        <w:rPr>
          <w:b/>
          <w:bCs/>
          <w:color w:val="FF0000"/>
          <w:sz w:val="24"/>
          <w:szCs w:val="24"/>
        </w:rPr>
      </w:pPr>
      <w:r w:rsidRPr="007631EC">
        <w:rPr>
          <w:b/>
          <w:bCs/>
          <w:color w:val="FF0000"/>
          <w:sz w:val="24"/>
          <w:szCs w:val="24"/>
        </w:rPr>
        <w:t>STYLE REFERENCE NUMBER – LINK-PB-25-</w:t>
      </w:r>
      <w:r w:rsidR="008A1A7C">
        <w:rPr>
          <w:b/>
          <w:bCs/>
          <w:color w:val="FF0000"/>
          <w:sz w:val="24"/>
          <w:szCs w:val="24"/>
        </w:rPr>
        <w:t>191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2F717B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441ACD4F" w14:textId="77777777" w:rsidR="00C62295" w:rsidRDefault="00426185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4261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Accessories </w:t>
            </w:r>
            <w:r w:rsidR="000B5234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Extra </w:t>
            </w:r>
            <w:r w:rsidRPr="004261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Large</w:t>
            </w:r>
            <w:r w:rsidR="00C6229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</w:p>
          <w:p w14:paraId="5BA4441E" w14:textId="46F3A126" w:rsidR="005C2CF2" w:rsidRPr="00711EBF" w:rsidRDefault="00C62295" w:rsidP="00DE4BCC">
            <w:pPr>
              <w:pStyle w:val="Subtitle"/>
              <w:rPr>
                <w:color w:val="auto"/>
              </w:rPr>
            </w:pP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MK2</w:t>
            </w:r>
            <w:r w:rsidR="009C008C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2F717B">
                  <w:rPr>
                    <w:color w:val="002060"/>
                  </w:rPr>
                  <w:t>February 21,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0" w:type="dxa"/>
        <w:tblLook w:val="04A0" w:firstRow="1" w:lastRow="0" w:firstColumn="1" w:lastColumn="0" w:noHBand="0" w:noVBand="1"/>
      </w:tblPr>
      <w:tblGrid>
        <w:gridCol w:w="2403"/>
        <w:gridCol w:w="2320"/>
        <w:gridCol w:w="2317"/>
        <w:gridCol w:w="2310"/>
      </w:tblGrid>
      <w:tr w:rsidR="002F717B" w14:paraId="15020612" w14:textId="2810AFF5" w:rsidTr="002F71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tcW w:w="2403" w:type="dxa"/>
          </w:tcPr>
          <w:p w14:paraId="6977BB57" w14:textId="2814D379" w:rsidR="002F717B" w:rsidRPr="004D24EB" w:rsidRDefault="002F717B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320" w:type="dxa"/>
          </w:tcPr>
          <w:p w14:paraId="315AEF71" w14:textId="3BE6E255" w:rsidR="002F717B" w:rsidRPr="004D24EB" w:rsidRDefault="002F717B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17" w:type="dxa"/>
          </w:tcPr>
          <w:p w14:paraId="08A09F0A" w14:textId="771FCB5A" w:rsidR="002F717B" w:rsidRPr="004D24EB" w:rsidRDefault="002F717B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10" w:type="dxa"/>
          </w:tcPr>
          <w:p w14:paraId="233B0B6B" w14:textId="47EF1C33" w:rsidR="002F717B" w:rsidRPr="004D24EB" w:rsidRDefault="002F717B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2F717B" w:rsidRPr="004D24EB" w14:paraId="0646B128" w14:textId="2B31D14D" w:rsidTr="002F717B">
        <w:trPr>
          <w:trHeight w:val="454"/>
        </w:trPr>
        <w:tc>
          <w:tcPr>
            <w:tcW w:w="2403" w:type="dxa"/>
            <w:vAlign w:val="bottom"/>
          </w:tcPr>
          <w:p w14:paraId="09AFA64D" w14:textId="1841774B" w:rsidR="002F717B" w:rsidRPr="004D24EB" w:rsidRDefault="002F717B" w:rsidP="002F717B">
            <w:pPr>
              <w:rPr>
                <w:color w:val="auto"/>
              </w:rPr>
            </w:pPr>
            <w:r w:rsidRPr="0028336B">
              <w:rPr>
                <w:color w:val="auto"/>
                <w:highlight w:val="green"/>
              </w:rPr>
              <w:t>PO-00528</w:t>
            </w:r>
            <w:r w:rsidRPr="002F717B">
              <w:rPr>
                <w:color w:val="auto"/>
              </w:rPr>
              <w:t xml:space="preserve"> / </w:t>
            </w:r>
            <w:r w:rsidRPr="0028336B">
              <w:rPr>
                <w:color w:val="auto"/>
                <w:highlight w:val="yellow"/>
              </w:rPr>
              <w:t>P1012514</w:t>
            </w:r>
          </w:p>
        </w:tc>
        <w:tc>
          <w:tcPr>
            <w:tcW w:w="2320" w:type="dxa"/>
            <w:vAlign w:val="bottom"/>
          </w:tcPr>
          <w:p w14:paraId="328B8F92" w14:textId="27CE7F0F" w:rsidR="002F717B" w:rsidRPr="004D24EB" w:rsidRDefault="002F717B" w:rsidP="002F717B">
            <w:pPr>
              <w:rPr>
                <w:color w:val="auto"/>
              </w:rPr>
            </w:pPr>
            <w:r>
              <w:rPr>
                <w:rFonts w:ascii="Calibri" w:hAnsi="Calibri" w:cs="Calibri"/>
                <w:sz w:val="20"/>
              </w:rPr>
              <w:t>841472</w:t>
            </w:r>
          </w:p>
        </w:tc>
        <w:tc>
          <w:tcPr>
            <w:tcW w:w="2317" w:type="dxa"/>
            <w:vAlign w:val="bottom"/>
          </w:tcPr>
          <w:p w14:paraId="2F0FA556" w14:textId="4ED8A593" w:rsidR="002F717B" w:rsidRPr="004D24EB" w:rsidRDefault="002F717B" w:rsidP="002F717B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TFP</w:t>
            </w:r>
          </w:p>
        </w:tc>
        <w:tc>
          <w:tcPr>
            <w:tcW w:w="2310" w:type="dxa"/>
          </w:tcPr>
          <w:p w14:paraId="3137511D" w14:textId="35D963F3" w:rsidR="002F717B" w:rsidRDefault="002F717B" w:rsidP="002F717B">
            <w:pPr>
              <w:rPr>
                <w:rFonts w:ascii="Calibri" w:hAnsi="Calibri" w:cs="Calibri"/>
                <w:szCs w:val="18"/>
              </w:rPr>
            </w:pPr>
            <w:r w:rsidRPr="0028336B">
              <w:rPr>
                <w:rFonts w:ascii="Calibri" w:hAnsi="Calibri" w:cs="Calibri"/>
                <w:szCs w:val="18"/>
                <w:highlight w:val="green"/>
              </w:rPr>
              <w:t>100pcs</w:t>
            </w:r>
            <w:r>
              <w:rPr>
                <w:rFonts w:ascii="Calibri" w:hAnsi="Calibri" w:cs="Calibri"/>
                <w:szCs w:val="18"/>
              </w:rPr>
              <w:t xml:space="preserve"> / </w:t>
            </w:r>
            <w:r w:rsidRPr="0028336B">
              <w:rPr>
                <w:rFonts w:ascii="Calibri" w:hAnsi="Calibri" w:cs="Calibri"/>
                <w:szCs w:val="18"/>
                <w:highlight w:val="yellow"/>
              </w:rPr>
              <w:t>200pcs</w:t>
            </w:r>
          </w:p>
        </w:tc>
      </w:tr>
      <w:tr w:rsidR="002F717B" w:rsidRPr="004D24EB" w14:paraId="79547367" w14:textId="322F8CB8" w:rsidTr="002F717B">
        <w:trPr>
          <w:trHeight w:val="454"/>
        </w:trPr>
        <w:tc>
          <w:tcPr>
            <w:tcW w:w="2403" w:type="dxa"/>
            <w:vAlign w:val="bottom"/>
          </w:tcPr>
          <w:p w14:paraId="7E4A34C6" w14:textId="74F0260A" w:rsidR="002F717B" w:rsidRPr="004D24EB" w:rsidRDefault="002F717B" w:rsidP="002F717B">
            <w:pPr>
              <w:rPr>
                <w:color w:val="auto"/>
              </w:rPr>
            </w:pPr>
            <w:r w:rsidRPr="002F717B">
              <w:rPr>
                <w:color w:val="auto"/>
              </w:rPr>
              <w:t>P1012514</w:t>
            </w:r>
          </w:p>
        </w:tc>
        <w:tc>
          <w:tcPr>
            <w:tcW w:w="2320" w:type="dxa"/>
            <w:vAlign w:val="bottom"/>
          </w:tcPr>
          <w:p w14:paraId="7FD78ACF" w14:textId="37ED3865" w:rsidR="002F717B" w:rsidRPr="004D24EB" w:rsidRDefault="002F717B" w:rsidP="002F717B">
            <w:pPr>
              <w:rPr>
                <w:color w:val="auto"/>
              </w:rPr>
            </w:pPr>
            <w:r>
              <w:rPr>
                <w:rFonts w:ascii="Calibri" w:hAnsi="Calibri" w:cs="Calibri"/>
                <w:sz w:val="20"/>
              </w:rPr>
              <w:t>838568</w:t>
            </w:r>
          </w:p>
        </w:tc>
        <w:tc>
          <w:tcPr>
            <w:tcW w:w="2317" w:type="dxa"/>
            <w:vAlign w:val="bottom"/>
          </w:tcPr>
          <w:p w14:paraId="0AF52336" w14:textId="4FD6B34D" w:rsidR="002F717B" w:rsidRDefault="002F717B" w:rsidP="002F717B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Ranger green</w:t>
            </w:r>
          </w:p>
        </w:tc>
        <w:tc>
          <w:tcPr>
            <w:tcW w:w="2310" w:type="dxa"/>
          </w:tcPr>
          <w:p w14:paraId="653637BF" w14:textId="4B8A5B17" w:rsidR="002F717B" w:rsidRDefault="002F717B" w:rsidP="002F717B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50pcs</w:t>
            </w:r>
          </w:p>
        </w:tc>
      </w:tr>
      <w:tr w:rsidR="00566A6C" w:rsidRPr="004D24EB" w14:paraId="3EC1E046" w14:textId="77777777" w:rsidTr="002F717B">
        <w:trPr>
          <w:trHeight w:val="454"/>
        </w:trPr>
        <w:tc>
          <w:tcPr>
            <w:tcW w:w="2403" w:type="dxa"/>
            <w:vAlign w:val="bottom"/>
          </w:tcPr>
          <w:p w14:paraId="2C187D6A" w14:textId="49A61F70" w:rsidR="00566A6C" w:rsidRPr="002F717B" w:rsidRDefault="00094207" w:rsidP="002F717B">
            <w:pPr>
              <w:rPr>
                <w:color w:val="auto"/>
              </w:rPr>
            </w:pPr>
            <w:r>
              <w:rPr>
                <w:color w:val="auto"/>
              </w:rPr>
              <w:t>P1012514</w:t>
            </w:r>
          </w:p>
        </w:tc>
        <w:tc>
          <w:tcPr>
            <w:tcW w:w="2320" w:type="dxa"/>
            <w:vAlign w:val="bottom"/>
          </w:tcPr>
          <w:p w14:paraId="42900880" w14:textId="24F7EC12" w:rsidR="00566A6C" w:rsidRDefault="00094207" w:rsidP="002F717B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836255</w:t>
            </w:r>
          </w:p>
        </w:tc>
        <w:tc>
          <w:tcPr>
            <w:tcW w:w="2317" w:type="dxa"/>
            <w:vAlign w:val="bottom"/>
          </w:tcPr>
          <w:p w14:paraId="2AA2EACC" w14:textId="7D16337B" w:rsidR="00566A6C" w:rsidRDefault="00094207" w:rsidP="002F717B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MULTICAM</w:t>
            </w:r>
          </w:p>
        </w:tc>
        <w:tc>
          <w:tcPr>
            <w:tcW w:w="2310" w:type="dxa"/>
          </w:tcPr>
          <w:p w14:paraId="471654D9" w14:textId="5D5A9A11" w:rsidR="00566A6C" w:rsidRDefault="00094207" w:rsidP="002F717B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100PCS</w:t>
            </w:r>
          </w:p>
        </w:tc>
      </w:tr>
    </w:tbl>
    <w:p w14:paraId="206BD169" w14:textId="6E239D06" w:rsidR="002750DA" w:rsidRDefault="00566A6C" w:rsidP="00DE4BCC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2211200" behindDoc="1" locked="0" layoutInCell="1" allowOverlap="1" wp14:anchorId="1A70CF06" wp14:editId="57A42D0A">
            <wp:simplePos x="0" y="0"/>
            <wp:positionH relativeFrom="column">
              <wp:posOffset>-46990</wp:posOffset>
            </wp:positionH>
            <wp:positionV relativeFrom="paragraph">
              <wp:posOffset>3989070</wp:posOffset>
            </wp:positionV>
            <wp:extent cx="2628900" cy="2153920"/>
            <wp:effectExtent l="8890" t="0" r="8890" b="889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8458"/>
                    <a:stretch/>
                  </pic:blipFill>
                  <pic:spPr bwMode="auto">
                    <a:xfrm rot="5400000">
                      <a:off x="0" y="0"/>
                      <a:ext cx="262890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014B8" w:rsidRPr="00DE4BCC" w14:paraId="33D54CB3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461660" w14:textId="77777777" w:rsidR="000014B8" w:rsidRPr="00DE4BCC" w:rsidRDefault="000014B8" w:rsidP="00352FD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0014B8" w:rsidRPr="00DE4BCC" w14:paraId="6545BCC0" w14:textId="77777777" w:rsidTr="00566A6C">
        <w:trPr>
          <w:trHeight w:val="9323"/>
        </w:trPr>
        <w:tc>
          <w:tcPr>
            <w:tcW w:w="5000" w:type="pct"/>
          </w:tcPr>
          <w:p w14:paraId="7935A63D" w14:textId="0203892E" w:rsidR="00004C71" w:rsidRDefault="00F24F95" w:rsidP="00004C71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 wp14:anchorId="5CB25DC9" wp14:editId="11DF307F">
                      <wp:simplePos x="0" y="0"/>
                      <wp:positionH relativeFrom="column">
                        <wp:posOffset>2604135</wp:posOffset>
                      </wp:positionH>
                      <wp:positionV relativeFrom="paragraph">
                        <wp:posOffset>194945</wp:posOffset>
                      </wp:positionV>
                      <wp:extent cx="2135505" cy="1219200"/>
                      <wp:effectExtent l="0" t="0" r="17145" b="1905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121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196F1DD" w14:textId="7151B4D3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Item: ZIPPER CHAIN &amp; SLIDER #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8</w:t>
                                  </w: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WITH 3.5MM PARA CORD / HEAT TUBE-BLACK</w:t>
                                  </w:r>
                                </w:p>
                                <w:p w14:paraId="16C9692E" w14:textId="234D3B84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  <w:r w:rsidR="00566A6C">
                                    <w:rPr>
                                      <w:sz w:val="16"/>
                                      <w:szCs w:val="16"/>
                                    </w:rPr>
                                    <w:t xml:space="preserve"> / MCAM</w:t>
                                  </w:r>
                                </w:p>
                                <w:p w14:paraId="47D4BE89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479E7548" w14:textId="42E86A45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RG </w:t>
                                  </w:r>
                                </w:p>
                                <w:p w14:paraId="2DDA09CD" w14:textId="69C99B76" w:rsidR="00F24F95" w:rsidRPr="00F24F95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20B6B72B" w14:textId="77777777" w:rsidR="00F24F95" w:rsidRPr="003503AC" w:rsidRDefault="00F24F95" w:rsidP="00F24F95"/>
                                <w:p w14:paraId="1C9DC138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B25DC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position:absolute;margin-left:205.05pt;margin-top:15.35pt;width:168.15pt;height:96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" fillcolor="white [3201]" strokeweight=".5pt">
                      <v:textbox>
                        <w:txbxContent>
                          <w:p w14:paraId="0196F1DD" w14:textId="7151B4D3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Item: ZIPPER CHAIN &amp; SLIDER #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8</w:t>
                            </w: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WITH 3.5MM PARA CORD / HEAT TUBE-BLACK</w:t>
                            </w:r>
                          </w:p>
                          <w:p w14:paraId="16C9692E" w14:textId="234D3B84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  <w:r w:rsidR="00566A6C">
                              <w:rPr>
                                <w:sz w:val="16"/>
                                <w:szCs w:val="16"/>
                              </w:rPr>
                              <w:t xml:space="preserve"> / MCAM</w:t>
                            </w:r>
                          </w:p>
                          <w:p w14:paraId="47D4BE89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479E7548" w14:textId="42E86A45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RG </w:t>
                            </w:r>
                          </w:p>
                          <w:p w14:paraId="2DDA09CD" w14:textId="69C99B76" w:rsidR="00F24F95" w:rsidRPr="00F24F95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20B6B72B" w14:textId="77777777" w:rsidR="00F24F95" w:rsidRPr="003503AC" w:rsidRDefault="00F24F95" w:rsidP="00F24F95"/>
                          <w:p w14:paraId="1C9DC138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18EC3131" w14:textId="4630556E" w:rsidR="000014B8" w:rsidRPr="00B65B11" w:rsidRDefault="00004C71" w:rsidP="00352FD4">
            <w:r>
              <w:rPr>
                <w:noProof/>
              </w:rPr>
              <w:drawing>
                <wp:anchor distT="0" distB="0" distL="114300" distR="114300" simplePos="0" relativeHeight="252204032" behindDoc="1" locked="0" layoutInCell="1" allowOverlap="1" wp14:anchorId="39CC99D0" wp14:editId="3A5427DE">
                  <wp:simplePos x="0" y="0"/>
                  <wp:positionH relativeFrom="column">
                    <wp:posOffset>-359410</wp:posOffset>
                  </wp:positionH>
                  <wp:positionV relativeFrom="paragraph">
                    <wp:posOffset>120650</wp:posOffset>
                  </wp:positionV>
                  <wp:extent cx="3008630" cy="2256155"/>
                  <wp:effectExtent l="0" t="4763" r="0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8630" cy="225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DDCF3BA" w14:textId="2248819F" w:rsidR="000014B8" w:rsidRPr="00C8670E" w:rsidRDefault="00004C71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4FDB9039" wp14:editId="498A3E2C">
                      <wp:simplePos x="0" y="0"/>
                      <wp:positionH relativeFrom="column">
                        <wp:posOffset>566940</wp:posOffset>
                      </wp:positionH>
                      <wp:positionV relativeFrom="paragraph">
                        <wp:posOffset>156903</wp:posOffset>
                      </wp:positionV>
                      <wp:extent cx="2081991" cy="331816"/>
                      <wp:effectExtent l="38100" t="0" r="13970" b="8763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81991" cy="33181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64D89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7" o:spid="_x0000_s1026" type="#_x0000_t32" style="position:absolute;margin-left:44.65pt;margin-top:12.35pt;width:163.95pt;height:26.15pt;flip:x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6112B75F" wp14:editId="5780059C">
                      <wp:simplePos x="0" y="0"/>
                      <wp:positionH relativeFrom="column">
                        <wp:posOffset>1349720</wp:posOffset>
                      </wp:positionH>
                      <wp:positionV relativeFrom="paragraph">
                        <wp:posOffset>156902</wp:posOffset>
                      </wp:positionV>
                      <wp:extent cx="1299816" cy="294409"/>
                      <wp:effectExtent l="38100" t="0" r="15240" b="67945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99816" cy="29440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C64BB" id="Straight Arrow Connector 18" o:spid="_x0000_s1026" type="#_x0000_t32" style="position:absolute;margin-left:106.3pt;margin-top:12.35pt;width:102.35pt;height:23.2pt;flip:x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6C34557" w14:textId="5AA08FF8" w:rsidR="000014B8" w:rsidRPr="00C8670E" w:rsidRDefault="000014B8" w:rsidP="00352FD4"/>
          <w:p w14:paraId="7C47DC17" w14:textId="135DE925" w:rsidR="000014B8" w:rsidRPr="00C8670E" w:rsidRDefault="000014B8" w:rsidP="00352FD4"/>
          <w:p w14:paraId="6BD3551D" w14:textId="503803E7" w:rsidR="000014B8" w:rsidRPr="00C8670E" w:rsidRDefault="000014B8" w:rsidP="00352FD4"/>
          <w:p w14:paraId="257535FE" w14:textId="14C5DF93" w:rsidR="000014B8" w:rsidRDefault="00566A6C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 wp14:anchorId="1FF27959" wp14:editId="65641387">
                      <wp:simplePos x="0" y="0"/>
                      <wp:positionH relativeFrom="column">
                        <wp:posOffset>2878455</wp:posOffset>
                      </wp:positionH>
                      <wp:positionV relativeFrom="paragraph">
                        <wp:posOffset>105410</wp:posOffset>
                      </wp:positionV>
                      <wp:extent cx="1165860" cy="1530350"/>
                      <wp:effectExtent l="0" t="0" r="15240" b="1270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1530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8642CFB" w14:textId="3EF7418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</w:p>
                                <w:p w14:paraId="061E45C5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52674CF7" w14:textId="3F2FBD16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6000749F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RG </w:t>
                                  </w:r>
                                </w:p>
                                <w:p w14:paraId="0C86F040" w14:textId="76311A31" w:rsidR="00F24F95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0B0E834A" w14:textId="32BD51A5" w:rsidR="00566A6C" w:rsidRPr="00DD1988" w:rsidRDefault="00566A6C" w:rsidP="00566A6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MCAM</w:t>
                                  </w:r>
                                </w:p>
                                <w:p w14:paraId="54C6CF66" w14:textId="4740657F" w:rsidR="00566A6C" w:rsidRPr="00F24F95" w:rsidRDefault="00566A6C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MCAM</w:t>
                                  </w:r>
                                </w:p>
                                <w:p w14:paraId="2FBB7DB9" w14:textId="77777777" w:rsidR="00F24F95" w:rsidRPr="003503AC" w:rsidRDefault="00F24F95" w:rsidP="00F24F95"/>
                                <w:p w14:paraId="46D2FE12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F27959" id="Text Box 15" o:spid="_x0000_s1027" type="#_x0000_t202" style="position:absolute;margin-left:226.65pt;margin-top:8.3pt;width:91.8pt;height:120.5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" fillcolor="white [3201]" strokeweight=".5pt">
                      <v:textbox>
                        <w:txbxContent>
                          <w:p w14:paraId="08642CFB" w14:textId="3EF7418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</w:p>
                          <w:p w14:paraId="061E45C5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52674CF7" w14:textId="3F2FBD16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6000749F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RG </w:t>
                            </w:r>
                          </w:p>
                          <w:p w14:paraId="0C86F040" w14:textId="76311A31" w:rsidR="00F24F95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0B0E834A" w14:textId="32BD51A5" w:rsidR="00566A6C" w:rsidRPr="00DD1988" w:rsidRDefault="00566A6C" w:rsidP="00566A6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MCAM</w:t>
                            </w:r>
                          </w:p>
                          <w:p w14:paraId="54C6CF66" w14:textId="4740657F" w:rsidR="00566A6C" w:rsidRPr="00F24F95" w:rsidRDefault="00566A6C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MCAM</w:t>
                            </w:r>
                          </w:p>
                          <w:p w14:paraId="2FBB7DB9" w14:textId="77777777" w:rsidR="00F24F95" w:rsidRPr="003503AC" w:rsidRDefault="00F24F95" w:rsidP="00F24F95"/>
                          <w:p w14:paraId="46D2FE12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1CA51FE0" w14:textId="6EF92C82" w:rsidR="000014B8" w:rsidRDefault="003F1BF1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699214F1" wp14:editId="3276D247">
                      <wp:simplePos x="0" y="0"/>
                      <wp:positionH relativeFrom="column">
                        <wp:posOffset>1663179</wp:posOffset>
                      </wp:positionH>
                      <wp:positionV relativeFrom="paragraph">
                        <wp:posOffset>117937</wp:posOffset>
                      </wp:positionV>
                      <wp:extent cx="1269423" cy="379268"/>
                      <wp:effectExtent l="38100" t="38100" r="26035" b="20955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69423" cy="37926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DB88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130.95pt;margin-top:9.3pt;width:99.95pt;height:29.85pt;flip:x y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5C49C9C" w14:textId="39DB2643" w:rsidR="000014B8" w:rsidRDefault="000014B8" w:rsidP="00352FD4">
            <w:pPr>
              <w:rPr>
                <w:noProof/>
                <w14:ligatures w14:val="standard"/>
              </w:rPr>
            </w:pPr>
          </w:p>
          <w:p w14:paraId="03D95144" w14:textId="2757BBB2" w:rsidR="000014B8" w:rsidRDefault="00F130DC" w:rsidP="00352FD4">
            <w:pPr>
              <w:tabs>
                <w:tab w:val="left" w:pos="654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 wp14:anchorId="1692D8C0" wp14:editId="50DDE693">
                      <wp:simplePos x="0" y="0"/>
                      <wp:positionH relativeFrom="column">
                        <wp:posOffset>2070735</wp:posOffset>
                      </wp:positionH>
                      <wp:positionV relativeFrom="paragraph">
                        <wp:posOffset>51434</wp:posOffset>
                      </wp:positionV>
                      <wp:extent cx="806450" cy="45719"/>
                      <wp:effectExtent l="0" t="57150" r="12700" b="50165"/>
                      <wp:wrapNone/>
                      <wp:docPr id="12" name="Straight Arrow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0645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85CA8C" id="Straight Arrow Connector 12" o:spid="_x0000_s1026" type="#_x0000_t32" style="position:absolute;margin-left:163.05pt;margin-top:4.05pt;width:63.5pt;height:3.6pt;flip:x y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0014B8">
              <w:tab/>
            </w:r>
          </w:p>
          <w:p w14:paraId="081B031E" w14:textId="3D3A034F" w:rsidR="00651E4E" w:rsidRPr="00651E4E" w:rsidRDefault="00651E4E" w:rsidP="00651E4E"/>
          <w:p w14:paraId="07780D78" w14:textId="705294F4" w:rsidR="00651E4E" w:rsidRDefault="00651E4E" w:rsidP="00651E4E"/>
          <w:p w14:paraId="12F22E20" w14:textId="79FBA5C5" w:rsidR="00651E4E" w:rsidRDefault="00651E4E" w:rsidP="00651E4E"/>
          <w:p w14:paraId="0D24FE6E" w14:textId="78503C8E" w:rsidR="00651E4E" w:rsidRDefault="00651E4E" w:rsidP="00651E4E"/>
          <w:p w14:paraId="38128189" w14:textId="39301AFC" w:rsidR="00651E4E" w:rsidRDefault="00F24F95" w:rsidP="00651E4E">
            <w:pPr>
              <w:tabs>
                <w:tab w:val="left" w:pos="580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3CE0FED6" wp14:editId="423E14EB">
                      <wp:simplePos x="0" y="0"/>
                      <wp:positionH relativeFrom="column">
                        <wp:posOffset>2863215</wp:posOffset>
                      </wp:positionH>
                      <wp:positionV relativeFrom="paragraph">
                        <wp:posOffset>106680</wp:posOffset>
                      </wp:positionV>
                      <wp:extent cx="2354580" cy="632460"/>
                      <wp:effectExtent l="0" t="0" r="26670" b="1524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54580" cy="632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AF0B39" w14:textId="6BD7AA79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25MM WEBBING IN SIDE PE BOARD 0.8</w:t>
                                  </w:r>
                                </w:p>
                                <w:p w14:paraId="764E3F5A" w14:textId="01D985B9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04B0FAAA" w14:textId="3A999E32" w:rsidR="00F24F95" w:rsidRPr="00F24F95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BLACK</w:t>
                                  </w:r>
                                </w:p>
                                <w:p w14:paraId="148D0202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0FED6" id="Text Box 31" o:spid="_x0000_s1028" type="#_x0000_t202" style="position:absolute;margin-left:225.45pt;margin-top:8.4pt;width:185.4pt;height:49.8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" fillcolor="white [3201]" strokeweight=".5pt">
                      <v:textbox>
                        <w:txbxContent>
                          <w:p w14:paraId="20AF0B39" w14:textId="6BD7AA79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25MM WEBBING IN SIDE PE BOARD 0.8</w:t>
                            </w:r>
                          </w:p>
                          <w:p w14:paraId="764E3F5A" w14:textId="01D985B9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04B0FAAA" w14:textId="3A999E32" w:rsidR="00F24F95" w:rsidRPr="00F24F95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BLACK</w:t>
                            </w:r>
                          </w:p>
                          <w:p w14:paraId="148D0202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  <w:r w:rsidR="00651E4E">
              <w:tab/>
            </w:r>
          </w:p>
          <w:p w14:paraId="57804E96" w14:textId="151543BA" w:rsidR="00651E4E" w:rsidRPr="00651E4E" w:rsidRDefault="00566A6C" w:rsidP="00651E4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1315F017" wp14:editId="4F5A5986">
                      <wp:simplePos x="0" y="0"/>
                      <wp:positionH relativeFrom="column">
                        <wp:posOffset>502285</wp:posOffset>
                      </wp:positionH>
                      <wp:positionV relativeFrom="paragraph">
                        <wp:posOffset>192405</wp:posOffset>
                      </wp:positionV>
                      <wp:extent cx="2374900" cy="500380"/>
                      <wp:effectExtent l="38100" t="0" r="25400" b="71120"/>
                      <wp:wrapSquare wrapText="bothSides"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74900" cy="50038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4A8818" id="Straight Arrow Connector 7" o:spid="_x0000_s1026" type="#_x0000_t32" style="position:absolute;margin-left:39.55pt;margin-top:15.15pt;width:187pt;height:39.4pt;flip:x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74C2D678" w14:textId="609021BC" w:rsidR="00004C71" w:rsidRDefault="00004C71" w:rsidP="00004C71">
            <w:pPr>
              <w:pStyle w:val="NormalWeb"/>
            </w:pPr>
          </w:p>
          <w:p w14:paraId="576671C5" w14:textId="2BFAB482" w:rsidR="00651E4E" w:rsidRPr="00651E4E" w:rsidRDefault="00651E4E" w:rsidP="00651E4E"/>
          <w:p w14:paraId="55E38785" w14:textId="5F1A5603" w:rsidR="00651E4E" w:rsidRPr="00651E4E" w:rsidRDefault="00651E4E" w:rsidP="00651E4E"/>
          <w:p w14:paraId="534E1FA2" w14:textId="20BE032D" w:rsidR="00651E4E" w:rsidRDefault="00566A6C" w:rsidP="00651E4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 wp14:anchorId="33102F5C" wp14:editId="101BB2B5">
                      <wp:simplePos x="0" y="0"/>
                      <wp:positionH relativeFrom="column">
                        <wp:posOffset>2755265</wp:posOffset>
                      </wp:positionH>
                      <wp:positionV relativeFrom="paragraph">
                        <wp:posOffset>12700</wp:posOffset>
                      </wp:positionV>
                      <wp:extent cx="3063240" cy="1074420"/>
                      <wp:effectExtent l="0" t="0" r="22860" b="1143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63240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FE0862B" w14:textId="1857C8F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 / 25MM WEBBING / NYLON TAPE 25MM</w:t>
                                  </w:r>
                                </w:p>
                                <w:p w14:paraId="5387F437" w14:textId="1490D286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  <w:r w:rsidR="00566A6C">
                                    <w:rPr>
                                      <w:sz w:val="16"/>
                                      <w:szCs w:val="16"/>
                                    </w:rPr>
                                    <w:t xml:space="preserve"> / MCAM</w:t>
                                  </w:r>
                                </w:p>
                                <w:p w14:paraId="21B0BE98" w14:textId="2874BBBC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148C942E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RG </w:t>
                                  </w:r>
                                </w:p>
                                <w:p w14:paraId="701D5CB5" w14:textId="77777777" w:rsidR="00F24F95" w:rsidRPr="00F24F95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317A8E35" w14:textId="77777777" w:rsidR="00F24F95" w:rsidRPr="003503AC" w:rsidRDefault="00F24F95" w:rsidP="00F24F95"/>
                                <w:p w14:paraId="45AE43DF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102F5C" id="Text Box 22" o:spid="_x0000_s1029" type="#_x0000_t202" style="position:absolute;margin-left:216.95pt;margin-top:1pt;width:241.2pt;height:84.6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" fillcolor="white [3201]" strokeweight=".5pt">
                      <v:textbox>
                        <w:txbxContent>
                          <w:p w14:paraId="2FE0862B" w14:textId="1857C8F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 / 25MM WEBBING / NYLON TAPE 25MM</w:t>
                            </w:r>
                          </w:p>
                          <w:p w14:paraId="5387F437" w14:textId="1490D286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  <w:r w:rsidR="00566A6C">
                              <w:rPr>
                                <w:sz w:val="16"/>
                                <w:szCs w:val="16"/>
                              </w:rPr>
                              <w:t xml:space="preserve"> / MCAM</w:t>
                            </w:r>
                          </w:p>
                          <w:p w14:paraId="21B0BE98" w14:textId="2874BBBC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148C942E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RG </w:t>
                            </w:r>
                          </w:p>
                          <w:p w14:paraId="701D5CB5" w14:textId="77777777" w:rsidR="00F24F95" w:rsidRPr="00F24F95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317A8E35" w14:textId="77777777" w:rsidR="00F24F95" w:rsidRPr="003503AC" w:rsidRDefault="00F24F95" w:rsidP="00F24F95"/>
                          <w:p w14:paraId="45AE43DF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 wp14:anchorId="1FDBD7C3" wp14:editId="78EF51A2">
                      <wp:simplePos x="0" y="0"/>
                      <wp:positionH relativeFrom="column">
                        <wp:posOffset>1048385</wp:posOffset>
                      </wp:positionH>
                      <wp:positionV relativeFrom="paragraph">
                        <wp:posOffset>81280</wp:posOffset>
                      </wp:positionV>
                      <wp:extent cx="1886585" cy="365760"/>
                      <wp:effectExtent l="19050" t="57150" r="18415" b="3429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86585" cy="36576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3B3DF9" id="Straight Arrow Connector 5" o:spid="_x0000_s1026" type="#_x0000_t32" style="position:absolute;margin-left:82.55pt;margin-top:6.4pt;width:148.55pt;height:28.8pt;flip:x y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 wp14:anchorId="1AE98CF1" wp14:editId="495C672F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24130</wp:posOffset>
                      </wp:positionV>
                      <wp:extent cx="1219200" cy="392430"/>
                      <wp:effectExtent l="38100" t="38100" r="19050" b="26670"/>
                      <wp:wrapSquare wrapText="bothSides"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19200" cy="39243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3DFF4A" id="Straight Arrow Connector 30" o:spid="_x0000_s1026" type="#_x0000_t32" style="position:absolute;margin-left:132.35pt;margin-top:1.9pt;width:96pt;height:30.9pt;flip:x y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045B61DF" wp14:editId="631F7871">
                      <wp:simplePos x="0" y="0"/>
                      <wp:positionH relativeFrom="column">
                        <wp:posOffset>1010285</wp:posOffset>
                      </wp:positionH>
                      <wp:positionV relativeFrom="paragraph">
                        <wp:posOffset>431800</wp:posOffset>
                      </wp:positionV>
                      <wp:extent cx="1905000" cy="628650"/>
                      <wp:effectExtent l="19050" t="0" r="19050" b="76200"/>
                      <wp:wrapSquare wrapText="bothSides"/>
                      <wp:docPr id="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05000" cy="6286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2BC782" id="Straight Arrow Connector 4" o:spid="_x0000_s1026" type="#_x0000_t32" style="position:absolute;margin-left:79.55pt;margin-top:34pt;width:150pt;height:49.5pt;flip:x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" strokecolor="#5b9bd5 [3204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00CD35E0" w14:textId="6624DED6" w:rsidR="00651E4E" w:rsidRDefault="00651E4E" w:rsidP="00651E4E"/>
          <w:p w14:paraId="62B8C40B" w14:textId="62E4F45F" w:rsidR="00651E4E" w:rsidRPr="00651E4E" w:rsidRDefault="00F24F95" w:rsidP="00651E4E">
            <w:pPr>
              <w:tabs>
                <w:tab w:val="left" w:pos="688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 wp14:anchorId="3A7BDAD1" wp14:editId="2173211A">
                      <wp:simplePos x="0" y="0"/>
                      <wp:positionH relativeFrom="column">
                        <wp:posOffset>530225</wp:posOffset>
                      </wp:positionH>
                      <wp:positionV relativeFrom="paragraph">
                        <wp:posOffset>8890</wp:posOffset>
                      </wp:positionV>
                      <wp:extent cx="2350770" cy="579120"/>
                      <wp:effectExtent l="38100" t="0" r="30480" b="68580"/>
                      <wp:wrapNone/>
                      <wp:docPr id="34" name="Straight Arrow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50770" cy="57912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4C56AF" id="Straight Arrow Connector 34" o:spid="_x0000_s1026" type="#_x0000_t32" style="position:absolute;margin-left:41.75pt;margin-top:.7pt;width:185.1pt;height:45.6pt;flip:x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651E4E">
              <w:tab/>
            </w:r>
          </w:p>
        </w:tc>
      </w:tr>
    </w:tbl>
    <w:p w14:paraId="0A80E094" w14:textId="745780B2" w:rsidR="00433A09" w:rsidRDefault="00433A09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8B6319" w:rsidRPr="00DE4BCC" w14:paraId="1FCE50D2" w14:textId="77777777" w:rsidTr="00AC2C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9E4F66C" w14:textId="77777777" w:rsidR="008B6319" w:rsidRPr="00DE4BCC" w:rsidRDefault="008B6319" w:rsidP="00AC2C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8B6319" w:rsidRPr="00DE4BCC" w14:paraId="03B03ABE" w14:textId="77777777" w:rsidTr="00705F14">
        <w:trPr>
          <w:trHeight w:val="11663"/>
        </w:trPr>
        <w:tc>
          <w:tcPr>
            <w:tcW w:w="5000" w:type="pct"/>
          </w:tcPr>
          <w:p w14:paraId="2064422D" w14:textId="70FC6816" w:rsidR="0015321B" w:rsidRDefault="0015321B" w:rsidP="0015321B">
            <w:pPr>
              <w:pStyle w:val="NormalWeb"/>
            </w:pPr>
          </w:p>
          <w:p w14:paraId="4EF64197" w14:textId="6D9345A5" w:rsidR="008B6319" w:rsidRDefault="008B6319" w:rsidP="008B6319"/>
          <w:p w14:paraId="52423061" w14:textId="10E9FF05" w:rsidR="000014B8" w:rsidRDefault="000014B8" w:rsidP="000014B8">
            <w:pPr>
              <w:jc w:val="center"/>
            </w:pPr>
          </w:p>
          <w:p w14:paraId="4C0A8AAC" w14:textId="30C2D7E8" w:rsidR="000014B8" w:rsidRPr="000014B8" w:rsidRDefault="000014B8" w:rsidP="000014B8"/>
          <w:p w14:paraId="2848A1F6" w14:textId="593D2C1E" w:rsidR="000014B8" w:rsidRPr="000014B8" w:rsidRDefault="000014B8" w:rsidP="000014B8"/>
          <w:p w14:paraId="395787C6" w14:textId="5361C767" w:rsidR="000014B8" w:rsidRPr="000014B8" w:rsidRDefault="0015321B" w:rsidP="000014B8">
            <w:r>
              <w:rPr>
                <w:noProof/>
              </w:rPr>
              <w:drawing>
                <wp:anchor distT="0" distB="0" distL="114300" distR="114300" simplePos="0" relativeHeight="252212224" behindDoc="1" locked="0" layoutInCell="1" allowOverlap="1" wp14:anchorId="23557488" wp14:editId="4711A317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40005</wp:posOffset>
                  </wp:positionV>
                  <wp:extent cx="2639695" cy="1979295"/>
                  <wp:effectExtent l="6350" t="0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39695" cy="197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8511522" w14:textId="650E08CA" w:rsidR="000014B8" w:rsidRPr="000014B8" w:rsidRDefault="000014B8" w:rsidP="000014B8"/>
          <w:p w14:paraId="496A9394" w14:textId="56242283" w:rsidR="000014B8" w:rsidRPr="000014B8" w:rsidRDefault="000014B8" w:rsidP="000014B8"/>
          <w:p w14:paraId="279DDEB1" w14:textId="66742378" w:rsidR="000014B8" w:rsidRPr="000014B8" w:rsidRDefault="00566A6C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 wp14:anchorId="4C8DB681" wp14:editId="6132070A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75565</wp:posOffset>
                      </wp:positionV>
                      <wp:extent cx="2948940" cy="1074420"/>
                      <wp:effectExtent l="0" t="0" r="22860" b="1143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48940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498AABD" w14:textId="28EE655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VELCRO HOOK &amp; LOOP 25MM / NYLON TAPE 25MM</w:t>
                                  </w:r>
                                </w:p>
                                <w:p w14:paraId="2FDAEB5A" w14:textId="575C9678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  <w:r w:rsidR="00566A6C">
                                    <w:rPr>
                                      <w:sz w:val="16"/>
                                      <w:szCs w:val="16"/>
                                    </w:rPr>
                                    <w:t xml:space="preserve"> / MCAM</w:t>
                                  </w:r>
                                </w:p>
                                <w:p w14:paraId="7C83BB9A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64C0EFF7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RG </w:t>
                                  </w:r>
                                </w:p>
                                <w:p w14:paraId="58C2BBA8" w14:textId="77777777" w:rsidR="00F24F95" w:rsidRPr="00F24F95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41A60F92" w14:textId="77777777" w:rsidR="00F24F95" w:rsidRPr="003503AC" w:rsidRDefault="00F24F95" w:rsidP="00F24F95"/>
                                <w:p w14:paraId="1AB03154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8DB681" id="Text Box 35" o:spid="_x0000_s1030" type="#_x0000_t202" style="position:absolute;margin-left:219.85pt;margin-top:5.95pt;width:232.2pt;height:84.6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" fillcolor="white [3201]" strokeweight=".5pt">
                      <v:textbox>
                        <w:txbxContent>
                          <w:p w14:paraId="4498AABD" w14:textId="28EE655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VELCRO HOOK &amp; LOOP 25MM / NYLON TAPE 25MM</w:t>
                            </w:r>
                          </w:p>
                          <w:p w14:paraId="2FDAEB5A" w14:textId="575C9678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  <w:r w:rsidR="00566A6C">
                              <w:rPr>
                                <w:sz w:val="16"/>
                                <w:szCs w:val="16"/>
                              </w:rPr>
                              <w:t xml:space="preserve"> / MCAM</w:t>
                            </w:r>
                          </w:p>
                          <w:p w14:paraId="7C83BB9A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64C0EFF7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RG </w:t>
                            </w:r>
                          </w:p>
                          <w:p w14:paraId="58C2BBA8" w14:textId="77777777" w:rsidR="00F24F95" w:rsidRPr="00F24F95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41A60F92" w14:textId="77777777" w:rsidR="00F24F95" w:rsidRPr="003503AC" w:rsidRDefault="00F24F95" w:rsidP="00F24F95"/>
                          <w:p w14:paraId="1AB03154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1987EF9E" w14:textId="0584C8D4" w:rsidR="000014B8" w:rsidRDefault="000014B8" w:rsidP="000014B8"/>
          <w:p w14:paraId="15648387" w14:textId="16E20D01" w:rsidR="000014B8" w:rsidRDefault="00F24F95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7A595D04" wp14:editId="68A3EB6D">
                      <wp:simplePos x="0" y="0"/>
                      <wp:positionH relativeFrom="column">
                        <wp:posOffset>1894204</wp:posOffset>
                      </wp:positionH>
                      <wp:positionV relativeFrom="paragraph">
                        <wp:posOffset>120015</wp:posOffset>
                      </wp:positionV>
                      <wp:extent cx="1120140" cy="910590"/>
                      <wp:effectExtent l="38100" t="0" r="22860" b="60960"/>
                      <wp:wrapNone/>
                      <wp:docPr id="14" name="Straight Arrow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20140" cy="91059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0BDD99" id="Straight Arrow Connector 14" o:spid="_x0000_s1026" type="#_x0000_t32" style="position:absolute;margin-left:149.15pt;margin-top:9.45pt;width:88.2pt;height:71.7pt;flip:x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58581B9" w14:textId="6689676E" w:rsidR="000014B8" w:rsidRDefault="00F24F95" w:rsidP="008605D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5BE7DC8A" wp14:editId="428B15E6">
                      <wp:simplePos x="0" y="0"/>
                      <wp:positionH relativeFrom="column">
                        <wp:posOffset>1856105</wp:posOffset>
                      </wp:positionH>
                      <wp:positionV relativeFrom="paragraph">
                        <wp:posOffset>41910</wp:posOffset>
                      </wp:positionV>
                      <wp:extent cx="990600" cy="475615"/>
                      <wp:effectExtent l="38100" t="0" r="19050" b="57785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90600" cy="47561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B022D1" id="Straight Arrow Connector 9" o:spid="_x0000_s1026" type="#_x0000_t32" style="position:absolute;margin-left:146.15pt;margin-top:3.3pt;width:78pt;height:37.45pt;flip:x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CB43E58" w14:textId="4051DE19" w:rsidR="000014B8" w:rsidRPr="000014B8" w:rsidRDefault="000014B8" w:rsidP="000014B8"/>
          <w:p w14:paraId="3C843DEB" w14:textId="59106F44" w:rsidR="000014B8" w:rsidRPr="000014B8" w:rsidRDefault="000014B8" w:rsidP="000014B8"/>
          <w:p w14:paraId="43DA3337" w14:textId="160564BE" w:rsidR="000014B8" w:rsidRPr="000014B8" w:rsidRDefault="00B07FD4" w:rsidP="00B07FD4">
            <w:pPr>
              <w:tabs>
                <w:tab w:val="left" w:pos="7320"/>
              </w:tabs>
            </w:pPr>
            <w:r>
              <w:tab/>
            </w:r>
          </w:p>
          <w:p w14:paraId="7D6C9924" w14:textId="62DBB093" w:rsidR="000014B8" w:rsidRPr="000014B8" w:rsidRDefault="000014B8" w:rsidP="000014B8"/>
          <w:p w14:paraId="210C7AFF" w14:textId="0765C502" w:rsidR="000014B8" w:rsidRDefault="000014B8" w:rsidP="000014B8"/>
          <w:p w14:paraId="451849CE" w14:textId="1734546B" w:rsidR="0015321B" w:rsidRDefault="0015321B" w:rsidP="0015321B">
            <w:pPr>
              <w:pStyle w:val="NormalWeb"/>
            </w:pPr>
          </w:p>
          <w:p w14:paraId="5F75EA60" w14:textId="66251435" w:rsidR="000014B8" w:rsidRDefault="000014B8" w:rsidP="000014B8"/>
          <w:p w14:paraId="63780FB1" w14:textId="20A8740A" w:rsidR="000014B8" w:rsidRDefault="0015321B" w:rsidP="000014B8">
            <w:r>
              <w:rPr>
                <w:noProof/>
              </w:rPr>
              <w:drawing>
                <wp:anchor distT="0" distB="0" distL="114300" distR="114300" simplePos="0" relativeHeight="252213248" behindDoc="1" locked="0" layoutInCell="1" allowOverlap="1" wp14:anchorId="01A57F7B" wp14:editId="53005DF6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48895</wp:posOffset>
                  </wp:positionV>
                  <wp:extent cx="2050415" cy="2733675"/>
                  <wp:effectExtent l="0" t="0" r="6985" b="9525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041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FECD712" w14:textId="5DE5BAA8" w:rsidR="008E1A43" w:rsidRPr="008E1A43" w:rsidRDefault="008E1A43" w:rsidP="008E1A43"/>
          <w:p w14:paraId="34331AA9" w14:textId="08294F92" w:rsidR="008E1A43" w:rsidRPr="008E1A43" w:rsidRDefault="008E1A43" w:rsidP="008E1A43"/>
          <w:p w14:paraId="3CE86A02" w14:textId="0256EE2E" w:rsidR="008E1A43" w:rsidRPr="008E1A43" w:rsidRDefault="008E1A43" w:rsidP="008E1A43"/>
          <w:p w14:paraId="5EA432DE" w14:textId="33DE5680" w:rsidR="008E1A43" w:rsidRPr="008E1A43" w:rsidRDefault="00705F14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2E7FAAB5" wp14:editId="233892B7">
                      <wp:simplePos x="0" y="0"/>
                      <wp:positionH relativeFrom="column">
                        <wp:posOffset>2671445</wp:posOffset>
                      </wp:positionH>
                      <wp:positionV relativeFrom="paragraph">
                        <wp:posOffset>46355</wp:posOffset>
                      </wp:positionV>
                      <wp:extent cx="2308860" cy="1196340"/>
                      <wp:effectExtent l="0" t="0" r="15240" b="2286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08860" cy="1196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72A0F21" w14:textId="46BF31B9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420D LINING / ELASTIC TAPE 100MM / 20MM NYLON TAPE </w:t>
                                  </w:r>
                                </w:p>
                                <w:p w14:paraId="43931EE8" w14:textId="246AE98E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  <w:r w:rsidR="00566A6C">
                                    <w:rPr>
                                      <w:sz w:val="16"/>
                                      <w:szCs w:val="16"/>
                                    </w:rPr>
                                    <w:t xml:space="preserve"> / MCAM</w:t>
                                  </w:r>
                                </w:p>
                                <w:p w14:paraId="7E1593C7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1CD32FE8" w14:textId="77777777" w:rsidR="00F24F95" w:rsidRPr="00DD1988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RG </w:t>
                                  </w:r>
                                </w:p>
                                <w:p w14:paraId="6CE19F6F" w14:textId="77777777" w:rsidR="00F24F95" w:rsidRPr="00F24F95" w:rsidRDefault="00F24F95" w:rsidP="00F24F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26AE6275" w14:textId="77777777" w:rsidR="00F24F95" w:rsidRPr="003503AC" w:rsidRDefault="00F24F95" w:rsidP="00F24F95"/>
                                <w:p w14:paraId="0B03E32C" w14:textId="77777777" w:rsidR="00F24F95" w:rsidRDefault="00F24F95" w:rsidP="00F24F9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7FAAB5" id="Text Box 36" o:spid="_x0000_s1031" type="#_x0000_t202" style="position:absolute;margin-left:210.35pt;margin-top:3.65pt;width:181.8pt;height:94.2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" fillcolor="white [3201]" strokeweight=".5pt">
                      <v:textbox>
                        <w:txbxContent>
                          <w:p w14:paraId="172A0F21" w14:textId="46BF31B9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420D LINING / ELASTIC TAPE 100MM / 20MM NYLON TAPE </w:t>
                            </w:r>
                          </w:p>
                          <w:p w14:paraId="43931EE8" w14:textId="246AE98E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  <w:r w:rsidR="00566A6C">
                              <w:rPr>
                                <w:sz w:val="16"/>
                                <w:szCs w:val="16"/>
                              </w:rPr>
                              <w:t xml:space="preserve"> / MCAM</w:t>
                            </w:r>
                          </w:p>
                          <w:p w14:paraId="7E1593C7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1CD32FE8" w14:textId="77777777" w:rsidR="00F24F95" w:rsidRPr="00DD1988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RG </w:t>
                            </w:r>
                          </w:p>
                          <w:p w14:paraId="6CE19F6F" w14:textId="77777777" w:rsidR="00F24F95" w:rsidRPr="00F24F95" w:rsidRDefault="00F24F95" w:rsidP="00F24F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26AE6275" w14:textId="77777777" w:rsidR="00F24F95" w:rsidRPr="003503AC" w:rsidRDefault="00F24F95" w:rsidP="00F24F95"/>
                          <w:p w14:paraId="0B03E32C" w14:textId="77777777" w:rsidR="00F24F95" w:rsidRDefault="00F24F95" w:rsidP="00F24F95"/>
                        </w:txbxContent>
                      </v:textbox>
                    </v:shape>
                  </w:pict>
                </mc:Fallback>
              </mc:AlternateContent>
            </w:r>
          </w:p>
          <w:p w14:paraId="2B1DDE95" w14:textId="180DE606" w:rsidR="008E1A43" w:rsidRPr="008E1A43" w:rsidRDefault="00F24F95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6E0FD50F" wp14:editId="32426F68">
                      <wp:simplePos x="0" y="0"/>
                      <wp:positionH relativeFrom="column">
                        <wp:posOffset>1490345</wp:posOffset>
                      </wp:positionH>
                      <wp:positionV relativeFrom="paragraph">
                        <wp:posOffset>106045</wp:posOffset>
                      </wp:positionV>
                      <wp:extent cx="1203960" cy="319405"/>
                      <wp:effectExtent l="38100" t="57150" r="15240" b="23495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03960" cy="31940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788843" id="Straight Arrow Connector 16" o:spid="_x0000_s1026" type="#_x0000_t32" style="position:absolute;margin-left:117.35pt;margin-top:8.35pt;width:94.8pt;height:25.15pt;flip:x y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4F5D153" w14:textId="2C28EAE9" w:rsidR="008E1A43" w:rsidRPr="008E1A43" w:rsidRDefault="008E1A43" w:rsidP="008E1A43"/>
          <w:p w14:paraId="31925673" w14:textId="1DE03B9C" w:rsidR="008E1A43" w:rsidRPr="008E1A43" w:rsidRDefault="00F24F95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2F3A91F0" wp14:editId="729FE8BD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17780</wp:posOffset>
                      </wp:positionV>
                      <wp:extent cx="1386840" cy="592455"/>
                      <wp:effectExtent l="38100" t="0" r="22860" b="55245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86840" cy="59245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0DF789" id="Straight Arrow Connector 27" o:spid="_x0000_s1026" type="#_x0000_t32" style="position:absolute;margin-left:102.35pt;margin-top:1.4pt;width:109.2pt;height:46.65pt;flip:x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5BC04CFF" wp14:editId="0F28CE54">
                      <wp:simplePos x="0" y="0"/>
                      <wp:positionH relativeFrom="column">
                        <wp:posOffset>1894205</wp:posOffset>
                      </wp:positionH>
                      <wp:positionV relativeFrom="paragraph">
                        <wp:posOffset>17780</wp:posOffset>
                      </wp:positionV>
                      <wp:extent cx="800100" cy="165735"/>
                      <wp:effectExtent l="38100" t="0" r="19050" b="81915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00100" cy="16573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C0F2E" id="Straight Arrow Connector 38" o:spid="_x0000_s1026" type="#_x0000_t32" style="position:absolute;margin-left:149.15pt;margin-top:1.4pt;width:63pt;height:13.05pt;flip:x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9BC3B49" w14:textId="308E5D2C" w:rsidR="008E1A43" w:rsidRDefault="008E1A43" w:rsidP="008E1A43"/>
          <w:p w14:paraId="140FEC6F" w14:textId="70A5A60D" w:rsidR="008E1A43" w:rsidRPr="008E1A43" w:rsidRDefault="008E1A43" w:rsidP="008E1A43"/>
          <w:p w14:paraId="6EA103FA" w14:textId="7C8A15A0" w:rsidR="008E1A43" w:rsidRDefault="008E1A43" w:rsidP="008E1A43"/>
          <w:p w14:paraId="21D857E2" w14:textId="454E1B31" w:rsidR="008E1A43" w:rsidRPr="008E1A43" w:rsidRDefault="008E1A43" w:rsidP="008E1A43"/>
        </w:tc>
      </w:tr>
    </w:tbl>
    <w:p w14:paraId="7AC1F007" w14:textId="643ADB5A" w:rsidR="0058585A" w:rsidRDefault="0058585A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F12C2" w:rsidRPr="00DE4BCC" w14:paraId="54CC105A" w14:textId="77777777" w:rsidTr="00A137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9E86DE1" w14:textId="04954C62" w:rsidR="00DF12C2" w:rsidRPr="00DE4BCC" w:rsidRDefault="00DF12C2" w:rsidP="00A137C3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>Images</w:t>
            </w:r>
          </w:p>
        </w:tc>
      </w:tr>
      <w:tr w:rsidR="00DF12C2" w:rsidRPr="00DE4BCC" w14:paraId="09B87959" w14:textId="77777777" w:rsidTr="00DF12C2">
        <w:trPr>
          <w:trHeight w:val="5903"/>
        </w:trPr>
        <w:tc>
          <w:tcPr>
            <w:tcW w:w="5000" w:type="pct"/>
          </w:tcPr>
          <w:p w14:paraId="339C2EB4" w14:textId="5E851CBC" w:rsidR="00DF12C2" w:rsidRPr="0066283E" w:rsidRDefault="00705F14" w:rsidP="00A137C3">
            <w:pPr>
              <w:tabs>
                <w:tab w:val="left" w:pos="51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598DB5CB" wp14:editId="7E70D80D">
                      <wp:simplePos x="0" y="0"/>
                      <wp:positionH relativeFrom="column">
                        <wp:posOffset>1288415</wp:posOffset>
                      </wp:positionH>
                      <wp:positionV relativeFrom="paragraph">
                        <wp:posOffset>657859</wp:posOffset>
                      </wp:positionV>
                      <wp:extent cx="1642110" cy="1120140"/>
                      <wp:effectExtent l="38100" t="38100" r="15240" b="2286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2110" cy="112014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AFB990" id="Straight Arrow Connector 46" o:spid="_x0000_s1026" type="#_x0000_t32" style="position:absolute;margin-left:101.45pt;margin-top:51.8pt;width:129.3pt;height:88.2pt;flip:x y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7B2D890C" wp14:editId="4CD60A5E">
                      <wp:simplePos x="0" y="0"/>
                      <wp:positionH relativeFrom="column">
                        <wp:posOffset>1345564</wp:posOffset>
                      </wp:positionH>
                      <wp:positionV relativeFrom="paragraph">
                        <wp:posOffset>1115059</wp:posOffset>
                      </wp:positionV>
                      <wp:extent cx="1562100" cy="647700"/>
                      <wp:effectExtent l="38100" t="38100" r="19050" b="1905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62100" cy="647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BF930A" id="Straight Arrow Connector 48" o:spid="_x0000_s1026" type="#_x0000_t32" style="position:absolute;margin-left:105.95pt;margin-top:87.8pt;width:123pt;height:51pt;flip:x y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1920" behindDoc="0" locked="0" layoutInCell="1" allowOverlap="1" wp14:anchorId="060B76B6" wp14:editId="0BDF1DB2">
                      <wp:simplePos x="0" y="0"/>
                      <wp:positionH relativeFrom="column">
                        <wp:posOffset>2016125</wp:posOffset>
                      </wp:positionH>
                      <wp:positionV relativeFrom="paragraph">
                        <wp:posOffset>1671320</wp:posOffset>
                      </wp:positionV>
                      <wp:extent cx="929640" cy="121920"/>
                      <wp:effectExtent l="38100" t="57150" r="22860" b="30480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9640" cy="12192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5E6DDC" id="Straight Arrow Connector 40" o:spid="_x0000_s1026" type="#_x0000_t32" style="position:absolute;margin-left:158.75pt;margin-top:131.6pt;width:73.2pt;height:9.6pt;flip:x y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3A84A704" wp14:editId="7B5455DF">
                      <wp:simplePos x="0" y="0"/>
                      <wp:positionH relativeFrom="column">
                        <wp:posOffset>1772285</wp:posOffset>
                      </wp:positionH>
                      <wp:positionV relativeFrom="paragraph">
                        <wp:posOffset>1762760</wp:posOffset>
                      </wp:positionV>
                      <wp:extent cx="1143000" cy="586740"/>
                      <wp:effectExtent l="38100" t="0" r="19050" b="60960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43000" cy="58674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1554F" id="Straight Arrow Connector 50" o:spid="_x0000_s1026" type="#_x0000_t32" style="position:absolute;margin-left:139.55pt;margin-top:138.8pt;width:90pt;height:46.2pt;flip:x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33026C9B" wp14:editId="6F8AF526">
                      <wp:simplePos x="0" y="0"/>
                      <wp:positionH relativeFrom="column">
                        <wp:posOffset>2915285</wp:posOffset>
                      </wp:positionH>
                      <wp:positionV relativeFrom="paragraph">
                        <wp:posOffset>1016000</wp:posOffset>
                      </wp:positionV>
                      <wp:extent cx="2415540" cy="1242060"/>
                      <wp:effectExtent l="0" t="0" r="22860" b="1524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15540" cy="12420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7D82F2A" w14:textId="4C8721B4" w:rsidR="00705F14" w:rsidRPr="00DD1988" w:rsidRDefault="00705F14" w:rsidP="00705F1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POLY MESH / </w:t>
                                  </w:r>
                                  <w:r>
                                    <w:t>Foldable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ELASTIC 25MM / 20MM NYLON TAPE / 3.5MM PARA CORD</w:t>
                                  </w:r>
                                </w:p>
                                <w:p w14:paraId="4B962956" w14:textId="1D927DBC" w:rsidR="00705F14" w:rsidRPr="00DD1988" w:rsidRDefault="00705F14" w:rsidP="00705F1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  <w:r w:rsidR="00566A6C">
                                    <w:rPr>
                                      <w:sz w:val="16"/>
                                      <w:szCs w:val="16"/>
                                    </w:rPr>
                                    <w:t xml:space="preserve"> / MCAM</w:t>
                                  </w:r>
                                </w:p>
                                <w:p w14:paraId="5ABCA23B" w14:textId="77777777" w:rsidR="00705F14" w:rsidRPr="00DD1988" w:rsidRDefault="00705F14" w:rsidP="00705F1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11A8910C" w14:textId="77777777" w:rsidR="00705F14" w:rsidRPr="00DD1988" w:rsidRDefault="00705F14" w:rsidP="00705F1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RG </w:t>
                                  </w:r>
                                </w:p>
                                <w:p w14:paraId="0AD12426" w14:textId="77777777" w:rsidR="00705F14" w:rsidRPr="00F24F95" w:rsidRDefault="00705F14" w:rsidP="00705F1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1988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14646E6B" w14:textId="77777777" w:rsidR="00705F14" w:rsidRPr="003503AC" w:rsidRDefault="00705F14" w:rsidP="00705F14"/>
                                <w:p w14:paraId="6BECC394" w14:textId="77777777" w:rsidR="00705F14" w:rsidRDefault="00705F14" w:rsidP="00705F14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026C9B" id="Text Box 39" o:spid="_x0000_s1032" type="#_x0000_t202" style="position:absolute;margin-left:229.55pt;margin-top:80pt;width:190.2pt;height:97.8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" fillcolor="white [3201]" strokeweight=".5pt">
                      <v:textbox>
                        <w:txbxContent>
                          <w:p w14:paraId="47D82F2A" w14:textId="4C8721B4" w:rsidR="00705F14" w:rsidRPr="00DD1988" w:rsidRDefault="00705F14" w:rsidP="00705F1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POLY MESH / </w:t>
                            </w:r>
                            <w:r>
                              <w:t>Foldable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ELASTIC 25MM / 20MM NYLON TAPE / 3.5MM PARA CORD</w:t>
                            </w:r>
                          </w:p>
                          <w:p w14:paraId="4B962956" w14:textId="1D927DBC" w:rsidR="00705F14" w:rsidRPr="00DD1988" w:rsidRDefault="00705F14" w:rsidP="00705F1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  <w:r w:rsidR="00566A6C">
                              <w:rPr>
                                <w:sz w:val="16"/>
                                <w:szCs w:val="16"/>
                              </w:rPr>
                              <w:t xml:space="preserve"> / MCAM</w:t>
                            </w:r>
                          </w:p>
                          <w:p w14:paraId="5ABCA23B" w14:textId="77777777" w:rsidR="00705F14" w:rsidRPr="00DD1988" w:rsidRDefault="00705F14" w:rsidP="00705F1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11A8910C" w14:textId="77777777" w:rsidR="00705F14" w:rsidRPr="00DD1988" w:rsidRDefault="00705F14" w:rsidP="00705F1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 xml:space="preserve">Style Color: RG </w:t>
                            </w:r>
                          </w:p>
                          <w:p w14:paraId="0AD12426" w14:textId="77777777" w:rsidR="00705F14" w:rsidRPr="00F24F95" w:rsidRDefault="00705F14" w:rsidP="00705F1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1988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14646E6B" w14:textId="77777777" w:rsidR="00705F14" w:rsidRPr="003503AC" w:rsidRDefault="00705F14" w:rsidP="00705F14"/>
                          <w:p w14:paraId="6BECC394" w14:textId="77777777" w:rsidR="00705F14" w:rsidRDefault="00705F14" w:rsidP="00705F14"/>
                        </w:txbxContent>
                      </v:textbox>
                    </v:shape>
                  </w:pict>
                </mc:Fallback>
              </mc:AlternateContent>
            </w:r>
            <w:r w:rsidR="00DF12C2">
              <w:rPr>
                <w:noProof/>
              </w:rPr>
              <w:drawing>
                <wp:anchor distT="0" distB="0" distL="114300" distR="114300" simplePos="0" relativeHeight="252194816" behindDoc="0" locked="0" layoutInCell="1" allowOverlap="1" wp14:anchorId="533AA205" wp14:editId="173FAB9C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147165</wp:posOffset>
                  </wp:positionV>
                  <wp:extent cx="2212694" cy="3000375"/>
                  <wp:effectExtent l="0" t="0" r="0" b="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694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A26CD62" w14:textId="3C3F18DA" w:rsidR="00DF12C2" w:rsidRDefault="00DF12C2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6283E" w:rsidRPr="00DE4BCC" w14:paraId="5A17D5B6" w14:textId="77777777" w:rsidTr="004D02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5E48038" w14:textId="39D1136A" w:rsidR="0066283E" w:rsidRPr="00DE4BCC" w:rsidRDefault="0066283E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 xml:space="preserve">Label </w:t>
            </w:r>
            <w:r w:rsidR="00390E98">
              <w:rPr>
                <w:color w:val="auto"/>
                <w:sz w:val="20"/>
                <w:szCs w:val="22"/>
              </w:rPr>
              <w:t>placement</w:t>
            </w:r>
          </w:p>
        </w:tc>
      </w:tr>
      <w:tr w:rsidR="0066283E" w:rsidRPr="00DE4BCC" w14:paraId="13D67415" w14:textId="77777777" w:rsidTr="00DF12C2">
        <w:trPr>
          <w:trHeight w:val="5897"/>
        </w:trPr>
        <w:tc>
          <w:tcPr>
            <w:tcW w:w="5000" w:type="pct"/>
          </w:tcPr>
          <w:p w14:paraId="6E7C59DB" w14:textId="5721F51C" w:rsidR="0015321B" w:rsidRDefault="00DF12C2" w:rsidP="0015321B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563479C3" wp14:editId="57D2BFFF">
                      <wp:simplePos x="0" y="0"/>
                      <wp:positionH relativeFrom="column">
                        <wp:posOffset>1772285</wp:posOffset>
                      </wp:positionH>
                      <wp:positionV relativeFrom="paragraph">
                        <wp:posOffset>1116965</wp:posOffset>
                      </wp:positionV>
                      <wp:extent cx="1419225" cy="0"/>
                      <wp:effectExtent l="38100" t="76200" r="0" b="95250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192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B42BFE" id="Straight Arrow Connector 52" o:spid="_x0000_s1026" type="#_x0000_t32" style="position:absolute;margin-left:139.55pt;margin-top:87.95pt;width:111.75pt;height:0;flip:x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C535451" w14:textId="4CC51853" w:rsidR="0066283E" w:rsidRPr="0066283E" w:rsidRDefault="0015321B" w:rsidP="00390E98">
            <w:pPr>
              <w:tabs>
                <w:tab w:val="left" w:pos="5175"/>
              </w:tabs>
            </w:pPr>
            <w:r>
              <w:rPr>
                <w:noProof/>
              </w:rPr>
              <w:drawing>
                <wp:anchor distT="0" distB="0" distL="114300" distR="114300" simplePos="0" relativeHeight="252218368" behindDoc="1" locked="0" layoutInCell="1" allowOverlap="1" wp14:anchorId="51100428" wp14:editId="1B908DD1">
                  <wp:simplePos x="0" y="0"/>
                  <wp:positionH relativeFrom="column">
                    <wp:posOffset>-350000</wp:posOffset>
                  </wp:positionH>
                  <wp:positionV relativeFrom="paragraph">
                    <wp:posOffset>374073</wp:posOffset>
                  </wp:positionV>
                  <wp:extent cx="2971800" cy="2228850"/>
                  <wp:effectExtent l="0" t="9525" r="9525" b="9525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7180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21B9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334C1E" wp14:editId="78AC0AD5">
                      <wp:simplePos x="0" y="0"/>
                      <wp:positionH relativeFrom="column">
                        <wp:posOffset>3343910</wp:posOffset>
                      </wp:positionH>
                      <wp:positionV relativeFrom="paragraph">
                        <wp:posOffset>726440</wp:posOffset>
                      </wp:positionV>
                      <wp:extent cx="1562100" cy="533400"/>
                      <wp:effectExtent l="0" t="0" r="19050" b="190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533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A59213" w14:textId="5C2637DB" w:rsidR="00390E98" w:rsidRDefault="00A21B93">
                                  <w:r>
                                    <w:t>Attaching on Back Webbing Strap as a Patch label</w:t>
                                  </w:r>
                                  <w:r w:rsidR="00916427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34C1E" id="Text Box 43" o:spid="_x0000_s1033" type="#_x0000_t202" style="position:absolute;margin-left:263.3pt;margin-top:57.2pt;width:123pt;height:42pt;z-index:251884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" fillcolor="white [3201]" strokeweight=".5pt">
                      <v:textbox>
                        <w:txbxContent>
                          <w:p w14:paraId="54A59213" w14:textId="5C2637DB" w:rsidR="00390E98" w:rsidRDefault="00A21B93">
                            <w:r>
                              <w:t>Attaching on Back Webbing Strap as a Patch label</w:t>
                            </w:r>
                            <w:r w:rsidR="00916427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B58AD6D" w14:textId="2CB67C4E" w:rsidR="0066283E" w:rsidRDefault="0066283E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3C6F" w:rsidRPr="00DE4BCC" w14:paraId="5BCD2255" w14:textId="77777777" w:rsidTr="004B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B3E7B7" w14:textId="56FD370A" w:rsidR="004B3C6F" w:rsidRPr="00DE4BCC" w:rsidRDefault="00705F14" w:rsidP="004D0279">
            <w:pPr>
              <w:rPr>
                <w:color w:val="auto"/>
              </w:rPr>
            </w:pPr>
            <w:r>
              <w:rPr>
                <w:color w:val="auto"/>
              </w:rPr>
              <w:lastRenderedPageBreak/>
              <w:t xml:space="preserve">Image </w:t>
            </w:r>
          </w:p>
        </w:tc>
      </w:tr>
      <w:tr w:rsidR="004B3C6F" w:rsidRPr="00DE4BCC" w14:paraId="332F4536" w14:textId="77777777" w:rsidTr="00566A6C">
        <w:trPr>
          <w:trHeight w:val="9791"/>
        </w:trPr>
        <w:tc>
          <w:tcPr>
            <w:tcW w:w="5000" w:type="pct"/>
            <w:shd w:val="clear" w:color="auto" w:fill="auto"/>
          </w:tcPr>
          <w:p w14:paraId="5F4A90A4" w14:textId="6696F0FE" w:rsidR="00060E2A" w:rsidRPr="00060E2A" w:rsidRDefault="003359A9" w:rsidP="00060E2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3359A9">
              <w:rPr>
                <w:noProof/>
              </w:rPr>
              <w:drawing>
                <wp:anchor distT="0" distB="0" distL="114300" distR="114300" simplePos="0" relativeHeight="252243968" behindDoc="1" locked="0" layoutInCell="1" allowOverlap="1" wp14:anchorId="51502439" wp14:editId="3223B00E">
                  <wp:simplePos x="0" y="0"/>
                  <wp:positionH relativeFrom="column">
                    <wp:posOffset>2870835</wp:posOffset>
                  </wp:positionH>
                  <wp:positionV relativeFrom="paragraph">
                    <wp:posOffset>352425</wp:posOffset>
                  </wp:positionV>
                  <wp:extent cx="2768600" cy="995376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600" cy="995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05F1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  <w:t>Label artwork</w:t>
            </w:r>
          </w:p>
          <w:p w14:paraId="19C49C44" w14:textId="77777777" w:rsidR="00437BEB" w:rsidRDefault="00DE5251" w:rsidP="00DF12C2">
            <w:pPr>
              <w:tabs>
                <w:tab w:val="left" w:pos="5190"/>
              </w:tabs>
            </w:pPr>
            <w:r w:rsidRPr="00DE5251">
              <w:rPr>
                <w:noProof/>
              </w:rPr>
              <w:drawing>
                <wp:anchor distT="0" distB="0" distL="114300" distR="114300" simplePos="0" relativeHeight="252242944" behindDoc="1" locked="0" layoutInCell="1" allowOverlap="1" wp14:anchorId="7C6C00C7" wp14:editId="41DE60C8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-635</wp:posOffset>
                  </wp:positionV>
                  <wp:extent cx="2781300" cy="1006694"/>
                  <wp:effectExtent l="0" t="0" r="0" b="317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100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E8B8B3B" w14:textId="77777777" w:rsidR="003359A9" w:rsidRPr="003359A9" w:rsidRDefault="003359A9" w:rsidP="003359A9"/>
          <w:p w14:paraId="6D8260B9" w14:textId="77777777" w:rsidR="003359A9" w:rsidRPr="003359A9" w:rsidRDefault="003359A9" w:rsidP="003359A9"/>
          <w:p w14:paraId="60226852" w14:textId="77777777" w:rsidR="003359A9" w:rsidRPr="003359A9" w:rsidRDefault="003359A9" w:rsidP="003359A9"/>
          <w:p w14:paraId="2C2F8407" w14:textId="77777777" w:rsidR="003359A9" w:rsidRPr="003359A9" w:rsidRDefault="003359A9" w:rsidP="003359A9"/>
          <w:p w14:paraId="3E2BF483" w14:textId="677421C5" w:rsidR="003359A9" w:rsidRDefault="00094207" w:rsidP="003359A9">
            <w:r w:rsidRPr="00094207">
              <w:rPr>
                <w:noProof/>
              </w:rPr>
              <w:drawing>
                <wp:anchor distT="0" distB="0" distL="114300" distR="114300" simplePos="0" relativeHeight="252247040" behindDoc="1" locked="0" layoutInCell="1" allowOverlap="1" wp14:anchorId="6D406372" wp14:editId="31E95A67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2540</wp:posOffset>
                  </wp:positionV>
                  <wp:extent cx="2773829" cy="996950"/>
                  <wp:effectExtent l="0" t="0" r="762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829" cy="99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840EEC6" w14:textId="714384CC" w:rsidR="003359A9" w:rsidRDefault="003359A9" w:rsidP="003359A9"/>
          <w:p w14:paraId="21423A45" w14:textId="77777777" w:rsidR="00566A6C" w:rsidRDefault="00566A6C" w:rsidP="003359A9"/>
          <w:p w14:paraId="26520C39" w14:textId="77777777" w:rsidR="00566A6C" w:rsidRDefault="00566A6C" w:rsidP="003359A9"/>
          <w:p w14:paraId="368BCBA5" w14:textId="77777777" w:rsidR="00566A6C" w:rsidRDefault="00566A6C" w:rsidP="003359A9"/>
          <w:p w14:paraId="05E07B63" w14:textId="77777777" w:rsidR="00566A6C" w:rsidRDefault="00566A6C" w:rsidP="003359A9"/>
          <w:p w14:paraId="29FC7C46" w14:textId="77777777" w:rsidR="00566A6C" w:rsidRDefault="00566A6C" w:rsidP="003359A9"/>
          <w:p w14:paraId="068E4288" w14:textId="0FEA48EE" w:rsidR="003359A9" w:rsidRDefault="003359A9" w:rsidP="003359A9">
            <w:r>
              <w:t>Sticker artwork</w:t>
            </w:r>
          </w:p>
          <w:p w14:paraId="009D6E45" w14:textId="2CDEB554" w:rsidR="003359A9" w:rsidRPr="003359A9" w:rsidRDefault="003359A9" w:rsidP="003359A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3359A9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246016" behindDoc="1" locked="0" layoutInCell="1" allowOverlap="1" wp14:anchorId="088DA89D" wp14:editId="09BAA9F2">
                  <wp:simplePos x="0" y="0"/>
                  <wp:positionH relativeFrom="column">
                    <wp:posOffset>2921635</wp:posOffset>
                  </wp:positionH>
                  <wp:positionV relativeFrom="paragraph">
                    <wp:posOffset>116205</wp:posOffset>
                  </wp:positionV>
                  <wp:extent cx="2870200" cy="1439851"/>
                  <wp:effectExtent l="0" t="0" r="6350" b="8255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200" cy="1439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3359A9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244992" behindDoc="1" locked="0" layoutInCell="1" allowOverlap="1" wp14:anchorId="45FC7190" wp14:editId="0F9330D8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103505</wp:posOffset>
                  </wp:positionV>
                  <wp:extent cx="2911362" cy="1460500"/>
                  <wp:effectExtent l="0" t="0" r="3810" b="635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1362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8A529F" w14:textId="0677615C" w:rsidR="003359A9" w:rsidRPr="003359A9" w:rsidRDefault="003359A9" w:rsidP="003359A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117101A" w14:textId="77777777" w:rsidR="003359A9" w:rsidRDefault="003359A9" w:rsidP="003359A9"/>
          <w:p w14:paraId="7DE6389D" w14:textId="77777777" w:rsidR="00094207" w:rsidRPr="00094207" w:rsidRDefault="00094207" w:rsidP="00094207"/>
          <w:p w14:paraId="7C429BB2" w14:textId="77777777" w:rsidR="00094207" w:rsidRDefault="00094207" w:rsidP="00094207"/>
          <w:p w14:paraId="245A71F7" w14:textId="3213EFE9" w:rsidR="00094207" w:rsidRDefault="00094207" w:rsidP="00094207">
            <w:r w:rsidRPr="0009420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248064" behindDoc="1" locked="0" layoutInCell="1" allowOverlap="1" wp14:anchorId="139FB2F8" wp14:editId="13104687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212725</wp:posOffset>
                  </wp:positionV>
                  <wp:extent cx="2863850" cy="1436665"/>
                  <wp:effectExtent l="0" t="0" r="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0" cy="1436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0A19AE6" w14:textId="7A127B5F" w:rsidR="00094207" w:rsidRPr="00094207" w:rsidRDefault="00094207" w:rsidP="0009420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AC42E40" w14:textId="645ECFE5" w:rsidR="00094207" w:rsidRPr="00094207" w:rsidRDefault="00094207" w:rsidP="00094207"/>
        </w:tc>
      </w:tr>
    </w:tbl>
    <w:p w14:paraId="27651665" w14:textId="65E490DC" w:rsidR="00040A91" w:rsidRDefault="00040A91" w:rsidP="0066283E"/>
    <w:p w14:paraId="0C963CE3" w14:textId="7BBF06DC" w:rsidR="00115FB4" w:rsidRDefault="00115FB4" w:rsidP="00115FB4"/>
    <w:p w14:paraId="65B1EF3A" w14:textId="3175DBEA" w:rsidR="00115FB4" w:rsidRPr="00115FB4" w:rsidRDefault="00115FB4" w:rsidP="00115FB4"/>
    <w:sectPr w:rsidR="00115FB4" w:rsidRPr="00115FB4" w:rsidSect="007E3D23">
      <w:footerReference w:type="default" r:id="rId23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9BBBAF" w14:textId="77777777" w:rsidR="00B47250" w:rsidRDefault="00B47250">
      <w:pPr>
        <w:spacing w:after="0"/>
      </w:pPr>
      <w:r>
        <w:separator/>
      </w:r>
    </w:p>
  </w:endnote>
  <w:endnote w:type="continuationSeparator" w:id="0">
    <w:p w14:paraId="3209E279" w14:textId="77777777" w:rsidR="00B47250" w:rsidRDefault="00B472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B37474" w14:textId="77777777" w:rsidR="00B47250" w:rsidRDefault="00B47250">
      <w:pPr>
        <w:spacing w:after="0"/>
      </w:pPr>
      <w:r>
        <w:separator/>
      </w:r>
    </w:p>
  </w:footnote>
  <w:footnote w:type="continuationSeparator" w:id="0">
    <w:p w14:paraId="6BECECAE" w14:textId="77777777" w:rsidR="00B47250" w:rsidRDefault="00B472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04C71"/>
    <w:rsid w:val="000250CE"/>
    <w:rsid w:val="0003476B"/>
    <w:rsid w:val="00040A91"/>
    <w:rsid w:val="00043C41"/>
    <w:rsid w:val="00047818"/>
    <w:rsid w:val="00051B06"/>
    <w:rsid w:val="00060E2A"/>
    <w:rsid w:val="000671E5"/>
    <w:rsid w:val="000677DA"/>
    <w:rsid w:val="00094207"/>
    <w:rsid w:val="000A13CF"/>
    <w:rsid w:val="000A37A8"/>
    <w:rsid w:val="000B1457"/>
    <w:rsid w:val="000B5234"/>
    <w:rsid w:val="000D37AE"/>
    <w:rsid w:val="000E45E2"/>
    <w:rsid w:val="000E5146"/>
    <w:rsid w:val="000E7BA5"/>
    <w:rsid w:val="00104C24"/>
    <w:rsid w:val="00115FB4"/>
    <w:rsid w:val="00136E3C"/>
    <w:rsid w:val="00147208"/>
    <w:rsid w:val="0015321B"/>
    <w:rsid w:val="00155384"/>
    <w:rsid w:val="0018603C"/>
    <w:rsid w:val="001B7B38"/>
    <w:rsid w:val="001C1013"/>
    <w:rsid w:val="001D0C6A"/>
    <w:rsid w:val="001E2728"/>
    <w:rsid w:val="001E5C8E"/>
    <w:rsid w:val="00200CAC"/>
    <w:rsid w:val="00223B8D"/>
    <w:rsid w:val="00255734"/>
    <w:rsid w:val="002750DA"/>
    <w:rsid w:val="0028336B"/>
    <w:rsid w:val="0028638D"/>
    <w:rsid w:val="0029442A"/>
    <w:rsid w:val="002A2DA1"/>
    <w:rsid w:val="002A4407"/>
    <w:rsid w:val="002C64F0"/>
    <w:rsid w:val="002C6EAE"/>
    <w:rsid w:val="002F717B"/>
    <w:rsid w:val="00304ECC"/>
    <w:rsid w:val="003359A9"/>
    <w:rsid w:val="00335B41"/>
    <w:rsid w:val="003366D8"/>
    <w:rsid w:val="0035756D"/>
    <w:rsid w:val="00371D00"/>
    <w:rsid w:val="00390E98"/>
    <w:rsid w:val="003C192B"/>
    <w:rsid w:val="003C2460"/>
    <w:rsid w:val="003C256A"/>
    <w:rsid w:val="003E2F5B"/>
    <w:rsid w:val="003F1BF1"/>
    <w:rsid w:val="00414CBA"/>
    <w:rsid w:val="00426185"/>
    <w:rsid w:val="00433A09"/>
    <w:rsid w:val="004342C2"/>
    <w:rsid w:val="0043766B"/>
    <w:rsid w:val="00437BEB"/>
    <w:rsid w:val="00437F9D"/>
    <w:rsid w:val="00451E2E"/>
    <w:rsid w:val="004652E5"/>
    <w:rsid w:val="0047379A"/>
    <w:rsid w:val="004954AB"/>
    <w:rsid w:val="004A7424"/>
    <w:rsid w:val="004B3C6F"/>
    <w:rsid w:val="004C306F"/>
    <w:rsid w:val="004C30E4"/>
    <w:rsid w:val="004C34EC"/>
    <w:rsid w:val="004C726C"/>
    <w:rsid w:val="004D061A"/>
    <w:rsid w:val="004D24EB"/>
    <w:rsid w:val="004D342A"/>
    <w:rsid w:val="004E0B40"/>
    <w:rsid w:val="004E55D7"/>
    <w:rsid w:val="005076EA"/>
    <w:rsid w:val="00547A73"/>
    <w:rsid w:val="00553DF6"/>
    <w:rsid w:val="00566A6C"/>
    <w:rsid w:val="00575A98"/>
    <w:rsid w:val="0058585A"/>
    <w:rsid w:val="00591137"/>
    <w:rsid w:val="00593696"/>
    <w:rsid w:val="005A3A3C"/>
    <w:rsid w:val="005A5EC2"/>
    <w:rsid w:val="005C2CF2"/>
    <w:rsid w:val="005E118E"/>
    <w:rsid w:val="005E4A3B"/>
    <w:rsid w:val="00633D7A"/>
    <w:rsid w:val="006433F3"/>
    <w:rsid w:val="00650B59"/>
    <w:rsid w:val="00651957"/>
    <w:rsid w:val="00651E4E"/>
    <w:rsid w:val="0065347E"/>
    <w:rsid w:val="0066283E"/>
    <w:rsid w:val="00664C5D"/>
    <w:rsid w:val="00685BAD"/>
    <w:rsid w:val="006B61A3"/>
    <w:rsid w:val="006C0E50"/>
    <w:rsid w:val="006D6A3A"/>
    <w:rsid w:val="006D6F9F"/>
    <w:rsid w:val="006F24EC"/>
    <w:rsid w:val="00705F14"/>
    <w:rsid w:val="00711EBF"/>
    <w:rsid w:val="007265C0"/>
    <w:rsid w:val="00735CF9"/>
    <w:rsid w:val="00747E46"/>
    <w:rsid w:val="00763F61"/>
    <w:rsid w:val="00784966"/>
    <w:rsid w:val="00797D0E"/>
    <w:rsid w:val="007A209A"/>
    <w:rsid w:val="007B0C03"/>
    <w:rsid w:val="007B56EE"/>
    <w:rsid w:val="007C1E31"/>
    <w:rsid w:val="007E1496"/>
    <w:rsid w:val="007E23EC"/>
    <w:rsid w:val="007E3D23"/>
    <w:rsid w:val="007F39F8"/>
    <w:rsid w:val="007F74A6"/>
    <w:rsid w:val="0082049A"/>
    <w:rsid w:val="00822753"/>
    <w:rsid w:val="0083292E"/>
    <w:rsid w:val="0083363F"/>
    <w:rsid w:val="008375BB"/>
    <w:rsid w:val="008605DA"/>
    <w:rsid w:val="008675B2"/>
    <w:rsid w:val="00871E7A"/>
    <w:rsid w:val="00874856"/>
    <w:rsid w:val="00894FA0"/>
    <w:rsid w:val="0089773C"/>
    <w:rsid w:val="008A1A7C"/>
    <w:rsid w:val="008B6319"/>
    <w:rsid w:val="008D29ED"/>
    <w:rsid w:val="008E1A43"/>
    <w:rsid w:val="008F4B8C"/>
    <w:rsid w:val="00916427"/>
    <w:rsid w:val="009306DF"/>
    <w:rsid w:val="009365F7"/>
    <w:rsid w:val="009665C3"/>
    <w:rsid w:val="00985466"/>
    <w:rsid w:val="00994A93"/>
    <w:rsid w:val="009C008C"/>
    <w:rsid w:val="009F0E8D"/>
    <w:rsid w:val="009F4AA6"/>
    <w:rsid w:val="00A0372A"/>
    <w:rsid w:val="00A16E92"/>
    <w:rsid w:val="00A21B93"/>
    <w:rsid w:val="00A31AC1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C250E"/>
    <w:rsid w:val="00AD0350"/>
    <w:rsid w:val="00AE1A48"/>
    <w:rsid w:val="00AF3C61"/>
    <w:rsid w:val="00B07FD4"/>
    <w:rsid w:val="00B11297"/>
    <w:rsid w:val="00B445DD"/>
    <w:rsid w:val="00B46BAB"/>
    <w:rsid w:val="00B47250"/>
    <w:rsid w:val="00B63763"/>
    <w:rsid w:val="00B65B11"/>
    <w:rsid w:val="00B8674E"/>
    <w:rsid w:val="00B8707A"/>
    <w:rsid w:val="00BA4210"/>
    <w:rsid w:val="00BB351C"/>
    <w:rsid w:val="00BE0ECD"/>
    <w:rsid w:val="00BF6A62"/>
    <w:rsid w:val="00C066BC"/>
    <w:rsid w:val="00C22B5C"/>
    <w:rsid w:val="00C40912"/>
    <w:rsid w:val="00C4369C"/>
    <w:rsid w:val="00C61612"/>
    <w:rsid w:val="00C62295"/>
    <w:rsid w:val="00C7576A"/>
    <w:rsid w:val="00C8670E"/>
    <w:rsid w:val="00C8732B"/>
    <w:rsid w:val="00CA528F"/>
    <w:rsid w:val="00CC2B24"/>
    <w:rsid w:val="00CC7C62"/>
    <w:rsid w:val="00CF00C0"/>
    <w:rsid w:val="00CF4FDC"/>
    <w:rsid w:val="00D3176E"/>
    <w:rsid w:val="00D336B6"/>
    <w:rsid w:val="00D43F71"/>
    <w:rsid w:val="00D44742"/>
    <w:rsid w:val="00D454BA"/>
    <w:rsid w:val="00D776E0"/>
    <w:rsid w:val="00D97F3C"/>
    <w:rsid w:val="00DB5B3B"/>
    <w:rsid w:val="00DC2E1D"/>
    <w:rsid w:val="00DE1CEE"/>
    <w:rsid w:val="00DE4BCC"/>
    <w:rsid w:val="00DE5251"/>
    <w:rsid w:val="00DF12C2"/>
    <w:rsid w:val="00DF2291"/>
    <w:rsid w:val="00DF38F3"/>
    <w:rsid w:val="00E40E81"/>
    <w:rsid w:val="00E501EB"/>
    <w:rsid w:val="00E67F55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F07EAE"/>
    <w:rsid w:val="00F130DC"/>
    <w:rsid w:val="00F14A9C"/>
    <w:rsid w:val="00F245C1"/>
    <w:rsid w:val="00F24F95"/>
    <w:rsid w:val="00F32334"/>
    <w:rsid w:val="00F33D62"/>
    <w:rsid w:val="00F37692"/>
    <w:rsid w:val="00F43F80"/>
    <w:rsid w:val="00F51E42"/>
    <w:rsid w:val="00F900BE"/>
    <w:rsid w:val="00FA4FCB"/>
    <w:rsid w:val="00FA5EFB"/>
    <w:rsid w:val="00FA5F14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004C71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25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8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0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1801A2"/>
    <w:rsid w:val="001B6650"/>
    <w:rsid w:val="001E2A6A"/>
    <w:rsid w:val="0022401A"/>
    <w:rsid w:val="00237945"/>
    <w:rsid w:val="002469A9"/>
    <w:rsid w:val="00255473"/>
    <w:rsid w:val="002C3467"/>
    <w:rsid w:val="00345039"/>
    <w:rsid w:val="00476E9E"/>
    <w:rsid w:val="00476EF4"/>
    <w:rsid w:val="004B53CA"/>
    <w:rsid w:val="004F05F6"/>
    <w:rsid w:val="00515947"/>
    <w:rsid w:val="00517E07"/>
    <w:rsid w:val="005C45A8"/>
    <w:rsid w:val="00623A13"/>
    <w:rsid w:val="006B27C7"/>
    <w:rsid w:val="006C669B"/>
    <w:rsid w:val="00712F22"/>
    <w:rsid w:val="00732D85"/>
    <w:rsid w:val="007E418B"/>
    <w:rsid w:val="00875C2A"/>
    <w:rsid w:val="008D55CE"/>
    <w:rsid w:val="00942F8D"/>
    <w:rsid w:val="009F502E"/>
    <w:rsid w:val="00AF3AC3"/>
    <w:rsid w:val="00BB3959"/>
    <w:rsid w:val="00BC1F4B"/>
    <w:rsid w:val="00C61CDB"/>
    <w:rsid w:val="00CF7343"/>
    <w:rsid w:val="00D47C45"/>
    <w:rsid w:val="00D57713"/>
    <w:rsid w:val="00D657F2"/>
    <w:rsid w:val="00DF03EC"/>
    <w:rsid w:val="00E43F04"/>
    <w:rsid w:val="00E8436F"/>
    <w:rsid w:val="00E90E1D"/>
    <w:rsid w:val="00F5786D"/>
    <w:rsid w:val="00F65CF3"/>
    <w:rsid w:val="00FC18C2"/>
    <w:rsid w:val="00FD6EBD"/>
    <w:rsid w:val="00FE6177"/>
    <w:rsid w:val="00FF4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4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2026-02-23T15:26:00Z</dcterms:created>
  <dcterms:modified xsi:type="dcterms:W3CDTF">2026-02-23T15:26:00Z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