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A752E" w14:textId="03B367E2" w:rsidR="00293B89" w:rsidRPr="00293B89" w:rsidRDefault="00293B89">
      <w:pPr>
        <w:rPr>
          <w:b/>
          <w:bCs/>
          <w:color w:val="FF0000"/>
          <w:sz w:val="24"/>
          <w:szCs w:val="24"/>
        </w:rPr>
      </w:pPr>
      <w:r w:rsidRPr="00293B89">
        <w:rPr>
          <w:b/>
          <w:bCs/>
          <w:color w:val="FF0000"/>
          <w:sz w:val="24"/>
          <w:szCs w:val="24"/>
        </w:rPr>
        <w:t>STYLE REFERENCE NUMBER – LINK-PB-25-050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293B89">
        <w:trPr>
          <w:trHeight w:val="900"/>
        </w:trPr>
        <w:tc>
          <w:tcPr>
            <w:tcW w:w="9292" w:type="dxa"/>
            <w:shd w:val="clear" w:color="auto" w:fill="auto"/>
            <w:vAlign w:val="center"/>
          </w:tcPr>
          <w:p w14:paraId="5BA4441E" w14:textId="52DE5D93" w:rsidR="005C2CF2" w:rsidRPr="00711EBF" w:rsidRDefault="00DF5F58" w:rsidP="00DE4BCC">
            <w:pPr>
              <w:pStyle w:val="Subtitle"/>
              <w:rPr>
                <w:color w:val="auto"/>
              </w:rPr>
            </w:pPr>
            <w:r w:rsidRPr="00DF5F58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Platatac Mu</w:t>
            </w:r>
            <w:r w:rsidR="008E4546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l</w:t>
            </w:r>
            <w:r w:rsidRPr="00DF5F58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ti Mag Rifle Pouch</w:t>
            </w:r>
            <w:r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 </w:t>
            </w: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A34703">
                  <w:rPr>
                    <w:color w:val="002060"/>
                  </w:rPr>
                  <w:t>June 1, 2026</w:t>
                </w:r>
              </w:sdtContent>
            </w:sdt>
          </w:p>
        </w:tc>
      </w:tr>
    </w:tbl>
    <w:p w14:paraId="2E06F1D6" w14:textId="19FA71AF" w:rsidR="00DE4BCC" w:rsidRDefault="00DE4BCC" w:rsidP="00DE4BCC">
      <w:pPr>
        <w:rPr>
          <w:b/>
          <w:bCs/>
          <w:color w:val="auto"/>
        </w:rPr>
      </w:pPr>
    </w:p>
    <w:tbl>
      <w:tblPr>
        <w:tblStyle w:val="InvoiceTable"/>
        <w:tblW w:w="9211" w:type="dxa"/>
        <w:tblLook w:val="04A0" w:firstRow="1" w:lastRow="0" w:firstColumn="1" w:lastColumn="0" w:noHBand="0" w:noVBand="1"/>
      </w:tblPr>
      <w:tblGrid>
        <w:gridCol w:w="2431"/>
        <w:gridCol w:w="2394"/>
        <w:gridCol w:w="2193"/>
        <w:gridCol w:w="2193"/>
      </w:tblGrid>
      <w:tr w:rsidR="00F27227" w14:paraId="48C1B9A1" w14:textId="77777777" w:rsidTr="00F272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31" w:type="dxa"/>
          </w:tcPr>
          <w:p w14:paraId="75A60F8F" w14:textId="58CAB1E7" w:rsidR="00F27227" w:rsidRDefault="00F27227" w:rsidP="00F27227">
            <w:pPr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</w:rPr>
              <w:t>PO Number</w:t>
            </w:r>
          </w:p>
        </w:tc>
        <w:tc>
          <w:tcPr>
            <w:tcW w:w="2394" w:type="dxa"/>
          </w:tcPr>
          <w:p w14:paraId="7EAFDFA6" w14:textId="2ADC2129" w:rsidR="00F27227" w:rsidRDefault="00F27227" w:rsidP="00F27227">
            <w:pPr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</w:rPr>
              <w:t>Product Code</w:t>
            </w:r>
          </w:p>
        </w:tc>
        <w:tc>
          <w:tcPr>
            <w:tcW w:w="2193" w:type="dxa"/>
          </w:tcPr>
          <w:p w14:paraId="1A1DE1ED" w14:textId="4E235B37" w:rsidR="00F27227" w:rsidRDefault="00F27227" w:rsidP="00F27227">
            <w:pPr>
              <w:rPr>
                <w:bCs/>
                <w:color w:val="auto"/>
              </w:rPr>
            </w:pPr>
            <w:r>
              <w:rPr>
                <w:b w:val="0"/>
                <w:bCs/>
                <w:color w:val="auto"/>
              </w:rPr>
              <w:t>Color</w:t>
            </w:r>
          </w:p>
        </w:tc>
        <w:tc>
          <w:tcPr>
            <w:tcW w:w="2193" w:type="dxa"/>
          </w:tcPr>
          <w:p w14:paraId="67524352" w14:textId="32BF5E51" w:rsidR="00F27227" w:rsidRPr="00F27227" w:rsidRDefault="00F27227" w:rsidP="00F27227">
            <w:pPr>
              <w:rPr>
                <w:b w:val="0"/>
                <w:color w:val="auto"/>
              </w:rPr>
            </w:pPr>
            <w:r w:rsidRPr="00F27227">
              <w:rPr>
                <w:b w:val="0"/>
                <w:color w:val="auto"/>
              </w:rPr>
              <w:t>QTY</w:t>
            </w:r>
          </w:p>
        </w:tc>
      </w:tr>
      <w:tr w:rsidR="00A34703" w14:paraId="309ACC3E" w14:textId="77777777" w:rsidTr="00F27227">
        <w:tc>
          <w:tcPr>
            <w:tcW w:w="2431" w:type="dxa"/>
            <w:vAlign w:val="bottom"/>
          </w:tcPr>
          <w:p w14:paraId="4AFB1F11" w14:textId="44787592" w:rsidR="00A34703" w:rsidRDefault="00A34703" w:rsidP="00A34703">
            <w:pPr>
              <w:rPr>
                <w:b/>
                <w:bCs/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PO-00269</w:t>
            </w:r>
          </w:p>
        </w:tc>
        <w:tc>
          <w:tcPr>
            <w:tcW w:w="2394" w:type="dxa"/>
            <w:vAlign w:val="bottom"/>
          </w:tcPr>
          <w:p w14:paraId="1EE3B741" w14:textId="40F60DAA" w:rsidR="00A34703" w:rsidRDefault="00A34703" w:rsidP="00A34703">
            <w:pPr>
              <w:rPr>
                <w:b/>
                <w:bCs/>
                <w:color w:val="auto"/>
              </w:rPr>
            </w:pPr>
            <w:r>
              <w:rPr>
                <w:rFonts w:ascii="Calibri" w:hAnsi="Calibri" w:cs="Calibri"/>
                <w:sz w:val="20"/>
              </w:rPr>
              <w:t>835850</w:t>
            </w:r>
          </w:p>
        </w:tc>
        <w:tc>
          <w:tcPr>
            <w:tcW w:w="2193" w:type="dxa"/>
            <w:vAlign w:val="bottom"/>
          </w:tcPr>
          <w:p w14:paraId="15C4E1A9" w14:textId="3D6F380E" w:rsidR="00A34703" w:rsidRDefault="00A34703" w:rsidP="00A34703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Black</w:t>
            </w:r>
          </w:p>
        </w:tc>
        <w:tc>
          <w:tcPr>
            <w:tcW w:w="2193" w:type="dxa"/>
          </w:tcPr>
          <w:p w14:paraId="0B7CCB00" w14:textId="1B162AB4" w:rsidR="00A34703" w:rsidRDefault="00A34703" w:rsidP="00A34703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200 PCS</w:t>
            </w:r>
          </w:p>
        </w:tc>
      </w:tr>
      <w:tr w:rsidR="00A34703" w14:paraId="7B2271E8" w14:textId="77777777" w:rsidTr="00F27227">
        <w:tc>
          <w:tcPr>
            <w:tcW w:w="2431" w:type="dxa"/>
            <w:vAlign w:val="bottom"/>
          </w:tcPr>
          <w:p w14:paraId="0AF2E7D2" w14:textId="5C43367B" w:rsidR="00A34703" w:rsidRDefault="00A34703" w:rsidP="00A34703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PO-00795</w:t>
            </w:r>
          </w:p>
        </w:tc>
        <w:tc>
          <w:tcPr>
            <w:tcW w:w="2394" w:type="dxa"/>
            <w:vAlign w:val="bottom"/>
          </w:tcPr>
          <w:p w14:paraId="23B41E56" w14:textId="3A77058E" w:rsidR="00A34703" w:rsidRDefault="00A34703" w:rsidP="00A34703">
            <w:pPr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>836821</w:t>
            </w:r>
          </w:p>
        </w:tc>
        <w:tc>
          <w:tcPr>
            <w:tcW w:w="2193" w:type="dxa"/>
            <w:vAlign w:val="bottom"/>
          </w:tcPr>
          <w:p w14:paraId="4FFC81D0" w14:textId="546D8F88" w:rsidR="00A34703" w:rsidRDefault="00A34703" w:rsidP="00A34703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TFP</w:t>
            </w:r>
          </w:p>
        </w:tc>
        <w:tc>
          <w:tcPr>
            <w:tcW w:w="2193" w:type="dxa"/>
          </w:tcPr>
          <w:p w14:paraId="250CE7B9" w14:textId="547161D8" w:rsidR="00A34703" w:rsidRDefault="00A34703" w:rsidP="00A34703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200 PCS</w:t>
            </w:r>
          </w:p>
        </w:tc>
      </w:tr>
    </w:tbl>
    <w:p w14:paraId="7E35A80A" w14:textId="52D01F73" w:rsidR="002750DA" w:rsidRPr="002750DA" w:rsidRDefault="002750DA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8603C" w:rsidRPr="00DE4BCC" w14:paraId="3C961B13" w14:textId="77777777" w:rsidTr="00186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CC8C0B7" w14:textId="14EF0E7A" w:rsidR="0018603C" w:rsidRPr="00DE4BCC" w:rsidRDefault="0018603C" w:rsidP="0018603C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18603C" w:rsidRPr="00DE4BCC" w14:paraId="2AFF6E77" w14:textId="77777777" w:rsidTr="003345FF">
        <w:trPr>
          <w:trHeight w:val="9773"/>
        </w:trPr>
        <w:tc>
          <w:tcPr>
            <w:tcW w:w="5000" w:type="pct"/>
          </w:tcPr>
          <w:p w14:paraId="659985A3" w14:textId="0C165166" w:rsidR="0018603C" w:rsidRDefault="009A06B4" w:rsidP="0018603C">
            <w:pPr>
              <w:rPr>
                <w:color w:val="auto"/>
              </w:rPr>
            </w:pPr>
            <w:r>
              <w:rPr>
                <w:noProof/>
              </w:rPr>
              <w:drawing>
                <wp:anchor distT="0" distB="0" distL="114300" distR="114300" simplePos="0" relativeHeight="251778048" behindDoc="0" locked="0" layoutInCell="1" allowOverlap="1" wp14:anchorId="0E8E4EB4" wp14:editId="0123424D">
                  <wp:simplePos x="0" y="0"/>
                  <wp:positionH relativeFrom="column">
                    <wp:posOffset>143924</wp:posOffset>
                  </wp:positionH>
                  <wp:positionV relativeFrom="paragraph">
                    <wp:posOffset>201848</wp:posOffset>
                  </wp:positionV>
                  <wp:extent cx="2146853" cy="2862470"/>
                  <wp:effectExtent l="0" t="0" r="635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9513" cy="2866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4988A53" w14:textId="452EADBE" w:rsidR="000B536D" w:rsidRPr="000B536D" w:rsidRDefault="00BA38B3" w:rsidP="00ED5E2C">
            <w:pPr>
              <w:tabs>
                <w:tab w:val="left" w:pos="1032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559F57A1" wp14:editId="629115C3">
                      <wp:simplePos x="0" y="0"/>
                      <wp:positionH relativeFrom="column">
                        <wp:posOffset>2607021</wp:posOffset>
                      </wp:positionH>
                      <wp:positionV relativeFrom="paragraph">
                        <wp:posOffset>3561773</wp:posOffset>
                      </wp:positionV>
                      <wp:extent cx="1424940" cy="1136015"/>
                      <wp:effectExtent l="0" t="0" r="22860" b="2603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4940" cy="11360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0EB3100" w14:textId="507F551B" w:rsidR="00BA38B3" w:rsidRDefault="00BA38B3" w:rsidP="00F27227">
                                  <w:r>
                                    <w:t xml:space="preserve">Item: 500D CODURA </w:t>
                                  </w:r>
                                </w:p>
                                <w:p w14:paraId="79C38F29" w14:textId="77777777" w:rsidR="00BA38B3" w:rsidRDefault="00BA38B3" w:rsidP="00F27227">
                                  <w:r>
                                    <w:t>Style Color: BLACK</w:t>
                                  </w:r>
                                </w:p>
                                <w:p w14:paraId="5E5800A5" w14:textId="77777777" w:rsidR="00BA38B3" w:rsidRDefault="00BA38B3" w:rsidP="00F27227">
                                  <w:r>
                                    <w:t>RM Color: BLACK</w:t>
                                  </w:r>
                                </w:p>
                                <w:p w14:paraId="711D9161" w14:textId="77777777" w:rsidR="00BA38B3" w:rsidRDefault="00BA38B3" w:rsidP="00BA38B3">
                                  <w:r>
                                    <w:t>Style Color: TFP</w:t>
                                  </w:r>
                                </w:p>
                                <w:p w14:paraId="165F3578" w14:textId="77777777" w:rsidR="00BA38B3" w:rsidRDefault="00BA38B3" w:rsidP="00BA38B3">
                                  <w:r>
                                    <w:t xml:space="preserve">RM Color: </w:t>
                                  </w:r>
                                  <w:r>
                                    <w:t>TFP</w:t>
                                  </w:r>
                                </w:p>
                                <w:p w14:paraId="5D93008D" w14:textId="77777777" w:rsidR="00BA38B3" w:rsidRDefault="00BA38B3" w:rsidP="00F27227"/>
                                <w:p w14:paraId="6B8917C2" w14:textId="77777777" w:rsidR="00BA38B3" w:rsidRDefault="00BA38B3" w:rsidP="00F27227"/>
                                <w:p w14:paraId="056154F5" w14:textId="77777777" w:rsidR="00BA38B3" w:rsidRDefault="00BA38B3" w:rsidP="00F272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9F57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margin-left:205.3pt;margin-top:280.45pt;width:112.2pt;height:89.4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" fillcolor="white [3201]" strokeweight=".5pt">
                      <v:textbox>
                        <w:txbxContent>
                          <w:p w14:paraId="20EB3100" w14:textId="507F551B" w:rsidR="00BA38B3" w:rsidRDefault="00BA38B3" w:rsidP="00F27227">
                            <w:r>
                              <w:t xml:space="preserve">Item: 500D CODURA </w:t>
                            </w:r>
                          </w:p>
                          <w:p w14:paraId="79C38F29" w14:textId="77777777" w:rsidR="00BA38B3" w:rsidRDefault="00BA38B3" w:rsidP="00F27227">
                            <w:r>
                              <w:t>Style Color: BLACK</w:t>
                            </w:r>
                          </w:p>
                          <w:p w14:paraId="5E5800A5" w14:textId="77777777" w:rsidR="00BA38B3" w:rsidRDefault="00BA38B3" w:rsidP="00F27227">
                            <w:r>
                              <w:t>RM Color: BLACK</w:t>
                            </w:r>
                          </w:p>
                          <w:p w14:paraId="711D9161" w14:textId="77777777" w:rsidR="00BA38B3" w:rsidRDefault="00BA38B3" w:rsidP="00BA38B3">
                            <w:r>
                              <w:t>Style Color: TFP</w:t>
                            </w:r>
                          </w:p>
                          <w:p w14:paraId="165F3578" w14:textId="77777777" w:rsidR="00BA38B3" w:rsidRDefault="00BA38B3" w:rsidP="00BA38B3">
                            <w:r>
                              <w:t xml:space="preserve">RM Color: </w:t>
                            </w:r>
                            <w:r>
                              <w:t>TFP</w:t>
                            </w:r>
                          </w:p>
                          <w:p w14:paraId="5D93008D" w14:textId="77777777" w:rsidR="00BA38B3" w:rsidRDefault="00BA38B3" w:rsidP="00F27227"/>
                          <w:p w14:paraId="6B8917C2" w14:textId="77777777" w:rsidR="00BA38B3" w:rsidRDefault="00BA38B3" w:rsidP="00F27227"/>
                          <w:p w14:paraId="056154F5" w14:textId="77777777" w:rsidR="00BA38B3" w:rsidRDefault="00BA38B3" w:rsidP="00F2722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B1556FA" wp14:editId="215F5D75">
                      <wp:simplePos x="0" y="0"/>
                      <wp:positionH relativeFrom="column">
                        <wp:posOffset>4020184</wp:posOffset>
                      </wp:positionH>
                      <wp:positionV relativeFrom="paragraph">
                        <wp:posOffset>3722831</wp:posOffset>
                      </wp:positionV>
                      <wp:extent cx="1028585" cy="206086"/>
                      <wp:effectExtent l="0" t="57150" r="635" b="2286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8585" cy="20608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C818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316.55pt;margin-top:293.15pt;width:81pt;height:16.25pt;flip:y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1657235" wp14:editId="4392F112">
                      <wp:simplePos x="0" y="0"/>
                      <wp:positionH relativeFrom="column">
                        <wp:posOffset>2744643</wp:posOffset>
                      </wp:positionH>
                      <wp:positionV relativeFrom="paragraph">
                        <wp:posOffset>1413684</wp:posOffset>
                      </wp:positionV>
                      <wp:extent cx="1424940" cy="1136073"/>
                      <wp:effectExtent l="0" t="0" r="22860" b="26035"/>
                      <wp:wrapNone/>
                      <wp:docPr id="30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4940" cy="11360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0012018" w14:textId="54DCC3AC" w:rsidR="00F27227" w:rsidRDefault="00F27227" w:rsidP="00F27227">
                                  <w:r>
                                    <w:t>Item: B 52 SQUADRON</w:t>
                                  </w:r>
                                </w:p>
                                <w:p w14:paraId="563928BD" w14:textId="77777777" w:rsidR="00F27227" w:rsidRDefault="00F27227" w:rsidP="00F27227">
                                  <w:r>
                                    <w:t>Style Color: BLACK</w:t>
                                  </w:r>
                                </w:p>
                                <w:p w14:paraId="69DCBA57" w14:textId="2A9AB890" w:rsidR="00F27227" w:rsidRDefault="00F27227" w:rsidP="00F27227">
                                  <w:r>
                                    <w:t>RM Color: BLACK</w:t>
                                  </w:r>
                                </w:p>
                                <w:p w14:paraId="048C5944" w14:textId="77777777" w:rsidR="00BA38B3" w:rsidRDefault="00BA38B3" w:rsidP="00BA38B3">
                                  <w:r>
                                    <w:t>Style Color: TFP</w:t>
                                  </w:r>
                                </w:p>
                                <w:p w14:paraId="174938A8" w14:textId="1D0429A2" w:rsidR="00BA38B3" w:rsidRDefault="00BA38B3" w:rsidP="00BA38B3">
                                  <w:r>
                                    <w:t xml:space="preserve">RM Color: </w:t>
                                  </w:r>
                                  <w:r>
                                    <w:t>TFP</w:t>
                                  </w:r>
                                </w:p>
                                <w:p w14:paraId="0CA72D95" w14:textId="77777777" w:rsidR="00BA38B3" w:rsidRDefault="00BA38B3" w:rsidP="00F27227"/>
                                <w:p w14:paraId="53E59A15" w14:textId="77777777" w:rsidR="00F27227" w:rsidRDefault="00F27227" w:rsidP="00F27227"/>
                                <w:p w14:paraId="2A5508D9" w14:textId="77777777" w:rsidR="00F27227" w:rsidRDefault="00F27227" w:rsidP="00F272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657235" id="Text Box 30" o:spid="_x0000_s1027" type="#_x0000_t202" style="position:absolute;margin-left:216.1pt;margin-top:111.3pt;width:112.2pt;height:89.4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" fillcolor="white [3201]" strokeweight=".5pt">
                      <v:textbox>
                        <w:txbxContent>
                          <w:p w14:paraId="50012018" w14:textId="54DCC3AC" w:rsidR="00F27227" w:rsidRDefault="00F27227" w:rsidP="00F27227">
                            <w:r>
                              <w:t>Item: B 52 SQUADRON</w:t>
                            </w:r>
                          </w:p>
                          <w:p w14:paraId="563928BD" w14:textId="77777777" w:rsidR="00F27227" w:rsidRDefault="00F27227" w:rsidP="00F27227">
                            <w:r>
                              <w:t>Style Color: BLACK</w:t>
                            </w:r>
                          </w:p>
                          <w:p w14:paraId="69DCBA57" w14:textId="2A9AB890" w:rsidR="00F27227" w:rsidRDefault="00F27227" w:rsidP="00F27227">
                            <w:r>
                              <w:t>RM Color: BLACK</w:t>
                            </w:r>
                          </w:p>
                          <w:p w14:paraId="048C5944" w14:textId="77777777" w:rsidR="00BA38B3" w:rsidRDefault="00BA38B3" w:rsidP="00BA38B3">
                            <w:r>
                              <w:t>Style Color: TFP</w:t>
                            </w:r>
                          </w:p>
                          <w:p w14:paraId="174938A8" w14:textId="1D0429A2" w:rsidR="00BA38B3" w:rsidRDefault="00BA38B3" w:rsidP="00BA38B3">
                            <w:r>
                              <w:t xml:space="preserve">RM Color: </w:t>
                            </w:r>
                            <w:r>
                              <w:t>TFP</w:t>
                            </w:r>
                          </w:p>
                          <w:p w14:paraId="0CA72D95" w14:textId="77777777" w:rsidR="00BA38B3" w:rsidRDefault="00BA38B3" w:rsidP="00F27227"/>
                          <w:p w14:paraId="53E59A15" w14:textId="77777777" w:rsidR="00F27227" w:rsidRDefault="00F27227" w:rsidP="00F27227"/>
                          <w:p w14:paraId="2A5508D9" w14:textId="77777777" w:rsidR="00F27227" w:rsidRDefault="00F27227" w:rsidP="00F2722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849728" behindDoc="0" locked="0" layoutInCell="1" allowOverlap="1" wp14:anchorId="41EA6E62" wp14:editId="77371D32">
                  <wp:simplePos x="0" y="0"/>
                  <wp:positionH relativeFrom="column">
                    <wp:posOffset>4373303</wp:posOffset>
                  </wp:positionH>
                  <wp:positionV relativeFrom="paragraph">
                    <wp:posOffset>2196869</wp:posOffset>
                  </wp:positionV>
                  <wp:extent cx="1197610" cy="3026410"/>
                  <wp:effectExtent l="0" t="0" r="2540" b="254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157" t="1077" r="32417" b="4820"/>
                          <a:stretch/>
                        </pic:blipFill>
                        <pic:spPr bwMode="auto">
                          <a:xfrm>
                            <a:off x="0" y="0"/>
                            <a:ext cx="1197610" cy="30264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72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5045B8DB" wp14:editId="18680951">
                      <wp:simplePos x="0" y="0"/>
                      <wp:positionH relativeFrom="column">
                        <wp:posOffset>2904894</wp:posOffset>
                      </wp:positionH>
                      <wp:positionV relativeFrom="paragraph">
                        <wp:posOffset>35790</wp:posOffset>
                      </wp:positionV>
                      <wp:extent cx="1828800" cy="1136073"/>
                      <wp:effectExtent l="0" t="0" r="19050" b="2603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1360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A0D2B7" w14:textId="3E0C6729" w:rsidR="00F27227" w:rsidRDefault="00F27227" w:rsidP="00F27227">
                                  <w:r>
                                    <w:t>Item: 2.8MM ELASTIC STRING</w:t>
                                  </w:r>
                                </w:p>
                                <w:p w14:paraId="75C089DF" w14:textId="77777777" w:rsidR="00F27227" w:rsidRDefault="00F27227" w:rsidP="00F27227">
                                  <w:r>
                                    <w:t>Style Color: BLACK</w:t>
                                  </w:r>
                                </w:p>
                                <w:p w14:paraId="76763694" w14:textId="3909A24A" w:rsidR="00F27227" w:rsidRDefault="00F27227" w:rsidP="00F27227">
                                  <w:r>
                                    <w:t>RM Color: BLACK</w:t>
                                  </w:r>
                                </w:p>
                                <w:p w14:paraId="4099EFED" w14:textId="06B3EEEF" w:rsidR="00BA38B3" w:rsidRDefault="00BA38B3" w:rsidP="00BA38B3">
                                  <w:r>
                                    <w:t xml:space="preserve">Style Color: </w:t>
                                  </w:r>
                                  <w:r>
                                    <w:t>TFP</w:t>
                                  </w:r>
                                </w:p>
                                <w:p w14:paraId="6C9634C1" w14:textId="33956D2E" w:rsidR="00BA38B3" w:rsidRDefault="00BA38B3" w:rsidP="00BA38B3">
                                  <w:r>
                                    <w:t xml:space="preserve">RM Color: </w:t>
                                  </w:r>
                                  <w:r>
                                    <w:t>CBK</w:t>
                                  </w:r>
                                </w:p>
                                <w:p w14:paraId="41A3B66B" w14:textId="77777777" w:rsidR="00BA38B3" w:rsidRDefault="00BA38B3" w:rsidP="00F27227"/>
                                <w:p w14:paraId="3018D4A9" w14:textId="77777777" w:rsidR="00F27227" w:rsidRDefault="00F27227" w:rsidP="00F27227"/>
                                <w:p w14:paraId="43A32BD7" w14:textId="77777777" w:rsidR="00F27227" w:rsidRDefault="00F27227" w:rsidP="00F272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45B8DB" id="Text Box 1" o:spid="_x0000_s1028" type="#_x0000_t202" style="position:absolute;margin-left:228.75pt;margin-top:2.8pt;width:2in;height:89.4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" fillcolor="white [3201]" strokeweight=".5pt">
                      <v:textbox>
                        <w:txbxContent>
                          <w:p w14:paraId="35A0D2B7" w14:textId="3E0C6729" w:rsidR="00F27227" w:rsidRDefault="00F27227" w:rsidP="00F27227">
                            <w:r>
                              <w:t>Item: 2.8MM ELASTIC STRING</w:t>
                            </w:r>
                          </w:p>
                          <w:p w14:paraId="75C089DF" w14:textId="77777777" w:rsidR="00F27227" w:rsidRDefault="00F27227" w:rsidP="00F27227">
                            <w:r>
                              <w:t>Style Color: BLACK</w:t>
                            </w:r>
                          </w:p>
                          <w:p w14:paraId="76763694" w14:textId="3909A24A" w:rsidR="00F27227" w:rsidRDefault="00F27227" w:rsidP="00F27227">
                            <w:r>
                              <w:t>RM Color: BLACK</w:t>
                            </w:r>
                          </w:p>
                          <w:p w14:paraId="4099EFED" w14:textId="06B3EEEF" w:rsidR="00BA38B3" w:rsidRDefault="00BA38B3" w:rsidP="00BA38B3">
                            <w:r>
                              <w:t xml:space="preserve">Style Color: </w:t>
                            </w:r>
                            <w:r>
                              <w:t>TFP</w:t>
                            </w:r>
                          </w:p>
                          <w:p w14:paraId="6C9634C1" w14:textId="33956D2E" w:rsidR="00BA38B3" w:rsidRDefault="00BA38B3" w:rsidP="00BA38B3">
                            <w:r>
                              <w:t xml:space="preserve">RM Color: </w:t>
                            </w:r>
                            <w:r>
                              <w:t>CBK</w:t>
                            </w:r>
                          </w:p>
                          <w:p w14:paraId="41A3B66B" w14:textId="77777777" w:rsidR="00BA38B3" w:rsidRDefault="00BA38B3" w:rsidP="00F27227"/>
                          <w:p w14:paraId="3018D4A9" w14:textId="77777777" w:rsidR="00F27227" w:rsidRDefault="00F27227" w:rsidP="00F27227"/>
                          <w:p w14:paraId="43A32BD7" w14:textId="77777777" w:rsidR="00F27227" w:rsidRDefault="00F27227" w:rsidP="00F27227"/>
                        </w:txbxContent>
                      </v:textbox>
                    </v:shape>
                  </w:pict>
                </mc:Fallback>
              </mc:AlternateContent>
            </w:r>
            <w:r w:rsidR="003345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6191948" wp14:editId="6A3A2F88">
                      <wp:simplePos x="0" y="0"/>
                      <wp:positionH relativeFrom="column">
                        <wp:posOffset>1229360</wp:posOffset>
                      </wp:positionH>
                      <wp:positionV relativeFrom="paragraph">
                        <wp:posOffset>508000</wp:posOffset>
                      </wp:positionV>
                      <wp:extent cx="1725930" cy="45719"/>
                      <wp:effectExtent l="38100" t="38100" r="26670" b="88265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2593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379A59" id="Straight Arrow Connector 13" o:spid="_x0000_s1026" type="#_x0000_t32" style="position:absolute;margin-left:96.8pt;margin-top:40pt;width:135.9pt;height:3.6pt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9A06B4">
              <w:rPr>
                <w:noProof/>
              </w:rPr>
              <w:drawing>
                <wp:anchor distT="0" distB="0" distL="114300" distR="114300" simplePos="0" relativeHeight="251781120" behindDoc="0" locked="0" layoutInCell="1" allowOverlap="1" wp14:anchorId="4E63F540" wp14:editId="633CD26F">
                  <wp:simplePos x="0" y="0"/>
                  <wp:positionH relativeFrom="column">
                    <wp:posOffset>143510</wp:posOffset>
                  </wp:positionH>
                  <wp:positionV relativeFrom="paragraph">
                    <wp:posOffset>3038364</wp:posOffset>
                  </wp:positionV>
                  <wp:extent cx="2152127" cy="2713382"/>
                  <wp:effectExtent l="0" t="0" r="635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127" cy="27133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A06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1C818BF" wp14:editId="4C7765F2">
                      <wp:simplePos x="0" y="0"/>
                      <wp:positionH relativeFrom="column">
                        <wp:posOffset>1444293</wp:posOffset>
                      </wp:positionH>
                      <wp:positionV relativeFrom="paragraph">
                        <wp:posOffset>1661022</wp:posOffset>
                      </wp:positionV>
                      <wp:extent cx="1591917" cy="45719"/>
                      <wp:effectExtent l="19050" t="76200" r="27940" b="50165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91917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985139" id="Straight Arrow Connector 14" o:spid="_x0000_s1026" type="#_x0000_t32" style="position:absolute;margin-left:113.7pt;margin-top:130.8pt;width:125.35pt;height:3.6pt;flip:x y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206BD169" w14:textId="634D635D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E0B40" w:rsidRPr="00DE4BCC" w14:paraId="4010BE6A" w14:textId="77777777" w:rsidTr="00122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18D2D54" w14:textId="37454913" w:rsidR="004E0B40" w:rsidRPr="00DE4BCC" w:rsidRDefault="004E0B40" w:rsidP="00122BDD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4E0B40" w:rsidRPr="00DE4BCC" w14:paraId="7D709386" w14:textId="77777777" w:rsidTr="004E0B40">
        <w:trPr>
          <w:trHeight w:val="12743"/>
        </w:trPr>
        <w:tc>
          <w:tcPr>
            <w:tcW w:w="5000" w:type="pct"/>
          </w:tcPr>
          <w:p w14:paraId="35AC936C" w14:textId="7B5CE9FF" w:rsidR="00E14671" w:rsidRDefault="00F27227" w:rsidP="004E0B40">
            <w:r w:rsidRPr="00F272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68542A81" wp14:editId="790FD1B4">
                      <wp:simplePos x="0" y="0"/>
                      <wp:positionH relativeFrom="column">
                        <wp:posOffset>2724785</wp:posOffset>
                      </wp:positionH>
                      <wp:positionV relativeFrom="paragraph">
                        <wp:posOffset>86360</wp:posOffset>
                      </wp:positionV>
                      <wp:extent cx="2712720" cy="685800"/>
                      <wp:effectExtent l="0" t="0" r="11430" b="1905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2720" cy="68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721022" w14:textId="2B41D3B5" w:rsidR="00F27227" w:rsidRDefault="00F27227" w:rsidP="00F27227">
                                  <w:r>
                                    <w:t>Item: 25MM WEBBING INSIDE 1MM PP BOARD</w:t>
                                  </w:r>
                                </w:p>
                                <w:p w14:paraId="74E1BA65" w14:textId="70178D50" w:rsidR="00F27227" w:rsidRDefault="00F27227" w:rsidP="00F27227">
                                  <w:r>
                                    <w:t xml:space="preserve">Style Color: </w:t>
                                  </w:r>
                                  <w:r w:rsidR="00BA38B3">
                                    <w:t>ALL COLOR</w:t>
                                  </w:r>
                                </w:p>
                                <w:p w14:paraId="12B8B0ED" w14:textId="77777777" w:rsidR="00F27227" w:rsidRDefault="00F27227" w:rsidP="00F27227">
                                  <w:r>
                                    <w:t>RM Color: BLACK</w:t>
                                  </w:r>
                                </w:p>
                                <w:p w14:paraId="52682DDE" w14:textId="77777777" w:rsidR="00F27227" w:rsidRDefault="00F27227" w:rsidP="00F27227"/>
                                <w:p w14:paraId="01B47937" w14:textId="77777777" w:rsidR="00F27227" w:rsidRDefault="00F27227" w:rsidP="00F272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542A81" id="Text Box 6" o:spid="_x0000_s1029" type="#_x0000_t202" style="position:absolute;margin-left:214.55pt;margin-top:6.8pt;width:213.6pt;height:5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" fillcolor="white [3201]" strokeweight=".5pt">
                      <v:textbox>
                        <w:txbxContent>
                          <w:p w14:paraId="2A721022" w14:textId="2B41D3B5" w:rsidR="00F27227" w:rsidRDefault="00F27227" w:rsidP="00F27227">
                            <w:r>
                              <w:t>Item: 25MM WEBBING INSIDE 1MM PP BOARD</w:t>
                            </w:r>
                          </w:p>
                          <w:p w14:paraId="74E1BA65" w14:textId="70178D50" w:rsidR="00F27227" w:rsidRDefault="00F27227" w:rsidP="00F27227">
                            <w:r>
                              <w:t xml:space="preserve">Style Color: </w:t>
                            </w:r>
                            <w:r w:rsidR="00BA38B3">
                              <w:t>ALL COLOR</w:t>
                            </w:r>
                          </w:p>
                          <w:p w14:paraId="12B8B0ED" w14:textId="77777777" w:rsidR="00F27227" w:rsidRDefault="00F27227" w:rsidP="00F27227">
                            <w:r>
                              <w:t>RM Color: BLACK</w:t>
                            </w:r>
                          </w:p>
                          <w:p w14:paraId="52682DDE" w14:textId="77777777" w:rsidR="00F27227" w:rsidRDefault="00F27227" w:rsidP="00F27227"/>
                          <w:p w14:paraId="01B47937" w14:textId="77777777" w:rsidR="00F27227" w:rsidRDefault="00F27227" w:rsidP="00F27227"/>
                        </w:txbxContent>
                      </v:textbox>
                    </v:shape>
                  </w:pict>
                </mc:Fallback>
              </mc:AlternateContent>
            </w:r>
            <w:r w:rsidR="009A06B4">
              <w:rPr>
                <w:noProof/>
              </w:rPr>
              <w:drawing>
                <wp:anchor distT="0" distB="0" distL="114300" distR="114300" simplePos="0" relativeHeight="251782144" behindDoc="0" locked="0" layoutInCell="1" allowOverlap="1" wp14:anchorId="23AC9141" wp14:editId="700150DE">
                  <wp:simplePos x="0" y="0"/>
                  <wp:positionH relativeFrom="column">
                    <wp:posOffset>47708</wp:posOffset>
                  </wp:positionH>
                  <wp:positionV relativeFrom="paragraph">
                    <wp:posOffset>117696</wp:posOffset>
                  </wp:positionV>
                  <wp:extent cx="2295939" cy="3061252"/>
                  <wp:effectExtent l="0" t="0" r="9525" b="635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939" cy="3061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D6AD400" w14:textId="23121ABE" w:rsidR="00E14671" w:rsidRDefault="00F27227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C45C859" wp14:editId="166D474A">
                      <wp:simplePos x="0" y="0"/>
                      <wp:positionH relativeFrom="column">
                        <wp:posOffset>1296670</wp:posOffset>
                      </wp:positionH>
                      <wp:positionV relativeFrom="paragraph">
                        <wp:posOffset>206375</wp:posOffset>
                      </wp:positionV>
                      <wp:extent cx="1451113" cy="0"/>
                      <wp:effectExtent l="38100" t="76200" r="0" b="952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5111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AD678F" id="Straight Arrow Connector 4" o:spid="_x0000_s1026" type="#_x0000_t32" style="position:absolute;margin-left:102.1pt;margin-top:16.25pt;width:114.25pt;height:0;flip:x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6B2C58">
              <w:t xml:space="preserve">     </w:t>
            </w:r>
          </w:p>
          <w:p w14:paraId="3584A925" w14:textId="3FF0C826" w:rsidR="004E0B40" w:rsidRDefault="006B2C58" w:rsidP="004E0B40"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A36E1">
              <w:t xml:space="preserve"> </w:t>
            </w:r>
          </w:p>
          <w:p w14:paraId="347EEE32" w14:textId="6AB4B255" w:rsidR="00ED5E2C" w:rsidRPr="00ED5E2C" w:rsidRDefault="00ED5E2C" w:rsidP="00ED5E2C"/>
          <w:p w14:paraId="76D1432B" w14:textId="4C0C91FB" w:rsidR="00ED5E2C" w:rsidRPr="00ED5E2C" w:rsidRDefault="00F27227" w:rsidP="00ED5E2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1343950" wp14:editId="268123E0">
                      <wp:simplePos x="0" y="0"/>
                      <wp:positionH relativeFrom="column">
                        <wp:posOffset>2939530</wp:posOffset>
                      </wp:positionH>
                      <wp:positionV relativeFrom="paragraph">
                        <wp:posOffset>99522</wp:posOffset>
                      </wp:positionV>
                      <wp:extent cx="1424940" cy="1143000"/>
                      <wp:effectExtent l="0" t="0" r="22860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4940" cy="1143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A9BB40" w14:textId="4B0B7140" w:rsidR="00F27227" w:rsidRDefault="00F27227" w:rsidP="00F27227">
                                  <w:r>
                                    <w:t>Item: 25MM WEBBING</w:t>
                                  </w:r>
                                </w:p>
                                <w:p w14:paraId="618171B2" w14:textId="77777777" w:rsidR="00F27227" w:rsidRDefault="00F27227" w:rsidP="00F27227">
                                  <w:r>
                                    <w:t>Style Color: BLACK</w:t>
                                  </w:r>
                                </w:p>
                                <w:p w14:paraId="3DF3A5A3" w14:textId="0058604F" w:rsidR="00F27227" w:rsidRDefault="00F27227" w:rsidP="00F27227">
                                  <w:r>
                                    <w:t>RM Color: BLACK</w:t>
                                  </w:r>
                                </w:p>
                                <w:p w14:paraId="393C0EDD" w14:textId="77777777" w:rsidR="00BA38B3" w:rsidRDefault="00BA38B3" w:rsidP="00BA38B3">
                                  <w:r>
                                    <w:t>Style Color: TFP</w:t>
                                  </w:r>
                                </w:p>
                                <w:p w14:paraId="59735977" w14:textId="56C7058C" w:rsidR="00BA38B3" w:rsidRDefault="00BA38B3" w:rsidP="00F27227">
                                  <w:r>
                                    <w:t>RM Color: CBK</w:t>
                                  </w:r>
                                </w:p>
                                <w:p w14:paraId="47262E3D" w14:textId="77777777" w:rsidR="00F27227" w:rsidRDefault="00F27227" w:rsidP="00F27227"/>
                                <w:p w14:paraId="1EC8B3B4" w14:textId="77777777" w:rsidR="00F27227" w:rsidRDefault="00F27227" w:rsidP="00F272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343950" id="Text Box 2" o:spid="_x0000_s1030" type="#_x0000_t202" style="position:absolute;margin-left:231.45pt;margin-top:7.85pt;width:112.2pt;height:90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" fillcolor="white [3201]" strokeweight=".5pt">
                      <v:textbox>
                        <w:txbxContent>
                          <w:p w14:paraId="43A9BB40" w14:textId="4B0B7140" w:rsidR="00F27227" w:rsidRDefault="00F27227" w:rsidP="00F27227">
                            <w:r>
                              <w:t>Item: 25MM WEBBING</w:t>
                            </w:r>
                          </w:p>
                          <w:p w14:paraId="618171B2" w14:textId="77777777" w:rsidR="00F27227" w:rsidRDefault="00F27227" w:rsidP="00F27227">
                            <w:r>
                              <w:t>Style Color: BLACK</w:t>
                            </w:r>
                          </w:p>
                          <w:p w14:paraId="3DF3A5A3" w14:textId="0058604F" w:rsidR="00F27227" w:rsidRDefault="00F27227" w:rsidP="00F27227">
                            <w:r>
                              <w:t>RM Color: BLACK</w:t>
                            </w:r>
                          </w:p>
                          <w:p w14:paraId="393C0EDD" w14:textId="77777777" w:rsidR="00BA38B3" w:rsidRDefault="00BA38B3" w:rsidP="00BA38B3">
                            <w:r>
                              <w:t>Style Color: TFP</w:t>
                            </w:r>
                          </w:p>
                          <w:p w14:paraId="59735977" w14:textId="56C7058C" w:rsidR="00BA38B3" w:rsidRDefault="00BA38B3" w:rsidP="00F27227">
                            <w:r>
                              <w:t>RM Color: CBK</w:t>
                            </w:r>
                          </w:p>
                          <w:p w14:paraId="47262E3D" w14:textId="77777777" w:rsidR="00F27227" w:rsidRDefault="00F27227" w:rsidP="00F27227"/>
                          <w:p w14:paraId="1EC8B3B4" w14:textId="77777777" w:rsidR="00F27227" w:rsidRDefault="00F27227" w:rsidP="00F27227"/>
                        </w:txbxContent>
                      </v:textbox>
                    </v:shape>
                  </w:pict>
                </mc:Fallback>
              </mc:AlternateContent>
            </w:r>
            <w:r w:rsidR="00A65A5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D8AB8C2" wp14:editId="0998D4E4">
                      <wp:simplePos x="0" y="0"/>
                      <wp:positionH relativeFrom="column">
                        <wp:posOffset>1336620</wp:posOffset>
                      </wp:positionH>
                      <wp:positionV relativeFrom="paragraph">
                        <wp:posOffset>154940</wp:posOffset>
                      </wp:positionV>
                      <wp:extent cx="1639515" cy="168965"/>
                      <wp:effectExtent l="0" t="57150" r="18415" b="2159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639515" cy="16896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E4B072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9" o:spid="_x0000_s1026" type="#_x0000_t32" style="position:absolute;margin-left:105.25pt;margin-top:12.2pt;width:129.1pt;height:13.3pt;flip:x y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9935ABB" w14:textId="3996AD54" w:rsidR="00ED5E2C" w:rsidRPr="00ED5E2C" w:rsidRDefault="00A65A52" w:rsidP="00ED5E2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144744C" wp14:editId="404A0D63">
                      <wp:simplePos x="0" y="0"/>
                      <wp:positionH relativeFrom="column">
                        <wp:posOffset>1078202</wp:posOffset>
                      </wp:positionH>
                      <wp:positionV relativeFrom="paragraph">
                        <wp:posOffset>116260</wp:posOffset>
                      </wp:positionV>
                      <wp:extent cx="1897933" cy="834887"/>
                      <wp:effectExtent l="38100" t="0" r="26670" b="6096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7933" cy="83488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A8697B" id="Straight Arrow Connector 18" o:spid="_x0000_s1026" type="#_x0000_t32" style="position:absolute;margin-left:84.9pt;margin-top:9.15pt;width:149.45pt;height:65.75pt;flip:x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919C5F7" w14:textId="4BDDCE94" w:rsidR="00ED5E2C" w:rsidRPr="00ED5E2C" w:rsidRDefault="00ED5E2C" w:rsidP="00ED5E2C"/>
          <w:p w14:paraId="05ACF767" w14:textId="519C3D62" w:rsidR="00ED5E2C" w:rsidRPr="00ED5E2C" w:rsidRDefault="00ED5E2C" w:rsidP="00ED5E2C"/>
          <w:p w14:paraId="10465B42" w14:textId="7FB9BD08" w:rsidR="00ED5E2C" w:rsidRPr="00ED5E2C" w:rsidRDefault="00ED5E2C" w:rsidP="00ED5E2C"/>
          <w:p w14:paraId="68D930F1" w14:textId="3BA8F9F1" w:rsidR="00ED5E2C" w:rsidRPr="00ED5E2C" w:rsidRDefault="00ED5E2C" w:rsidP="00ED5E2C"/>
          <w:p w14:paraId="3EBC5403" w14:textId="4948D1B4" w:rsidR="00ED5E2C" w:rsidRPr="00ED5E2C" w:rsidRDefault="00BA38B3" w:rsidP="00ED5E2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69CBDA8" wp14:editId="00AB436F">
                      <wp:simplePos x="0" y="0"/>
                      <wp:positionH relativeFrom="column">
                        <wp:posOffset>2704003</wp:posOffset>
                      </wp:positionH>
                      <wp:positionV relativeFrom="paragraph">
                        <wp:posOffset>204470</wp:posOffset>
                      </wp:positionV>
                      <wp:extent cx="1323109" cy="1156335"/>
                      <wp:effectExtent l="0" t="0" r="10795" b="2476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109" cy="1156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3FD481A" w14:textId="57E2F84E" w:rsidR="00F27227" w:rsidRDefault="00F27227" w:rsidP="00F27227">
                                  <w:r>
                                    <w:t>Item: 500D CODURA</w:t>
                                  </w:r>
                                </w:p>
                                <w:p w14:paraId="16C3E6D6" w14:textId="77777777" w:rsidR="00F27227" w:rsidRDefault="00F27227" w:rsidP="00F27227">
                                  <w:r>
                                    <w:t>Style Color: BLACK</w:t>
                                  </w:r>
                                </w:p>
                                <w:p w14:paraId="747B6DF7" w14:textId="21F527D0" w:rsidR="00F27227" w:rsidRDefault="00F27227" w:rsidP="00F27227">
                                  <w:r>
                                    <w:t>RM Color: BLACK</w:t>
                                  </w:r>
                                </w:p>
                                <w:p w14:paraId="2A4C1A6B" w14:textId="77777777" w:rsidR="00BA38B3" w:rsidRDefault="00BA38B3" w:rsidP="00BA38B3">
                                  <w:r>
                                    <w:t>Style Color: TFP</w:t>
                                  </w:r>
                                </w:p>
                                <w:p w14:paraId="449E45F3" w14:textId="77777777" w:rsidR="00BA38B3" w:rsidRDefault="00BA38B3" w:rsidP="00BA38B3">
                                  <w:r>
                                    <w:t>RM Color: CBK</w:t>
                                  </w:r>
                                </w:p>
                                <w:p w14:paraId="55052250" w14:textId="77777777" w:rsidR="00BA38B3" w:rsidRDefault="00BA38B3" w:rsidP="00F27227"/>
                                <w:p w14:paraId="3E368ED9" w14:textId="77777777" w:rsidR="00F27227" w:rsidRDefault="00F27227" w:rsidP="00F27227"/>
                                <w:p w14:paraId="4E12E6E2" w14:textId="77777777" w:rsidR="00F27227" w:rsidRDefault="00F27227" w:rsidP="00F272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9CBDA8" id="Text Box 9" o:spid="_x0000_s1031" type="#_x0000_t202" style="position:absolute;margin-left:212.9pt;margin-top:16.1pt;width:104.2pt;height:91.0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" fillcolor="white [3201]" strokeweight=".5pt">
                      <v:textbox>
                        <w:txbxContent>
                          <w:p w14:paraId="33FD481A" w14:textId="57E2F84E" w:rsidR="00F27227" w:rsidRDefault="00F27227" w:rsidP="00F27227">
                            <w:r>
                              <w:t>Item: 500D CODURA</w:t>
                            </w:r>
                          </w:p>
                          <w:p w14:paraId="16C3E6D6" w14:textId="77777777" w:rsidR="00F27227" w:rsidRDefault="00F27227" w:rsidP="00F27227">
                            <w:r>
                              <w:t>Style Color: BLACK</w:t>
                            </w:r>
                          </w:p>
                          <w:p w14:paraId="747B6DF7" w14:textId="21F527D0" w:rsidR="00F27227" w:rsidRDefault="00F27227" w:rsidP="00F27227">
                            <w:r>
                              <w:t>RM Color: BLACK</w:t>
                            </w:r>
                          </w:p>
                          <w:p w14:paraId="2A4C1A6B" w14:textId="77777777" w:rsidR="00BA38B3" w:rsidRDefault="00BA38B3" w:rsidP="00BA38B3">
                            <w:r>
                              <w:t>Style Color: TFP</w:t>
                            </w:r>
                          </w:p>
                          <w:p w14:paraId="449E45F3" w14:textId="77777777" w:rsidR="00BA38B3" w:rsidRDefault="00BA38B3" w:rsidP="00BA38B3">
                            <w:r>
                              <w:t>RM Color: CBK</w:t>
                            </w:r>
                          </w:p>
                          <w:p w14:paraId="55052250" w14:textId="77777777" w:rsidR="00BA38B3" w:rsidRDefault="00BA38B3" w:rsidP="00F27227"/>
                          <w:p w14:paraId="3E368ED9" w14:textId="77777777" w:rsidR="00F27227" w:rsidRDefault="00F27227" w:rsidP="00F27227"/>
                          <w:p w14:paraId="4E12E6E2" w14:textId="77777777" w:rsidR="00F27227" w:rsidRDefault="00F27227" w:rsidP="00F27227"/>
                        </w:txbxContent>
                      </v:textbox>
                    </v:shape>
                  </w:pict>
                </mc:Fallback>
              </mc:AlternateContent>
            </w:r>
          </w:p>
          <w:p w14:paraId="61B5FA8B" w14:textId="0750FEBA" w:rsidR="00ED5E2C" w:rsidRPr="00ED5E2C" w:rsidRDefault="00ED5E2C" w:rsidP="00ED5E2C"/>
          <w:p w14:paraId="0FCADBD4" w14:textId="30CBE8C1" w:rsidR="00ED5E2C" w:rsidRPr="00ED5E2C" w:rsidRDefault="00ED5E2C" w:rsidP="00ED5E2C"/>
          <w:p w14:paraId="23E6B49E" w14:textId="6F89BE10" w:rsidR="00ED5E2C" w:rsidRPr="00ED5E2C" w:rsidRDefault="00A65A52" w:rsidP="00ED5E2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F9E7E4F" wp14:editId="3AEB989A">
                      <wp:simplePos x="0" y="0"/>
                      <wp:positionH relativeFrom="column">
                        <wp:posOffset>1247168</wp:posOffset>
                      </wp:positionH>
                      <wp:positionV relativeFrom="paragraph">
                        <wp:posOffset>154692</wp:posOffset>
                      </wp:positionV>
                      <wp:extent cx="1451113" cy="0"/>
                      <wp:effectExtent l="38100" t="76200" r="0" b="952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5111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462F64" id="Straight Arrow Connector 20" o:spid="_x0000_s1026" type="#_x0000_t32" style="position:absolute;margin-left:98.2pt;margin-top:12.2pt;width:114.25pt;height:0;flip:x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16F6037" w14:textId="54FC595B" w:rsidR="00ED5E2C" w:rsidRPr="00ED5E2C" w:rsidRDefault="00ED5E2C" w:rsidP="00ED5E2C"/>
          <w:p w14:paraId="3A5BE9F3" w14:textId="409BEB23" w:rsidR="00ED5E2C" w:rsidRPr="00ED5E2C" w:rsidRDefault="00A65A52" w:rsidP="00ED5E2C">
            <w:r>
              <w:rPr>
                <w:noProof/>
              </w:rPr>
              <w:drawing>
                <wp:anchor distT="0" distB="0" distL="114300" distR="114300" simplePos="0" relativeHeight="251786240" behindDoc="0" locked="0" layoutInCell="1" allowOverlap="1" wp14:anchorId="30903F39" wp14:editId="49667455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21590</wp:posOffset>
                  </wp:positionV>
                  <wp:extent cx="1941195" cy="2296160"/>
                  <wp:effectExtent l="0" t="6032" r="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941195" cy="2296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E9488B6" w14:textId="1C85EECF" w:rsidR="00ED5E2C" w:rsidRPr="00ED5E2C" w:rsidRDefault="00ED5E2C" w:rsidP="00ED5E2C"/>
          <w:p w14:paraId="3FC49AEB" w14:textId="544EF5DC" w:rsidR="00ED5E2C" w:rsidRDefault="00ED5E2C" w:rsidP="00ED5E2C"/>
          <w:p w14:paraId="3B25C008" w14:textId="743ACAF7" w:rsidR="00ED5E2C" w:rsidRPr="00ED5E2C" w:rsidRDefault="00BA38B3" w:rsidP="00ED5E2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4F868750" wp14:editId="13689CAF">
                      <wp:simplePos x="0" y="0"/>
                      <wp:positionH relativeFrom="column">
                        <wp:posOffset>2746375</wp:posOffset>
                      </wp:positionH>
                      <wp:positionV relativeFrom="paragraph">
                        <wp:posOffset>58997</wp:posOffset>
                      </wp:positionV>
                      <wp:extent cx="1620520" cy="1170305"/>
                      <wp:effectExtent l="0" t="0" r="17780" b="1079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20520" cy="11703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5A1D3A4" w14:textId="258C9D17" w:rsidR="00F27227" w:rsidRDefault="00F27227" w:rsidP="00F27227">
                                  <w:r>
                                    <w:t>Item: 50MM WEBBING</w:t>
                                  </w:r>
                                  <w:r w:rsidR="00BA38B3">
                                    <w:t xml:space="preserve"> S/S</w:t>
                                  </w:r>
                                </w:p>
                                <w:p w14:paraId="0C411505" w14:textId="77777777" w:rsidR="00F27227" w:rsidRDefault="00F27227" w:rsidP="00F27227">
                                  <w:r>
                                    <w:t>Style Color: BLACK</w:t>
                                  </w:r>
                                </w:p>
                                <w:p w14:paraId="37D01D82" w14:textId="1412ED18" w:rsidR="00F27227" w:rsidRDefault="00F27227" w:rsidP="00F27227">
                                  <w:r>
                                    <w:t>RM Color: BLACK</w:t>
                                  </w:r>
                                </w:p>
                                <w:p w14:paraId="697C0813" w14:textId="77777777" w:rsidR="00BA38B3" w:rsidRDefault="00BA38B3" w:rsidP="00BA38B3">
                                  <w:r>
                                    <w:t>Style Color: TFP</w:t>
                                  </w:r>
                                </w:p>
                                <w:p w14:paraId="564EC141" w14:textId="03C4B26A" w:rsidR="00BA38B3" w:rsidRDefault="00BA38B3" w:rsidP="00BA38B3">
                                  <w:r>
                                    <w:t xml:space="preserve">RM Color: </w:t>
                                  </w:r>
                                  <w:r>
                                    <w:t>TFP S/S</w:t>
                                  </w:r>
                                </w:p>
                                <w:p w14:paraId="351E6100" w14:textId="77777777" w:rsidR="00BA38B3" w:rsidRDefault="00BA38B3" w:rsidP="00F27227"/>
                                <w:p w14:paraId="4608E303" w14:textId="77777777" w:rsidR="00F27227" w:rsidRDefault="00F27227" w:rsidP="00F27227"/>
                                <w:p w14:paraId="5DF9BB50" w14:textId="77777777" w:rsidR="00F27227" w:rsidRDefault="00F27227" w:rsidP="00F272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868750" id="Text Box 11" o:spid="_x0000_s1032" type="#_x0000_t202" style="position:absolute;margin-left:216.25pt;margin-top:4.65pt;width:127.6pt;height:92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" fillcolor="white [3201]" strokeweight=".5pt">
                      <v:textbox>
                        <w:txbxContent>
                          <w:p w14:paraId="65A1D3A4" w14:textId="258C9D17" w:rsidR="00F27227" w:rsidRDefault="00F27227" w:rsidP="00F27227">
                            <w:r>
                              <w:t>Item: 50MM WEBBING</w:t>
                            </w:r>
                            <w:r w:rsidR="00BA38B3">
                              <w:t xml:space="preserve"> S/S</w:t>
                            </w:r>
                          </w:p>
                          <w:p w14:paraId="0C411505" w14:textId="77777777" w:rsidR="00F27227" w:rsidRDefault="00F27227" w:rsidP="00F27227">
                            <w:r>
                              <w:t>Style Color: BLACK</w:t>
                            </w:r>
                          </w:p>
                          <w:p w14:paraId="37D01D82" w14:textId="1412ED18" w:rsidR="00F27227" w:rsidRDefault="00F27227" w:rsidP="00F27227">
                            <w:r>
                              <w:t>RM Color: BLACK</w:t>
                            </w:r>
                          </w:p>
                          <w:p w14:paraId="697C0813" w14:textId="77777777" w:rsidR="00BA38B3" w:rsidRDefault="00BA38B3" w:rsidP="00BA38B3">
                            <w:r>
                              <w:t>Style Color: TFP</w:t>
                            </w:r>
                          </w:p>
                          <w:p w14:paraId="564EC141" w14:textId="03C4B26A" w:rsidR="00BA38B3" w:rsidRDefault="00BA38B3" w:rsidP="00BA38B3">
                            <w:r>
                              <w:t xml:space="preserve">RM Color: </w:t>
                            </w:r>
                            <w:r>
                              <w:t>TFP S/S</w:t>
                            </w:r>
                          </w:p>
                          <w:p w14:paraId="351E6100" w14:textId="77777777" w:rsidR="00BA38B3" w:rsidRDefault="00BA38B3" w:rsidP="00F27227"/>
                          <w:p w14:paraId="4608E303" w14:textId="77777777" w:rsidR="00F27227" w:rsidRDefault="00F27227" w:rsidP="00F27227"/>
                          <w:p w14:paraId="5DF9BB50" w14:textId="77777777" w:rsidR="00F27227" w:rsidRDefault="00F27227" w:rsidP="00F27227"/>
                        </w:txbxContent>
                      </v:textbox>
                    </v:shape>
                  </w:pict>
                </mc:Fallback>
              </mc:AlternateContent>
            </w:r>
          </w:p>
          <w:p w14:paraId="13221C10" w14:textId="762E33B2" w:rsidR="00ED5E2C" w:rsidRPr="00ED5E2C" w:rsidRDefault="00ED5E2C" w:rsidP="00ED5E2C"/>
          <w:p w14:paraId="47E574AE" w14:textId="288B6970" w:rsidR="00ED5E2C" w:rsidRDefault="00ED5E2C" w:rsidP="00ED5E2C"/>
          <w:p w14:paraId="6AA1A3A9" w14:textId="0A95C004" w:rsidR="00ED5E2C" w:rsidRDefault="00A65A52" w:rsidP="00ED5E2C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C41602C" wp14:editId="0533C890">
                      <wp:simplePos x="0" y="0"/>
                      <wp:positionH relativeFrom="column">
                        <wp:posOffset>1436011</wp:posOffset>
                      </wp:positionH>
                      <wp:positionV relativeFrom="paragraph">
                        <wp:posOffset>123549</wp:posOffset>
                      </wp:positionV>
                      <wp:extent cx="1381539" cy="0"/>
                      <wp:effectExtent l="38100" t="76200" r="0" b="9525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8153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341CFE" id="Straight Arrow Connector 22" o:spid="_x0000_s1026" type="#_x0000_t32" style="position:absolute;margin-left:113.05pt;margin-top:9.75pt;width:108.8pt;height:0;flip:x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3C87909" w14:textId="77777777" w:rsidR="00A65A52" w:rsidRPr="00A65A52" w:rsidRDefault="00A65A52" w:rsidP="00A65A52"/>
          <w:p w14:paraId="66322946" w14:textId="438457F2" w:rsidR="00A65A52" w:rsidRPr="00A65A52" w:rsidRDefault="00A65A52" w:rsidP="00A65A52"/>
          <w:p w14:paraId="463713D5" w14:textId="16D33308" w:rsidR="00A65A52" w:rsidRPr="00A65A52" w:rsidRDefault="00A65A52" w:rsidP="00A65A52"/>
          <w:p w14:paraId="1837825F" w14:textId="4E9E722F" w:rsidR="00A65A52" w:rsidRDefault="00A65A52" w:rsidP="00A65A52"/>
          <w:p w14:paraId="2A93A6BE" w14:textId="6EEF769F" w:rsidR="00A65A52" w:rsidRPr="00A65A52" w:rsidRDefault="00F27227" w:rsidP="00A65A5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8DB144F" wp14:editId="25381803">
                      <wp:simplePos x="0" y="0"/>
                      <wp:positionH relativeFrom="column">
                        <wp:posOffset>2495607</wp:posOffset>
                      </wp:positionH>
                      <wp:positionV relativeFrom="paragraph">
                        <wp:posOffset>892810</wp:posOffset>
                      </wp:positionV>
                      <wp:extent cx="1323109" cy="1177636"/>
                      <wp:effectExtent l="0" t="0" r="10795" b="2286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109" cy="117763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DA97F52" w14:textId="77777777" w:rsidR="00F27227" w:rsidRDefault="00F27227" w:rsidP="00F27227">
                                  <w:r>
                                    <w:t>Item: 500D CODURA</w:t>
                                  </w:r>
                                </w:p>
                                <w:p w14:paraId="0A863BEB" w14:textId="77777777" w:rsidR="00F27227" w:rsidRDefault="00F27227" w:rsidP="00F27227">
                                  <w:r>
                                    <w:t>Style Color: BLACK</w:t>
                                  </w:r>
                                </w:p>
                                <w:p w14:paraId="5AB552A7" w14:textId="32DF974C" w:rsidR="00F27227" w:rsidRDefault="00F27227" w:rsidP="00F27227">
                                  <w:r>
                                    <w:t>RM Color: BLACK</w:t>
                                  </w:r>
                                </w:p>
                                <w:p w14:paraId="11B48F7F" w14:textId="77777777" w:rsidR="00BA38B3" w:rsidRDefault="00BA38B3" w:rsidP="00BA38B3">
                                  <w:r>
                                    <w:t>Style Color: TFP</w:t>
                                  </w:r>
                                </w:p>
                                <w:p w14:paraId="46BC06EB" w14:textId="56F1BE45" w:rsidR="00BA38B3" w:rsidRDefault="00BA38B3" w:rsidP="00BA38B3">
                                  <w:r>
                                    <w:t>RM Color: TFP</w:t>
                                  </w:r>
                                </w:p>
                                <w:p w14:paraId="7930B7EA" w14:textId="77777777" w:rsidR="00F27227" w:rsidRDefault="00F27227" w:rsidP="00F27227"/>
                                <w:p w14:paraId="5D0C97BF" w14:textId="77777777" w:rsidR="00F27227" w:rsidRDefault="00F27227" w:rsidP="00F272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DB144F" id="Text Box 12" o:spid="_x0000_s1033" type="#_x0000_t202" style="position:absolute;margin-left:196.5pt;margin-top:70.3pt;width:104.2pt;height:92.7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" fillcolor="white [3201]" strokeweight=".5pt">
                      <v:textbox>
                        <w:txbxContent>
                          <w:p w14:paraId="1DA97F52" w14:textId="77777777" w:rsidR="00F27227" w:rsidRDefault="00F27227" w:rsidP="00F27227">
                            <w:r>
                              <w:t>Item: 500D CODURA</w:t>
                            </w:r>
                          </w:p>
                          <w:p w14:paraId="0A863BEB" w14:textId="77777777" w:rsidR="00F27227" w:rsidRDefault="00F27227" w:rsidP="00F27227">
                            <w:r>
                              <w:t>Style Color: BLACK</w:t>
                            </w:r>
                          </w:p>
                          <w:p w14:paraId="5AB552A7" w14:textId="32DF974C" w:rsidR="00F27227" w:rsidRDefault="00F27227" w:rsidP="00F27227">
                            <w:r>
                              <w:t>RM Color: BLACK</w:t>
                            </w:r>
                          </w:p>
                          <w:p w14:paraId="11B48F7F" w14:textId="77777777" w:rsidR="00BA38B3" w:rsidRDefault="00BA38B3" w:rsidP="00BA38B3">
                            <w:r>
                              <w:t>Style Color: TFP</w:t>
                            </w:r>
                          </w:p>
                          <w:p w14:paraId="46BC06EB" w14:textId="56F1BE45" w:rsidR="00BA38B3" w:rsidRDefault="00BA38B3" w:rsidP="00BA38B3">
                            <w:r>
                              <w:t>RM Color: TFP</w:t>
                            </w:r>
                          </w:p>
                          <w:p w14:paraId="7930B7EA" w14:textId="77777777" w:rsidR="00F27227" w:rsidRDefault="00F27227" w:rsidP="00F27227"/>
                          <w:p w14:paraId="5D0C97BF" w14:textId="77777777" w:rsidR="00F27227" w:rsidRDefault="00F27227" w:rsidP="00F27227"/>
                        </w:txbxContent>
                      </v:textbox>
                    </v:shape>
                  </w:pict>
                </mc:Fallback>
              </mc:AlternateContent>
            </w:r>
            <w:r w:rsidR="00A65A5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5A8AF9F" wp14:editId="73A6ABD1">
                      <wp:simplePos x="0" y="0"/>
                      <wp:positionH relativeFrom="column">
                        <wp:posOffset>1434355</wp:posOffset>
                      </wp:positionH>
                      <wp:positionV relativeFrom="paragraph">
                        <wp:posOffset>1497219</wp:posOffset>
                      </wp:positionV>
                      <wp:extent cx="1075082" cy="45719"/>
                      <wp:effectExtent l="19050" t="76200" r="10795" b="50165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75082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778F70" id="Straight Arrow Connector 25" o:spid="_x0000_s1026" type="#_x0000_t32" style="position:absolute;margin-left:112.95pt;margin-top:117.9pt;width:84.65pt;height:3.6pt;flip:x 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A65A52">
              <w:rPr>
                <w:noProof/>
              </w:rPr>
              <w:drawing>
                <wp:anchor distT="0" distB="0" distL="114300" distR="114300" simplePos="0" relativeHeight="251788288" behindDoc="0" locked="0" layoutInCell="1" allowOverlap="1" wp14:anchorId="37B82C68" wp14:editId="7C3FADC1">
                  <wp:simplePos x="0" y="0"/>
                  <wp:positionH relativeFrom="column">
                    <wp:posOffset>302398</wp:posOffset>
                  </wp:positionH>
                  <wp:positionV relativeFrom="paragraph">
                    <wp:posOffset>98701</wp:posOffset>
                  </wp:positionV>
                  <wp:extent cx="1721955" cy="2295939"/>
                  <wp:effectExtent l="0" t="0" r="0" b="0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1955" cy="2295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3FD11DF" w14:textId="0696C411" w:rsidR="00CE6C76" w:rsidRDefault="00CE6C76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E14671" w:rsidRPr="00DE4BCC" w14:paraId="6FA3F6E0" w14:textId="77777777" w:rsidTr="00532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4F75A767" w14:textId="77777777" w:rsidR="00E14671" w:rsidRPr="00DE4BCC" w:rsidRDefault="00E14671" w:rsidP="00532A38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E14671" w:rsidRPr="00DE4BCC" w14:paraId="3135DDC2" w14:textId="77777777" w:rsidTr="00BA38B3">
        <w:trPr>
          <w:trHeight w:val="9953"/>
        </w:trPr>
        <w:tc>
          <w:tcPr>
            <w:tcW w:w="5000" w:type="pct"/>
          </w:tcPr>
          <w:p w14:paraId="210BB4F5" w14:textId="15A159D1" w:rsidR="00E14671" w:rsidRDefault="00A65A52" w:rsidP="00E14671">
            <w:r>
              <w:rPr>
                <w:noProof/>
              </w:rPr>
              <w:drawing>
                <wp:anchor distT="0" distB="0" distL="114300" distR="114300" simplePos="0" relativeHeight="251792384" behindDoc="0" locked="0" layoutInCell="1" allowOverlap="1" wp14:anchorId="52316735" wp14:editId="046FB0C4">
                  <wp:simplePos x="0" y="0"/>
                  <wp:positionH relativeFrom="column">
                    <wp:posOffset>127663</wp:posOffset>
                  </wp:positionH>
                  <wp:positionV relativeFrom="paragraph">
                    <wp:posOffset>226557</wp:posOffset>
                  </wp:positionV>
                  <wp:extent cx="2587390" cy="2643505"/>
                  <wp:effectExtent l="0" t="0" r="3810" b="444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7390" cy="2643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B1AF59" w14:textId="340838BA" w:rsidR="00E14671" w:rsidRDefault="00F27227" w:rsidP="00532A3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31A96EC" wp14:editId="4013D3E9">
                      <wp:simplePos x="0" y="0"/>
                      <wp:positionH relativeFrom="column">
                        <wp:posOffset>3029585</wp:posOffset>
                      </wp:positionH>
                      <wp:positionV relativeFrom="paragraph">
                        <wp:posOffset>140566</wp:posOffset>
                      </wp:positionV>
                      <wp:extent cx="1424940" cy="1177636"/>
                      <wp:effectExtent l="0" t="0" r="22860" b="22860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4940" cy="117763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F2DEFEF" w14:textId="7B2A5A96" w:rsidR="00F27227" w:rsidRDefault="00F27227" w:rsidP="00F27227">
                                  <w:r>
                                    <w:t>Item: GRIP FABRIC</w:t>
                                  </w:r>
                                </w:p>
                                <w:p w14:paraId="53B5797F" w14:textId="77777777" w:rsidR="00BA38B3" w:rsidRDefault="00BA38B3" w:rsidP="00BA38B3">
                                  <w:r>
                                    <w:t>Style Color: BLACK</w:t>
                                  </w:r>
                                </w:p>
                                <w:p w14:paraId="7402CD88" w14:textId="77777777" w:rsidR="00BA38B3" w:rsidRDefault="00BA38B3" w:rsidP="00BA38B3">
                                  <w:r>
                                    <w:t>RM Color: BLACK</w:t>
                                  </w:r>
                                </w:p>
                                <w:p w14:paraId="2A93D6CA" w14:textId="77777777" w:rsidR="00BA38B3" w:rsidRDefault="00BA38B3" w:rsidP="00BA38B3">
                                  <w:r>
                                    <w:t>Style Color: TFP</w:t>
                                  </w:r>
                                </w:p>
                                <w:p w14:paraId="04A3CAF1" w14:textId="05C5ACA7" w:rsidR="00BA38B3" w:rsidRDefault="00BA38B3" w:rsidP="00BA38B3">
                                  <w:r>
                                    <w:t xml:space="preserve">RM Color: </w:t>
                                  </w:r>
                                  <w:r>
                                    <w:t>CBK</w:t>
                                  </w:r>
                                </w:p>
                                <w:p w14:paraId="31A84E9A" w14:textId="77777777" w:rsidR="00F27227" w:rsidRDefault="00F27227" w:rsidP="00F27227"/>
                                <w:p w14:paraId="20DC3F84" w14:textId="77777777" w:rsidR="00F27227" w:rsidRDefault="00F27227" w:rsidP="00F272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1A96EC" id="Text Box 29" o:spid="_x0000_s1034" type="#_x0000_t202" style="position:absolute;margin-left:238.55pt;margin-top:11.05pt;width:112.2pt;height:92.7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" fillcolor="white [3201]" strokeweight=".5pt">
                      <v:textbox>
                        <w:txbxContent>
                          <w:p w14:paraId="0F2DEFEF" w14:textId="7B2A5A96" w:rsidR="00F27227" w:rsidRDefault="00F27227" w:rsidP="00F27227">
                            <w:r>
                              <w:t>Item: GRIP FABRIC</w:t>
                            </w:r>
                          </w:p>
                          <w:p w14:paraId="53B5797F" w14:textId="77777777" w:rsidR="00BA38B3" w:rsidRDefault="00BA38B3" w:rsidP="00BA38B3">
                            <w:r>
                              <w:t>Style Color: BLACK</w:t>
                            </w:r>
                          </w:p>
                          <w:p w14:paraId="7402CD88" w14:textId="77777777" w:rsidR="00BA38B3" w:rsidRDefault="00BA38B3" w:rsidP="00BA38B3">
                            <w:r>
                              <w:t>RM Color: BLACK</w:t>
                            </w:r>
                          </w:p>
                          <w:p w14:paraId="2A93D6CA" w14:textId="77777777" w:rsidR="00BA38B3" w:rsidRDefault="00BA38B3" w:rsidP="00BA38B3">
                            <w:r>
                              <w:t>Style Color: TFP</w:t>
                            </w:r>
                          </w:p>
                          <w:p w14:paraId="04A3CAF1" w14:textId="05C5ACA7" w:rsidR="00BA38B3" w:rsidRDefault="00BA38B3" w:rsidP="00BA38B3">
                            <w:r>
                              <w:t xml:space="preserve">RM Color: </w:t>
                            </w:r>
                            <w:r>
                              <w:t>CBK</w:t>
                            </w:r>
                          </w:p>
                          <w:p w14:paraId="31A84E9A" w14:textId="77777777" w:rsidR="00F27227" w:rsidRDefault="00F27227" w:rsidP="00F27227"/>
                          <w:p w14:paraId="20DC3F84" w14:textId="77777777" w:rsidR="00F27227" w:rsidRDefault="00F27227" w:rsidP="00F27227"/>
                        </w:txbxContent>
                      </v:textbox>
                    </v:shape>
                  </w:pict>
                </mc:Fallback>
              </mc:AlternateContent>
            </w:r>
          </w:p>
          <w:p w14:paraId="44A0B070" w14:textId="37F0A0E8" w:rsidR="00E14671" w:rsidRDefault="00E14671" w:rsidP="00532A38">
            <w:r>
              <w:t xml:space="preserve">     </w:t>
            </w:r>
          </w:p>
          <w:p w14:paraId="453CAF9E" w14:textId="5A7460D3" w:rsidR="00E14671" w:rsidRDefault="00A65A52" w:rsidP="00532A3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7B169D7" wp14:editId="2716EBC3">
                      <wp:simplePos x="0" y="0"/>
                      <wp:positionH relativeFrom="column">
                        <wp:posOffset>1505585</wp:posOffset>
                      </wp:positionH>
                      <wp:positionV relativeFrom="paragraph">
                        <wp:posOffset>193620</wp:posOffset>
                      </wp:positionV>
                      <wp:extent cx="1600200" cy="59635"/>
                      <wp:effectExtent l="38100" t="19050" r="19050" b="93345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00200" cy="596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769D7E" id="Straight Arrow Connector 27" o:spid="_x0000_s1026" type="#_x0000_t32" style="position:absolute;margin-left:118.55pt;margin-top:15.25pt;width:126pt;height:4.7pt;flip:x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E14671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2EEF9B7E" w14:textId="0625A290" w:rsidR="00B51D7A" w:rsidRPr="00B51D7A" w:rsidRDefault="00B51D7A" w:rsidP="00B51D7A"/>
          <w:p w14:paraId="0C904228" w14:textId="57174D95" w:rsidR="00B51D7A" w:rsidRPr="00B51D7A" w:rsidRDefault="00B51D7A" w:rsidP="00B51D7A"/>
          <w:p w14:paraId="51D48AD2" w14:textId="2BFE1F57" w:rsidR="00B51D7A" w:rsidRPr="00B51D7A" w:rsidRDefault="00B51D7A" w:rsidP="00B51D7A"/>
          <w:p w14:paraId="31BA5DE4" w14:textId="4F050EFE" w:rsidR="00B51D7A" w:rsidRPr="00B51D7A" w:rsidRDefault="00BA38B3" w:rsidP="00B51D7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70E0BC2" wp14:editId="5CAA0682">
                      <wp:simplePos x="0" y="0"/>
                      <wp:positionH relativeFrom="column">
                        <wp:posOffset>1682229</wp:posOffset>
                      </wp:positionH>
                      <wp:positionV relativeFrom="paragraph">
                        <wp:posOffset>106968</wp:posOffset>
                      </wp:positionV>
                      <wp:extent cx="1472046" cy="630381"/>
                      <wp:effectExtent l="38100" t="38100" r="13970" b="3683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72046" cy="63038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E8E554" id="Straight Arrow Connector 32" o:spid="_x0000_s1026" type="#_x0000_t32" style="position:absolute;margin-left:132.45pt;margin-top:8.4pt;width:115.9pt;height:49.65pt;flip:x y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6BB79BC" w14:textId="16FE1167" w:rsidR="00B51D7A" w:rsidRPr="00B51D7A" w:rsidRDefault="00B51D7A" w:rsidP="00B51D7A"/>
          <w:p w14:paraId="7E0A1E7B" w14:textId="6A2A5C35" w:rsidR="00B51D7A" w:rsidRPr="00B51D7A" w:rsidRDefault="00BA38B3" w:rsidP="00B51D7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3CD0F68E" wp14:editId="25D73207">
                      <wp:simplePos x="0" y="0"/>
                      <wp:positionH relativeFrom="column">
                        <wp:posOffset>3139959</wp:posOffset>
                      </wp:positionH>
                      <wp:positionV relativeFrom="paragraph">
                        <wp:posOffset>31000</wp:posOffset>
                      </wp:positionV>
                      <wp:extent cx="1424940" cy="1143000"/>
                      <wp:effectExtent l="0" t="0" r="22860" b="1905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4940" cy="1143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B27D53" w14:textId="77777777" w:rsidR="00F27227" w:rsidRDefault="00F27227" w:rsidP="00F27227">
                                  <w:r>
                                    <w:t>Item: B 52 SQUADRON</w:t>
                                  </w:r>
                                </w:p>
                                <w:p w14:paraId="28750F0D" w14:textId="77777777" w:rsidR="00BA38B3" w:rsidRDefault="00BA38B3" w:rsidP="00BA38B3">
                                  <w:r>
                                    <w:t>Style Color: BLACK</w:t>
                                  </w:r>
                                </w:p>
                                <w:p w14:paraId="2DCF1C46" w14:textId="77777777" w:rsidR="00BA38B3" w:rsidRDefault="00BA38B3" w:rsidP="00BA38B3">
                                  <w:r>
                                    <w:t>RM Color: BLACK</w:t>
                                  </w:r>
                                </w:p>
                                <w:p w14:paraId="7D7C65E5" w14:textId="77777777" w:rsidR="00BA38B3" w:rsidRDefault="00BA38B3" w:rsidP="00BA38B3">
                                  <w:r>
                                    <w:t>Style Color: TFP</w:t>
                                  </w:r>
                                </w:p>
                                <w:p w14:paraId="285DF270" w14:textId="77777777" w:rsidR="00BA38B3" w:rsidRDefault="00BA38B3" w:rsidP="00BA38B3">
                                  <w:r>
                                    <w:t>RM Color: TFP</w:t>
                                  </w:r>
                                </w:p>
                                <w:p w14:paraId="46EE0589" w14:textId="77777777" w:rsidR="00F27227" w:rsidRDefault="00F27227" w:rsidP="00F27227"/>
                                <w:p w14:paraId="34572832" w14:textId="77777777" w:rsidR="00F27227" w:rsidRDefault="00F27227" w:rsidP="00F272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D0F68E" id="Text Box 16" o:spid="_x0000_s1035" type="#_x0000_t202" style="position:absolute;margin-left:247.25pt;margin-top:2.45pt;width:112.2pt;height:90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" fillcolor="white [3201]" strokeweight=".5pt">
                      <v:textbox>
                        <w:txbxContent>
                          <w:p w14:paraId="6DB27D53" w14:textId="77777777" w:rsidR="00F27227" w:rsidRDefault="00F27227" w:rsidP="00F27227">
                            <w:r>
                              <w:t>Item: B 52 SQUADRON</w:t>
                            </w:r>
                          </w:p>
                          <w:p w14:paraId="28750F0D" w14:textId="77777777" w:rsidR="00BA38B3" w:rsidRDefault="00BA38B3" w:rsidP="00BA38B3">
                            <w:r>
                              <w:t>Style Color: BLACK</w:t>
                            </w:r>
                          </w:p>
                          <w:p w14:paraId="2DCF1C46" w14:textId="77777777" w:rsidR="00BA38B3" w:rsidRDefault="00BA38B3" w:rsidP="00BA38B3">
                            <w:r>
                              <w:t>RM Color: BLACK</w:t>
                            </w:r>
                          </w:p>
                          <w:p w14:paraId="7D7C65E5" w14:textId="77777777" w:rsidR="00BA38B3" w:rsidRDefault="00BA38B3" w:rsidP="00BA38B3">
                            <w:r>
                              <w:t>Style Color: TFP</w:t>
                            </w:r>
                          </w:p>
                          <w:p w14:paraId="285DF270" w14:textId="77777777" w:rsidR="00BA38B3" w:rsidRDefault="00BA38B3" w:rsidP="00BA38B3">
                            <w:r>
                              <w:t>RM Color: TFP</w:t>
                            </w:r>
                          </w:p>
                          <w:p w14:paraId="46EE0589" w14:textId="77777777" w:rsidR="00F27227" w:rsidRDefault="00F27227" w:rsidP="00F27227"/>
                          <w:p w14:paraId="34572832" w14:textId="77777777" w:rsidR="00F27227" w:rsidRDefault="00F27227" w:rsidP="00F27227"/>
                        </w:txbxContent>
                      </v:textbox>
                    </v:shape>
                  </w:pict>
                </mc:Fallback>
              </mc:AlternateContent>
            </w:r>
          </w:p>
          <w:p w14:paraId="71D9E534" w14:textId="259D317E" w:rsidR="00B51D7A" w:rsidRPr="00B51D7A" w:rsidRDefault="00B51D7A" w:rsidP="00B51D7A"/>
          <w:p w14:paraId="23FD2105" w14:textId="6D065ADF" w:rsidR="00B51D7A" w:rsidRPr="00B51D7A" w:rsidRDefault="00B51D7A" w:rsidP="00B51D7A"/>
          <w:p w14:paraId="30765B6D" w14:textId="249AB770" w:rsidR="00B51D7A" w:rsidRPr="00B51D7A" w:rsidRDefault="00B51D7A" w:rsidP="00B51D7A"/>
          <w:p w14:paraId="1D4F7A8B" w14:textId="4C1C32C6" w:rsidR="00B51D7A" w:rsidRDefault="00B51D7A" w:rsidP="00B51D7A"/>
          <w:p w14:paraId="27C60CEA" w14:textId="5A5F1359" w:rsidR="00B51D7A" w:rsidRPr="00B51D7A" w:rsidRDefault="00A65A52" w:rsidP="00B51D7A">
            <w:r>
              <w:rPr>
                <w:noProof/>
              </w:rPr>
              <w:drawing>
                <wp:anchor distT="0" distB="0" distL="114300" distR="114300" simplePos="0" relativeHeight="251795456" behindDoc="0" locked="0" layoutInCell="1" allowOverlap="1" wp14:anchorId="1C2F389E" wp14:editId="278EC9B3">
                  <wp:simplePos x="0" y="0"/>
                  <wp:positionH relativeFrom="column">
                    <wp:posOffset>123659</wp:posOffset>
                  </wp:positionH>
                  <wp:positionV relativeFrom="paragraph">
                    <wp:posOffset>56156</wp:posOffset>
                  </wp:positionV>
                  <wp:extent cx="2515774" cy="2812774"/>
                  <wp:effectExtent l="0" t="0" r="0" b="6985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33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5774" cy="2812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9DA0FC" w14:textId="745FA6A2" w:rsidR="00B51D7A" w:rsidRPr="00B51D7A" w:rsidRDefault="00BA38B3" w:rsidP="00B51D7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55F51CCD" wp14:editId="6054D061">
                      <wp:simplePos x="0" y="0"/>
                      <wp:positionH relativeFrom="column">
                        <wp:posOffset>2926080</wp:posOffset>
                      </wp:positionH>
                      <wp:positionV relativeFrom="paragraph">
                        <wp:posOffset>856384</wp:posOffset>
                      </wp:positionV>
                      <wp:extent cx="1691640" cy="1149928"/>
                      <wp:effectExtent l="0" t="0" r="22860" b="12700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1640" cy="1149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F1DCD5B" w14:textId="25725A44" w:rsidR="00F27227" w:rsidRDefault="00F27227" w:rsidP="00F27227">
                                  <w:r>
                                    <w:t>Item: VELCRO LOOP 50MM</w:t>
                                  </w:r>
                                </w:p>
                                <w:p w14:paraId="793139C6" w14:textId="77777777" w:rsidR="00BA38B3" w:rsidRDefault="00BA38B3" w:rsidP="00BA38B3">
                                  <w:r>
                                    <w:t>Style Color: BLACK</w:t>
                                  </w:r>
                                </w:p>
                                <w:p w14:paraId="70826999" w14:textId="77777777" w:rsidR="00BA38B3" w:rsidRDefault="00BA38B3" w:rsidP="00BA38B3">
                                  <w:r>
                                    <w:t>RM Color: BLACK</w:t>
                                  </w:r>
                                </w:p>
                                <w:p w14:paraId="5619F869" w14:textId="77777777" w:rsidR="00BA38B3" w:rsidRDefault="00BA38B3" w:rsidP="00BA38B3">
                                  <w:r>
                                    <w:t>Style Color: TFP</w:t>
                                  </w:r>
                                </w:p>
                                <w:p w14:paraId="3D5BA84A" w14:textId="2D862FFC" w:rsidR="00BA38B3" w:rsidRDefault="00BA38B3" w:rsidP="00BA38B3">
                                  <w:r>
                                    <w:t xml:space="preserve">RM Color: </w:t>
                                  </w:r>
                                  <w:r>
                                    <w:t>CBK</w:t>
                                  </w:r>
                                </w:p>
                                <w:p w14:paraId="0ABC2D52" w14:textId="77777777" w:rsidR="00F27227" w:rsidRDefault="00F27227" w:rsidP="00F27227"/>
                                <w:p w14:paraId="70236399" w14:textId="77777777" w:rsidR="00F27227" w:rsidRDefault="00F27227" w:rsidP="00F272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F51CCD" id="Text Box 34" o:spid="_x0000_s1036" type="#_x0000_t202" style="position:absolute;margin-left:230.4pt;margin-top:67.45pt;width:133.2pt;height:90.5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" fillcolor="white [3201]" strokeweight=".5pt">
                      <v:textbox>
                        <w:txbxContent>
                          <w:p w14:paraId="6F1DCD5B" w14:textId="25725A44" w:rsidR="00F27227" w:rsidRDefault="00F27227" w:rsidP="00F27227">
                            <w:r>
                              <w:t>Item: VELCRO LOOP 50MM</w:t>
                            </w:r>
                          </w:p>
                          <w:p w14:paraId="793139C6" w14:textId="77777777" w:rsidR="00BA38B3" w:rsidRDefault="00BA38B3" w:rsidP="00BA38B3">
                            <w:r>
                              <w:t>Style Color: BLACK</w:t>
                            </w:r>
                          </w:p>
                          <w:p w14:paraId="70826999" w14:textId="77777777" w:rsidR="00BA38B3" w:rsidRDefault="00BA38B3" w:rsidP="00BA38B3">
                            <w:r>
                              <w:t>RM Color: BLACK</w:t>
                            </w:r>
                          </w:p>
                          <w:p w14:paraId="5619F869" w14:textId="77777777" w:rsidR="00BA38B3" w:rsidRDefault="00BA38B3" w:rsidP="00BA38B3">
                            <w:r>
                              <w:t>Style Color: TFP</w:t>
                            </w:r>
                          </w:p>
                          <w:p w14:paraId="3D5BA84A" w14:textId="2D862FFC" w:rsidR="00BA38B3" w:rsidRDefault="00BA38B3" w:rsidP="00BA38B3">
                            <w:r>
                              <w:t xml:space="preserve">RM Color: </w:t>
                            </w:r>
                            <w:r>
                              <w:t>CBK</w:t>
                            </w:r>
                          </w:p>
                          <w:p w14:paraId="0ABC2D52" w14:textId="77777777" w:rsidR="00F27227" w:rsidRDefault="00F27227" w:rsidP="00F27227"/>
                          <w:p w14:paraId="70236399" w14:textId="77777777" w:rsidR="00F27227" w:rsidRDefault="00F27227" w:rsidP="00F27227"/>
                        </w:txbxContent>
                      </v:textbox>
                    </v:shape>
                  </w:pict>
                </mc:Fallback>
              </mc:AlternateContent>
            </w:r>
            <w:r w:rsidR="00F272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4659FDC" wp14:editId="480E67AA">
                      <wp:simplePos x="0" y="0"/>
                      <wp:positionH relativeFrom="column">
                        <wp:posOffset>1505585</wp:posOffset>
                      </wp:positionH>
                      <wp:positionV relativeFrom="paragraph">
                        <wp:posOffset>1231265</wp:posOffset>
                      </wp:positionV>
                      <wp:extent cx="1417320" cy="60325"/>
                      <wp:effectExtent l="38100" t="19050" r="11430" b="92075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17320" cy="603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3A6DC4" id="Straight Arrow Connector 35" o:spid="_x0000_s1026" type="#_x0000_t32" style="position:absolute;margin-left:118.55pt;margin-top:96.95pt;width:111.6pt;height:4.75pt;flip:x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65DFFB76" w14:textId="08DC6205" w:rsidR="00E14671" w:rsidRDefault="00E14671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FE7E68" w:rsidRPr="00DE4BCC" w14:paraId="0CDD7F64" w14:textId="77777777" w:rsidTr="00E022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38DCE22C" w14:textId="77777777" w:rsidR="00FE7E68" w:rsidRPr="00DE4BCC" w:rsidRDefault="00FE7E68" w:rsidP="00E02251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FE7E68" w:rsidRPr="00DE4BCC" w14:paraId="3F864A48" w14:textId="77777777" w:rsidTr="00A45BEB">
        <w:trPr>
          <w:trHeight w:val="11033"/>
        </w:trPr>
        <w:tc>
          <w:tcPr>
            <w:tcW w:w="5000" w:type="pct"/>
          </w:tcPr>
          <w:p w14:paraId="678B2DCA" w14:textId="3987529E" w:rsidR="00FE7E68" w:rsidRDefault="0028727D" w:rsidP="00E02251">
            <w:r>
              <w:t xml:space="preserve">Measurement Points </w:t>
            </w:r>
          </w:p>
          <w:p w14:paraId="39A93846" w14:textId="53D3DFD5" w:rsidR="0028727D" w:rsidRDefault="009C5575" w:rsidP="0028727D">
            <w:r>
              <w:rPr>
                <w:noProof/>
              </w:rPr>
              <w:drawing>
                <wp:anchor distT="0" distB="0" distL="114300" distR="114300" simplePos="0" relativeHeight="251767808" behindDoc="0" locked="0" layoutInCell="1" allowOverlap="1" wp14:anchorId="25EBE076" wp14:editId="308DE3D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99474</wp:posOffset>
                  </wp:positionV>
                  <wp:extent cx="2580136" cy="2134677"/>
                  <wp:effectExtent l="0" t="0" r="0" b="0"/>
                  <wp:wrapNone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 68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0136" cy="2134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97504" behindDoc="0" locked="0" layoutInCell="1" allowOverlap="1" wp14:anchorId="0AE48D01" wp14:editId="073836B8">
                  <wp:simplePos x="0" y="0"/>
                  <wp:positionH relativeFrom="column">
                    <wp:posOffset>74322</wp:posOffset>
                  </wp:positionH>
                  <wp:positionV relativeFrom="paragraph">
                    <wp:posOffset>71893</wp:posOffset>
                  </wp:positionV>
                  <wp:extent cx="2286000" cy="3217246"/>
                  <wp:effectExtent l="0" t="0" r="0" b="2540"/>
                  <wp:wrapNone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3217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593FD08" w14:textId="1D0D99F6" w:rsidR="0028727D" w:rsidRPr="0028727D" w:rsidRDefault="0028727D" w:rsidP="0028727D"/>
          <w:p w14:paraId="4B626DEB" w14:textId="0C25C72C" w:rsidR="0028727D" w:rsidRPr="0028727D" w:rsidRDefault="0028727D" w:rsidP="0028727D"/>
          <w:p w14:paraId="4F02068F" w14:textId="14B3FCDA" w:rsidR="0028727D" w:rsidRPr="0028727D" w:rsidRDefault="0028727D" w:rsidP="0028727D"/>
          <w:p w14:paraId="10F0B83E" w14:textId="5E24E3F9" w:rsidR="0028727D" w:rsidRPr="0028727D" w:rsidRDefault="0028727D" w:rsidP="0028727D"/>
          <w:p w14:paraId="05D26A6E" w14:textId="1F2AC116" w:rsidR="0028727D" w:rsidRPr="0028727D" w:rsidRDefault="009C5575" w:rsidP="0028727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A46F507" wp14:editId="5AB3F849">
                      <wp:simplePos x="0" y="0"/>
                      <wp:positionH relativeFrom="column">
                        <wp:posOffset>3632200</wp:posOffset>
                      </wp:positionH>
                      <wp:positionV relativeFrom="paragraph">
                        <wp:posOffset>212725</wp:posOffset>
                      </wp:positionV>
                      <wp:extent cx="586105" cy="49530"/>
                      <wp:effectExtent l="0" t="57150" r="80645" b="83820"/>
                      <wp:wrapNone/>
                      <wp:docPr id="69" name="Straight Arrow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105" cy="4953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1F8461" id="Straight Arrow Connector 69" o:spid="_x0000_s1026" type="#_x0000_t32" style="position:absolute;margin-left:286pt;margin-top:16.75pt;width:46.15pt;height:3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" strokecolor="#d7230d [2409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4F753BE" wp14:editId="142F27CE">
                      <wp:simplePos x="0" y="0"/>
                      <wp:positionH relativeFrom="column">
                        <wp:posOffset>1123951</wp:posOffset>
                      </wp:positionH>
                      <wp:positionV relativeFrom="paragraph">
                        <wp:posOffset>135559</wp:posOffset>
                      </wp:positionV>
                      <wp:extent cx="45719" cy="1721126"/>
                      <wp:effectExtent l="76200" t="38100" r="69215" b="5080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72112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B09DD0" id="Straight Arrow Connector 44" o:spid="_x0000_s1026" type="#_x0000_t32" style="position:absolute;margin-left:88.5pt;margin-top:10.65pt;width:3.6pt;height:135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" strokecolor="#d7230d [2409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4A7963BD" w14:textId="023ED629" w:rsidR="0028727D" w:rsidRPr="0028727D" w:rsidRDefault="009C5575" w:rsidP="0028727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94A5329" wp14:editId="58657F28">
                      <wp:simplePos x="0" y="0"/>
                      <wp:positionH relativeFrom="column">
                        <wp:posOffset>3632200</wp:posOffset>
                      </wp:positionH>
                      <wp:positionV relativeFrom="paragraph">
                        <wp:posOffset>108309</wp:posOffset>
                      </wp:positionV>
                      <wp:extent cx="506592" cy="298174"/>
                      <wp:effectExtent l="0" t="0" r="27305" b="26035"/>
                      <wp:wrapNone/>
                      <wp:docPr id="70" name="Text Box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6592" cy="29817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C0BFBF5" w14:textId="4CE33011" w:rsidR="0028727D" w:rsidRDefault="0028727D">
                                  <w:r>
                                    <w:t xml:space="preserve">2.7cm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94A5329" id="Text Box 70" o:spid="_x0000_s1037" type="#_x0000_t202" style="position:absolute;margin-left:286pt;margin-top:8.55pt;width:39.9pt;height:23.5pt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" fillcolor="yellow" strokeweight=".5pt">
                      <v:textbox>
                        <w:txbxContent>
                          <w:p w14:paraId="3C0BFBF5" w14:textId="4CE33011" w:rsidR="0028727D" w:rsidRDefault="0028727D">
                            <w:r>
                              <w:t xml:space="preserve">2.7cm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EBB836" w14:textId="3560D258" w:rsidR="0028727D" w:rsidRPr="0028727D" w:rsidRDefault="0028727D" w:rsidP="0028727D"/>
          <w:p w14:paraId="1FCB6B7B" w14:textId="3C1DF41A" w:rsidR="0028727D" w:rsidRPr="0028727D" w:rsidRDefault="009C5575" w:rsidP="0028727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67C9CB7" wp14:editId="1E1A57C8">
                      <wp:simplePos x="0" y="0"/>
                      <wp:positionH relativeFrom="column">
                        <wp:posOffset>1256747</wp:posOffset>
                      </wp:positionH>
                      <wp:positionV relativeFrom="paragraph">
                        <wp:posOffset>80783</wp:posOffset>
                      </wp:positionV>
                      <wp:extent cx="606287" cy="288234"/>
                      <wp:effectExtent l="0" t="0" r="22860" b="17145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6287" cy="2882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4F2EE8" w14:textId="7A71139C" w:rsidR="009C5575" w:rsidRDefault="009C5575">
                                  <w:r>
                                    <w:t>10.5cm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67C9CB7" id="Text Box 45" o:spid="_x0000_s1038" type="#_x0000_t202" style="position:absolute;margin-left:98.95pt;margin-top:6.35pt;width:47.75pt;height:22.7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" fillcolor="yellow" strokeweight=".5pt">
                      <v:textbox>
                        <w:txbxContent>
                          <w:p w14:paraId="0D4F2EE8" w14:textId="7A71139C" w:rsidR="009C5575" w:rsidRDefault="009C5575">
                            <w:r>
                              <w:t>10.5cm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40BB42" w14:textId="230741CD" w:rsidR="0028727D" w:rsidRPr="0028727D" w:rsidRDefault="0028727D" w:rsidP="0028727D"/>
          <w:p w14:paraId="5D6E2F85" w14:textId="24D761C4" w:rsidR="0028727D" w:rsidRPr="0028727D" w:rsidRDefault="009C5575" w:rsidP="0028727D">
            <w:r>
              <w:rPr>
                <w:noProof/>
              </w:rPr>
              <w:drawing>
                <wp:anchor distT="0" distB="0" distL="114300" distR="114300" simplePos="0" relativeHeight="251800576" behindDoc="0" locked="0" layoutInCell="1" allowOverlap="1" wp14:anchorId="78D986CF" wp14:editId="07C22D27">
                  <wp:simplePos x="0" y="0"/>
                  <wp:positionH relativeFrom="column">
                    <wp:posOffset>3021165</wp:posOffset>
                  </wp:positionH>
                  <wp:positionV relativeFrom="paragraph">
                    <wp:posOffset>43526</wp:posOffset>
                  </wp:positionV>
                  <wp:extent cx="1933575" cy="2578100"/>
                  <wp:effectExtent l="1588" t="0" r="0" b="0"/>
                  <wp:wrapNone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933575" cy="257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B094660" w14:textId="55F3562E" w:rsidR="0028727D" w:rsidRPr="0028727D" w:rsidRDefault="0028727D" w:rsidP="0028727D"/>
          <w:p w14:paraId="4841EA50" w14:textId="34560E34" w:rsidR="0028727D" w:rsidRPr="0028727D" w:rsidRDefault="0028727D" w:rsidP="0028727D"/>
          <w:p w14:paraId="1E876713" w14:textId="1428A529" w:rsidR="0028727D" w:rsidRPr="0028727D" w:rsidRDefault="0028727D" w:rsidP="009C5575">
            <w:pPr>
              <w:jc w:val="center"/>
            </w:pPr>
          </w:p>
          <w:p w14:paraId="0A1A30ED" w14:textId="4977546D" w:rsidR="0028727D" w:rsidRPr="0028727D" w:rsidRDefault="0028727D" w:rsidP="00FD6A55">
            <w:pPr>
              <w:jc w:val="center"/>
            </w:pPr>
          </w:p>
          <w:p w14:paraId="3957727D" w14:textId="38B29759" w:rsidR="0028727D" w:rsidRPr="0028727D" w:rsidRDefault="0028727D" w:rsidP="0028727D"/>
          <w:p w14:paraId="44EDF50C" w14:textId="738CC0CF" w:rsidR="0028727D" w:rsidRPr="0028727D" w:rsidRDefault="00712B64" w:rsidP="0028727D">
            <w:r>
              <w:rPr>
                <w:noProof/>
              </w:rPr>
              <w:drawing>
                <wp:anchor distT="0" distB="0" distL="114300" distR="114300" simplePos="0" relativeHeight="251803648" behindDoc="0" locked="0" layoutInCell="1" allowOverlap="1" wp14:anchorId="39D079D1" wp14:editId="62E1D734">
                  <wp:simplePos x="0" y="0"/>
                  <wp:positionH relativeFrom="column">
                    <wp:posOffset>4804</wp:posOffset>
                  </wp:positionH>
                  <wp:positionV relativeFrom="paragraph">
                    <wp:posOffset>148507</wp:posOffset>
                  </wp:positionV>
                  <wp:extent cx="2355574" cy="3140765"/>
                  <wp:effectExtent l="0" t="0" r="6985" b="2540"/>
                  <wp:wrapNone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Picture 49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5574" cy="31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C55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4E5BDD6" wp14:editId="23A50B13">
                      <wp:simplePos x="0" y="0"/>
                      <wp:positionH relativeFrom="column">
                        <wp:posOffset>4377469</wp:posOffset>
                      </wp:positionH>
                      <wp:positionV relativeFrom="paragraph">
                        <wp:posOffset>218385</wp:posOffset>
                      </wp:positionV>
                      <wp:extent cx="0" cy="327992"/>
                      <wp:effectExtent l="76200" t="38100" r="57150" b="15240"/>
                      <wp:wrapNone/>
                      <wp:docPr id="48" name="Straight Arrow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2799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16A4F5" id="Straight Arrow Connector 48" o:spid="_x0000_s1026" type="#_x0000_t32" style="position:absolute;margin-left:344.7pt;margin-top:17.2pt;width:0;height:25.85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DDCE6BF" w14:textId="271F172A" w:rsidR="0028727D" w:rsidRDefault="0028727D" w:rsidP="0028727D"/>
          <w:p w14:paraId="75E4B083" w14:textId="6E2F6A57" w:rsidR="0028727D" w:rsidRPr="0028727D" w:rsidRDefault="009C5575" w:rsidP="0028727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22FCF29" wp14:editId="6BC0F287">
                      <wp:simplePos x="0" y="0"/>
                      <wp:positionH relativeFrom="column">
                        <wp:posOffset>3114040</wp:posOffset>
                      </wp:positionH>
                      <wp:positionV relativeFrom="paragraph">
                        <wp:posOffset>198120</wp:posOffset>
                      </wp:positionV>
                      <wp:extent cx="2052955" cy="287655"/>
                      <wp:effectExtent l="0" t="0" r="23495" b="17145"/>
                      <wp:wrapNone/>
                      <wp:docPr id="47" name="Text Box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52955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404B553" w14:textId="76927087" w:rsidR="009C5575" w:rsidRPr="009C5575" w:rsidRDefault="009C5575" w:rsidP="009C5575">
                                  <w:pPr>
                                    <w:rPr>
                                      <w:b/>
                                      <w:bCs/>
                                      <w:color w:val="auto"/>
                                    </w:rPr>
                                  </w:pPr>
                                  <w:r w:rsidRPr="009C5575">
                                    <w:rPr>
                                      <w:b/>
                                      <w:bCs/>
                                      <w:color w:val="auto"/>
                                    </w:rPr>
                                    <w:t>Laser Cut Opening 2mm Rounded</w:t>
                                  </w:r>
                                </w:p>
                                <w:p w14:paraId="63FAEF2E" w14:textId="77777777" w:rsidR="009C5575" w:rsidRPr="009C5575" w:rsidRDefault="009C5575">
                                  <w:pPr>
                                    <w:rPr>
                                      <w:color w:val="auto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2FCF29" id="Text Box 47" o:spid="_x0000_s1039" type="#_x0000_t202" style="position:absolute;margin-left:245.2pt;margin-top:15.6pt;width:161.65pt;height:22.6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" fillcolor="yellow" strokeweight=".5pt">
                      <v:textbox>
                        <w:txbxContent>
                          <w:p w14:paraId="3404B553" w14:textId="76927087" w:rsidR="009C5575" w:rsidRPr="009C5575" w:rsidRDefault="009C5575" w:rsidP="009C5575">
                            <w:pPr>
                              <w:rPr>
                                <w:b/>
                                <w:bCs/>
                                <w:color w:val="auto"/>
                              </w:rPr>
                            </w:pPr>
                            <w:r w:rsidRPr="009C5575">
                              <w:rPr>
                                <w:b/>
                                <w:bCs/>
                                <w:color w:val="auto"/>
                              </w:rPr>
                              <w:t>Laser Cut Opening 2mm Rounded</w:t>
                            </w:r>
                          </w:p>
                          <w:p w14:paraId="63FAEF2E" w14:textId="77777777" w:rsidR="009C5575" w:rsidRPr="009C5575" w:rsidRDefault="009C5575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C07DA3" w14:textId="7C4491E1" w:rsidR="0028727D" w:rsidRPr="0028727D" w:rsidRDefault="0028727D" w:rsidP="0028727D"/>
          <w:p w14:paraId="65A6A374" w14:textId="44160997" w:rsidR="0028727D" w:rsidRDefault="0028727D" w:rsidP="0028727D"/>
          <w:p w14:paraId="61B076F6" w14:textId="642A574B" w:rsidR="0028727D" w:rsidRDefault="00D81A11" w:rsidP="0028727D">
            <w:r>
              <w:rPr>
                <w:noProof/>
              </w:rPr>
              <w:drawing>
                <wp:anchor distT="0" distB="0" distL="114300" distR="114300" simplePos="0" relativeHeight="251806720" behindDoc="0" locked="0" layoutInCell="1" allowOverlap="1" wp14:anchorId="03C76F83" wp14:editId="3F351A4D">
                  <wp:simplePos x="0" y="0"/>
                  <wp:positionH relativeFrom="column">
                    <wp:posOffset>2698281</wp:posOffset>
                  </wp:positionH>
                  <wp:positionV relativeFrom="paragraph">
                    <wp:posOffset>174321</wp:posOffset>
                  </wp:positionV>
                  <wp:extent cx="2557669" cy="1918252"/>
                  <wp:effectExtent l="0" t="0" r="0" b="6350"/>
                  <wp:wrapNone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Picture 58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561577" cy="1921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52E5A60" w14:textId="22F6A13B" w:rsidR="00712B64" w:rsidRDefault="00712B64" w:rsidP="0028727D"/>
          <w:p w14:paraId="69750F46" w14:textId="27BA91C1" w:rsidR="00712B64" w:rsidRDefault="00712B64" w:rsidP="0028727D"/>
          <w:p w14:paraId="55B0B121" w14:textId="5AACEE5E" w:rsidR="00712B64" w:rsidRDefault="00712B64" w:rsidP="0028727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6756852" wp14:editId="38B5FC00">
                      <wp:simplePos x="0" y="0"/>
                      <wp:positionH relativeFrom="column">
                        <wp:posOffset>660759</wp:posOffset>
                      </wp:positionH>
                      <wp:positionV relativeFrom="paragraph">
                        <wp:posOffset>98038</wp:posOffset>
                      </wp:positionV>
                      <wp:extent cx="993913" cy="177745"/>
                      <wp:effectExtent l="0" t="19050" r="15875" b="13335"/>
                      <wp:wrapNone/>
                      <wp:docPr id="54" name="Arrow: Curved Up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3913" cy="177745"/>
                              </a:xfrm>
                              <a:prstGeom prst="curvedUp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80BCBB" id="_x0000_t104" coordsize="21600,21600" o:spt="104" adj="12960,19440,7200" path="ar0@22@3@21,,0@4@21@14@22@1@21@7@21@12@2l@13@2@8,0@11@2wa0@22@3@21@10@2@16@24@14@22@1@21@16@24@14,xewr@14@22@1@21@7@21@16@24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ellipse #2 height @4"/>
                        <v:f eqn="sum @4 @9 0"/>
                        <v:f eqn="sum @10 #1 width"/>
                        <v:f eqn="sum @7 @9 0"/>
                        <v:f eqn="sum @11 width #0"/>
                        <v:f eqn="sum @5 0 #0"/>
                        <v:f eqn="prod @14 1 2"/>
                        <v:f eqn="mid @4 @7"/>
                        <v:f eqn="sum #0 #1 width"/>
                        <v:f eqn="prod @17 1 2"/>
                        <v:f eqn="sum @16 0 @18"/>
                        <v:f eqn="val width"/>
                        <v:f eqn="val height"/>
                        <v:f eqn="sum 0 0 height"/>
                        <v:f eqn="sum @16 0 @4"/>
                        <v:f eqn="ellipse @23 @4 height"/>
                        <v:f eqn="sum @8 128 0"/>
                        <v:f eqn="prod @5 1 2"/>
                        <v:f eqn="sum @5 0 128"/>
                        <v:f eqn="sum #0 @16 @11"/>
                        <v:f eqn="sum width 0 #0"/>
                        <v:f eqn="prod @29 1 2"/>
                        <v:f eqn="prod height height 1"/>
                        <v:f eqn="prod #2 #2 1"/>
                        <v:f eqn="sum @31 0 @32"/>
                        <v:f eqn="sqrt @33"/>
                        <v:f eqn="sum @34 height 0"/>
                        <v:f eqn="prod width height @35"/>
                        <v:f eqn="sum @36 64 0"/>
                        <v:f eqn="prod #0 1 2"/>
                        <v:f eqn="ellipse @30 @38 height"/>
                        <v:f eqn="sum @39 0 64"/>
                        <v:f eqn="prod @4 1 2"/>
                        <v:f eqn="sum #1 0 @41"/>
                        <v:f eqn="prod height 4390 32768"/>
                        <v:f eqn="prod height 28378 32768"/>
                      </v:formulas>
                      <v:path o:extrusionok="f" o:connecttype="custom" o:connectlocs="@8,0;@11,@2;@15,0;@16,@21;@13,@2" o:connectangles="270,270,270,90,0" textboxrect="@41,@43,@42,@44"/>
                      <v:handles>
                        <v:h position="#0,topLeft" xrange="@37,@27"/>
                        <v:h position="#1,topLeft" xrange="@25,@20"/>
                        <v:h position="bottomRight,#2" yrange="0,@40"/>
                      </v:handles>
                      <o:complex v:ext="view"/>
                    </v:shapetype>
                    <v:shape id="Arrow: Curved Up 54" o:spid="_x0000_s1026" type="#_x0000_t104" style="position:absolute;margin-left:52.05pt;margin-top:7.7pt;width:78.25pt;height:14pt;z-index:251804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" adj="19669,21117,5400" fillcolor="#d7230d [2409]" strokecolor="#d7230d [2409]" strokeweight="1pt"/>
                  </w:pict>
                </mc:Fallback>
              </mc:AlternateContent>
            </w:r>
          </w:p>
          <w:p w14:paraId="624F1F18" w14:textId="1068C73E" w:rsidR="00712B64" w:rsidRDefault="00712B64" w:rsidP="0028727D"/>
          <w:p w14:paraId="1EB0621A" w14:textId="4EE50764" w:rsidR="00712B64" w:rsidRDefault="0087281A" w:rsidP="0028727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3595C5F" wp14:editId="5B854BF2">
                      <wp:simplePos x="0" y="0"/>
                      <wp:positionH relativeFrom="column">
                        <wp:posOffset>2848610</wp:posOffset>
                      </wp:positionH>
                      <wp:positionV relativeFrom="paragraph">
                        <wp:posOffset>189229</wp:posOffset>
                      </wp:positionV>
                      <wp:extent cx="1905000" cy="45719"/>
                      <wp:effectExtent l="19050" t="76200" r="95250" b="88265"/>
                      <wp:wrapNone/>
                      <wp:docPr id="60" name="Straight Arrow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0500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2ACAD6" id="Straight Arrow Connector 60" o:spid="_x0000_s1026" type="#_x0000_t32" style="position:absolute;margin-left:224.3pt;margin-top:14.9pt;width:150pt;height:3.6pt;flip:x y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" strokecolor="#d7230d [2409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712B64">
              <w:rPr>
                <w:noProof/>
              </w:rPr>
              <w:drawing>
                <wp:inline distT="0" distB="0" distL="0" distR="0" wp14:anchorId="0F480996" wp14:editId="0DC65066">
                  <wp:extent cx="142240" cy="189865"/>
                  <wp:effectExtent l="0" t="0" r="0" b="63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Picture 5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89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12B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033A22C7" wp14:editId="1D81229F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50276</wp:posOffset>
                      </wp:positionV>
                      <wp:extent cx="1818861" cy="288235"/>
                      <wp:effectExtent l="0" t="0" r="10160" b="17145"/>
                      <wp:wrapNone/>
                      <wp:docPr id="55" name="Text Box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18861" cy="288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C8F096E" w14:textId="6440936B" w:rsidR="00712B64" w:rsidRPr="00712B64" w:rsidRDefault="00712B64">
                                  <w:pPr>
                                    <w:rPr>
                                      <w:color w:val="auto"/>
                                    </w:rPr>
                                  </w:pPr>
                                  <w:r w:rsidRPr="00712B64">
                                    <w:rPr>
                                      <w:color w:val="auto"/>
                                    </w:rPr>
                                    <w:t>Front &amp; Side Panel Width 13cm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33A22C7" id="Text Box 55" o:spid="_x0000_s1040" type="#_x0000_t202" style="position:absolute;margin-left:15.2pt;margin-top:3.95pt;width:143.2pt;height:22.7pt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" fillcolor="yellow" strokeweight=".5pt">
                      <v:textbox>
                        <w:txbxContent>
                          <w:p w14:paraId="1C8F096E" w14:textId="6440936B" w:rsidR="00712B64" w:rsidRPr="00712B64" w:rsidRDefault="00712B64">
                            <w:pPr>
                              <w:rPr>
                                <w:color w:val="auto"/>
                              </w:rPr>
                            </w:pPr>
                            <w:r w:rsidRPr="00712B64">
                              <w:rPr>
                                <w:color w:val="auto"/>
                              </w:rPr>
                              <w:t>Front &amp; Side Panel Width 13cm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476F3F" w14:textId="2286E16C" w:rsidR="00712B64" w:rsidRDefault="0087281A" w:rsidP="0028727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EDA4E18" wp14:editId="4F56E3D5">
                      <wp:simplePos x="0" y="0"/>
                      <wp:positionH relativeFrom="column">
                        <wp:posOffset>3343910</wp:posOffset>
                      </wp:positionH>
                      <wp:positionV relativeFrom="paragraph">
                        <wp:posOffset>170263</wp:posOffset>
                      </wp:positionV>
                      <wp:extent cx="1302026" cy="248478"/>
                      <wp:effectExtent l="0" t="0" r="12700" b="18415"/>
                      <wp:wrapNone/>
                      <wp:docPr id="59" name="Text Box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02026" cy="2484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56422A" w14:textId="06455068" w:rsidR="0087281A" w:rsidRPr="0087281A" w:rsidRDefault="0087281A">
                                  <w:pPr>
                                    <w:rPr>
                                      <w:color w:val="auto"/>
                                    </w:rPr>
                                  </w:pPr>
                                  <w:r w:rsidRPr="0087281A">
                                    <w:rPr>
                                      <w:color w:val="auto"/>
                                    </w:rPr>
                                    <w:t>Strap Length 13.4cm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A4E18" id="Text Box 59" o:spid="_x0000_s1041" type="#_x0000_t202" style="position:absolute;margin-left:263.3pt;margin-top:13.4pt;width:102.5pt;height:19.5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" fillcolor="yellow" strokeweight=".5pt">
                      <v:textbox>
                        <w:txbxContent>
                          <w:p w14:paraId="2356422A" w14:textId="06455068" w:rsidR="0087281A" w:rsidRPr="0087281A" w:rsidRDefault="0087281A">
                            <w:pPr>
                              <w:rPr>
                                <w:color w:val="auto"/>
                              </w:rPr>
                            </w:pPr>
                            <w:r w:rsidRPr="0087281A">
                              <w:rPr>
                                <w:color w:val="auto"/>
                              </w:rPr>
                              <w:t>Strap Length 13.4cm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818BC4F" w14:textId="38D6C66C" w:rsidR="00712B64" w:rsidRDefault="00712B64" w:rsidP="0028727D"/>
          <w:p w14:paraId="63819CFD" w14:textId="7E7073A4" w:rsidR="00712B64" w:rsidRDefault="00712B64" w:rsidP="0028727D"/>
          <w:p w14:paraId="3B1163B3" w14:textId="252A8D17" w:rsidR="00712B64" w:rsidRDefault="00712B64" w:rsidP="0028727D"/>
          <w:p w14:paraId="6B6291F5" w14:textId="20F4F2F1" w:rsidR="00AE56C8" w:rsidRPr="00AE56C8" w:rsidRDefault="00AE56C8" w:rsidP="00AE56C8">
            <w:pPr>
              <w:tabs>
                <w:tab w:val="left" w:pos="2850"/>
              </w:tabs>
            </w:pPr>
          </w:p>
        </w:tc>
      </w:tr>
    </w:tbl>
    <w:p w14:paraId="09A91503" w14:textId="6E2622FA" w:rsidR="00FE7E68" w:rsidRDefault="00FE7E68" w:rsidP="00155384">
      <w:pPr>
        <w:rPr>
          <w:color w:val="auto"/>
        </w:rPr>
      </w:pPr>
    </w:p>
    <w:p w14:paraId="4818BAFE" w14:textId="4F19E06F" w:rsidR="00D47022" w:rsidRDefault="00D47022" w:rsidP="00155384">
      <w:pPr>
        <w:rPr>
          <w:color w:val="auto"/>
        </w:rPr>
      </w:pPr>
    </w:p>
    <w:p w14:paraId="2EC3E754" w14:textId="77777777" w:rsidR="00D47022" w:rsidRDefault="00D47022">
      <w:pPr>
        <w:rPr>
          <w:color w:val="auto"/>
        </w:rPr>
      </w:pPr>
      <w:r>
        <w:rPr>
          <w:color w:val="auto"/>
        </w:rPr>
        <w:br w:type="page"/>
      </w: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D47022" w:rsidRPr="00DE4BCC" w14:paraId="4B01E941" w14:textId="77777777" w:rsidTr="007779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07170D1" w14:textId="77777777" w:rsidR="00D47022" w:rsidRPr="00DE4BCC" w:rsidRDefault="00D47022" w:rsidP="0077795C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D47022" w:rsidRPr="00DE4BCC" w14:paraId="6CD4FF68" w14:textId="77777777" w:rsidTr="00D47022">
        <w:trPr>
          <w:trHeight w:val="3293"/>
        </w:trPr>
        <w:tc>
          <w:tcPr>
            <w:tcW w:w="5000" w:type="pct"/>
          </w:tcPr>
          <w:p w14:paraId="235E3F9A" w14:textId="3A51EFD8" w:rsidR="00D47022" w:rsidRDefault="00D47022" w:rsidP="0077795C">
            <w:r>
              <w:t>label Placement</w:t>
            </w:r>
          </w:p>
          <w:p w14:paraId="71BABA61" w14:textId="746B0011" w:rsidR="00D47022" w:rsidRPr="002178CB" w:rsidRDefault="00A45BEB" w:rsidP="0077795C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1862016" behindDoc="0" locked="0" layoutInCell="1" allowOverlap="1" wp14:anchorId="2BFF0E31" wp14:editId="2FEFE36F">
                  <wp:simplePos x="0" y="0"/>
                  <wp:positionH relativeFrom="column">
                    <wp:posOffset>125210</wp:posOffset>
                  </wp:positionH>
                  <wp:positionV relativeFrom="paragraph">
                    <wp:posOffset>24015</wp:posOffset>
                  </wp:positionV>
                  <wp:extent cx="2491507" cy="1685760"/>
                  <wp:effectExtent l="0" t="0" r="4445" b="0"/>
                  <wp:wrapNone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Picture 71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491507" cy="168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470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3BDA8A6E" wp14:editId="49FD7DCB">
                      <wp:simplePos x="0" y="0"/>
                      <wp:positionH relativeFrom="column">
                        <wp:posOffset>3115310</wp:posOffset>
                      </wp:positionH>
                      <wp:positionV relativeFrom="paragraph">
                        <wp:posOffset>630555</wp:posOffset>
                      </wp:positionV>
                      <wp:extent cx="2212257" cy="387626"/>
                      <wp:effectExtent l="0" t="0" r="17145" b="12700"/>
                      <wp:wrapNone/>
                      <wp:docPr id="72" name="Text Box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12257" cy="3876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04E4FA9" w14:textId="77777777" w:rsidR="00D47022" w:rsidRDefault="00D47022" w:rsidP="00D47022">
                                  <w:r>
                                    <w:t>Attaching on the Back Webbing Strap as a Patch Label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A8A6E" id="Text Box 72" o:spid="_x0000_s1042" type="#_x0000_t202" style="position:absolute;margin-left:245.3pt;margin-top:49.65pt;width:174.2pt;height:30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" fillcolor="white [3201]" strokeweight=".5pt">
                      <v:textbox>
                        <w:txbxContent>
                          <w:p w14:paraId="104E4FA9" w14:textId="77777777" w:rsidR="00D47022" w:rsidRDefault="00D47022" w:rsidP="00D47022">
                            <w:r>
                              <w:t>Attaching on the Back Webbing Strap as a Patch Label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38D075D" w14:textId="3B14D569" w:rsidR="00D47022" w:rsidRPr="00B82F0E" w:rsidRDefault="00D47022" w:rsidP="0077795C"/>
          <w:p w14:paraId="74603274" w14:textId="0EB24C99" w:rsidR="00D47022" w:rsidRPr="00B82F0E" w:rsidRDefault="00D47022" w:rsidP="007779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1CCFBACD" wp14:editId="57BC1627">
                      <wp:simplePos x="0" y="0"/>
                      <wp:positionH relativeFrom="column">
                        <wp:posOffset>1522903</wp:posOffset>
                      </wp:positionH>
                      <wp:positionV relativeFrom="paragraph">
                        <wp:posOffset>166833</wp:posOffset>
                      </wp:positionV>
                      <wp:extent cx="1582882" cy="45719"/>
                      <wp:effectExtent l="38100" t="38100" r="17780" b="88265"/>
                      <wp:wrapNone/>
                      <wp:docPr id="73" name="Straight Arrow Connector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82882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67E91D" id="Straight Arrow Connector 73" o:spid="_x0000_s1026" type="#_x0000_t32" style="position:absolute;margin-left:119.9pt;margin-top:13.15pt;width:124.65pt;height:3.6pt;flip:x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97C8AC5" w14:textId="77777777" w:rsidR="00D47022" w:rsidRPr="00B82F0E" w:rsidRDefault="00D47022" w:rsidP="0077795C"/>
          <w:p w14:paraId="29E48082" w14:textId="1B49524F" w:rsidR="00D47022" w:rsidRPr="00B82F0E" w:rsidRDefault="00D47022" w:rsidP="0077795C"/>
          <w:p w14:paraId="3E22C601" w14:textId="77777777" w:rsidR="00D47022" w:rsidRPr="00B82F0E" w:rsidRDefault="00D47022" w:rsidP="0077795C"/>
          <w:p w14:paraId="1568B42E" w14:textId="77777777" w:rsidR="00D47022" w:rsidRPr="00B246A5" w:rsidRDefault="00D47022" w:rsidP="0077795C">
            <w:pPr>
              <w:tabs>
                <w:tab w:val="left" w:pos="6255"/>
              </w:tabs>
            </w:pPr>
          </w:p>
        </w:tc>
      </w:tr>
    </w:tbl>
    <w:p w14:paraId="13055851" w14:textId="4581451E" w:rsidR="00D47022" w:rsidRDefault="00D47022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D47022" w:rsidRPr="00DE4BCC" w14:paraId="57A3E771" w14:textId="77777777" w:rsidTr="007779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6E5540CD" w14:textId="77777777" w:rsidR="00D47022" w:rsidRPr="00DE4BCC" w:rsidRDefault="00D47022" w:rsidP="0077795C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D47022" w:rsidRPr="00DE4BCC" w14:paraId="6BE7A999" w14:textId="77777777" w:rsidTr="00B84012">
        <w:trPr>
          <w:trHeight w:val="6174"/>
        </w:trPr>
        <w:tc>
          <w:tcPr>
            <w:tcW w:w="5000" w:type="pct"/>
          </w:tcPr>
          <w:p w14:paraId="30F59A3C" w14:textId="456A8A56" w:rsidR="00D47022" w:rsidRPr="00B82F0E" w:rsidRDefault="00A45BEB" w:rsidP="0077795C">
            <w:r>
              <w:t>Label artwork</w:t>
            </w:r>
          </w:p>
          <w:p w14:paraId="592AC045" w14:textId="09D85496" w:rsidR="00D47022" w:rsidRPr="00B82F0E" w:rsidRDefault="00B84012" w:rsidP="0077795C">
            <w:r>
              <w:rPr>
                <w:noProof/>
                <w14:ligatures w14:val="standard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74D64F5" wp14:editId="4DB31B30">
                      <wp:simplePos x="0" y="0"/>
                      <wp:positionH relativeFrom="column">
                        <wp:posOffset>1363617</wp:posOffset>
                      </wp:positionH>
                      <wp:positionV relativeFrom="paragraph">
                        <wp:posOffset>112758</wp:posOffset>
                      </wp:positionV>
                      <wp:extent cx="419100" cy="223157"/>
                      <wp:effectExtent l="0" t="0" r="19050" b="24765"/>
                      <wp:wrapNone/>
                      <wp:docPr id="51" name="Text Box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" cy="2231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200A5D2" w14:textId="5CF3D31F" w:rsidR="00B84012" w:rsidRDefault="00B84012">
                                  <w:r>
                                    <w:t>6cm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4D64F5" id="Text Box 51" o:spid="_x0000_s1043" type="#_x0000_t202" style="position:absolute;margin-left:107.35pt;margin-top:8.9pt;width:33pt;height:17.5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" fillcolor="white [3201]" strokeweight=".5pt">
                      <v:textbox>
                        <w:txbxContent>
                          <w:p w14:paraId="7200A5D2" w14:textId="5CF3D31F" w:rsidR="00B84012" w:rsidRDefault="00B84012">
                            <w:r>
                              <w:t>6cm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81EF40D" w14:textId="62F76483" w:rsidR="00D47022" w:rsidRPr="00B82F0E" w:rsidRDefault="00B84012" w:rsidP="0077795C">
            <w:r>
              <w:rPr>
                <w:noProof/>
                <w14:ligatures w14:val="standard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405B8DA4" wp14:editId="0C63502B">
                      <wp:simplePos x="0" y="0"/>
                      <wp:positionH relativeFrom="column">
                        <wp:posOffset>474073</wp:posOffset>
                      </wp:positionH>
                      <wp:positionV relativeFrom="paragraph">
                        <wp:posOffset>167005</wp:posOffset>
                      </wp:positionV>
                      <wp:extent cx="2313709" cy="0"/>
                      <wp:effectExtent l="38100" t="76200" r="10795" b="95250"/>
                      <wp:wrapNone/>
                      <wp:docPr id="42" name="Straight Arrow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370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4677C3" id="Straight Arrow Connector 42" o:spid="_x0000_s1026" type="#_x0000_t32" style="position:absolute;margin-left:37.35pt;margin-top:13.15pt;width:182.2pt;height:0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36858086" w14:textId="2349CBE7" w:rsidR="00D47022" w:rsidRPr="00B82F0E" w:rsidRDefault="00B84012" w:rsidP="0077795C">
            <w:r w:rsidRPr="00B84012">
              <w:drawing>
                <wp:anchor distT="0" distB="0" distL="114300" distR="114300" simplePos="0" relativeHeight="251874304" behindDoc="1" locked="0" layoutInCell="1" allowOverlap="1" wp14:anchorId="410496D3" wp14:editId="625138B6">
                  <wp:simplePos x="0" y="0"/>
                  <wp:positionH relativeFrom="column">
                    <wp:posOffset>3040018</wp:posOffset>
                  </wp:positionH>
                  <wp:positionV relativeFrom="paragraph">
                    <wp:posOffset>35015</wp:posOffset>
                  </wp:positionV>
                  <wp:extent cx="2331959" cy="979714"/>
                  <wp:effectExtent l="0" t="0" r="0" b="0"/>
                  <wp:wrapNone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959" cy="979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14:ligatures w14:val="standard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4C0FF028" wp14:editId="0E38E5CC">
                      <wp:simplePos x="0" y="0"/>
                      <wp:positionH relativeFrom="column">
                        <wp:posOffset>406128</wp:posOffset>
                      </wp:positionH>
                      <wp:positionV relativeFrom="paragraph">
                        <wp:posOffset>40911</wp:posOffset>
                      </wp:positionV>
                      <wp:extent cx="10886" cy="961027"/>
                      <wp:effectExtent l="76200" t="38100" r="84455" b="48895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886" cy="961027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FBF9EF" id="Straight Arrow Connector 50" o:spid="_x0000_s1026" type="#_x0000_t32" style="position:absolute;margin-left:32pt;margin-top:3.2pt;width:.85pt;height:75.65pt;flip:x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A13CF7">
              <w:drawing>
                <wp:anchor distT="0" distB="0" distL="114300" distR="114300" simplePos="0" relativeHeight="251868160" behindDoc="1" locked="0" layoutInCell="1" allowOverlap="1" wp14:anchorId="0592DE20" wp14:editId="7282CC32">
                  <wp:simplePos x="0" y="0"/>
                  <wp:positionH relativeFrom="column">
                    <wp:posOffset>479829</wp:posOffset>
                  </wp:positionH>
                  <wp:positionV relativeFrom="paragraph">
                    <wp:posOffset>35041</wp:posOffset>
                  </wp:positionV>
                  <wp:extent cx="2299854" cy="966872"/>
                  <wp:effectExtent l="0" t="0" r="5715" b="5080"/>
                  <wp:wrapNone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854" cy="966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AA05A70" w14:textId="39BF353A" w:rsidR="00D47022" w:rsidRPr="00B82F0E" w:rsidRDefault="00B84012" w:rsidP="0077795C">
            <w:r>
              <w:rPr>
                <w:noProof/>
                <w14:ligatures w14:val="standard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4F3F59DB" wp14:editId="0322AE2C">
                      <wp:simplePos x="0" y="0"/>
                      <wp:positionH relativeFrom="column">
                        <wp:posOffset>-94615</wp:posOffset>
                      </wp:positionH>
                      <wp:positionV relativeFrom="paragraph">
                        <wp:posOffset>165191</wp:posOffset>
                      </wp:positionV>
                      <wp:extent cx="522514" cy="223157"/>
                      <wp:effectExtent l="0" t="0" r="11430" b="24765"/>
                      <wp:wrapNone/>
                      <wp:docPr id="52" name="Text Box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2514" cy="2231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6F0502" w14:textId="478FB7D0" w:rsidR="00B84012" w:rsidRDefault="00B84012">
                                  <w:r>
                                    <w:t>2.5cm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3F59DB" id="Text Box 52" o:spid="_x0000_s1044" type="#_x0000_t202" style="position:absolute;margin-left:-7.45pt;margin-top:13pt;width:41.15pt;height:17.5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" fillcolor="white [3201]" strokeweight=".5pt">
                      <v:textbox>
                        <w:txbxContent>
                          <w:p w14:paraId="136F0502" w14:textId="478FB7D0" w:rsidR="00B84012" w:rsidRDefault="00B84012">
                            <w:r>
                              <w:t>2.5cm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5D8DEE2" w14:textId="69B40B9D" w:rsidR="00D47022" w:rsidRDefault="00D47022" w:rsidP="0077795C">
            <w:pPr>
              <w:tabs>
                <w:tab w:val="left" w:pos="6255"/>
              </w:tabs>
            </w:pPr>
          </w:p>
          <w:p w14:paraId="0F5A59E8" w14:textId="7046E699" w:rsidR="00A45BEB" w:rsidRDefault="00A45BEB" w:rsidP="00A45BEB"/>
          <w:p w14:paraId="1B13160F" w14:textId="77777777" w:rsidR="00B84012" w:rsidRDefault="00B84012" w:rsidP="00A45BEB"/>
          <w:p w14:paraId="6E4B1D29" w14:textId="77777777" w:rsidR="00B84012" w:rsidRDefault="00B84012" w:rsidP="00A45BEB"/>
          <w:p w14:paraId="18DF59F8" w14:textId="718464EB" w:rsidR="00A45BEB" w:rsidRDefault="00A45BEB" w:rsidP="00A45BEB">
            <w:r>
              <w:t>Sticker artwork</w:t>
            </w:r>
          </w:p>
          <w:p w14:paraId="2174F74D" w14:textId="520FAFEB" w:rsidR="00565AC6" w:rsidRPr="00565AC6" w:rsidRDefault="00565AC6" w:rsidP="00565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565AC6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1867136" behindDoc="1" locked="0" layoutInCell="1" allowOverlap="1" wp14:anchorId="2FC7FA49" wp14:editId="056F57C0">
                  <wp:simplePos x="0" y="0"/>
                  <wp:positionH relativeFrom="column">
                    <wp:posOffset>2924983</wp:posOffset>
                  </wp:positionH>
                  <wp:positionV relativeFrom="paragraph">
                    <wp:posOffset>44854</wp:posOffset>
                  </wp:positionV>
                  <wp:extent cx="2923078" cy="1466848"/>
                  <wp:effectExtent l="0" t="0" r="0" b="635"/>
                  <wp:wrapNone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078" cy="1466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65AC6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1866112" behindDoc="1" locked="0" layoutInCell="1" allowOverlap="1" wp14:anchorId="0F649A02" wp14:editId="5630864D">
                  <wp:simplePos x="0" y="0"/>
                  <wp:positionH relativeFrom="column">
                    <wp:posOffset>-32731</wp:posOffset>
                  </wp:positionH>
                  <wp:positionV relativeFrom="paragraph">
                    <wp:posOffset>36715</wp:posOffset>
                  </wp:positionV>
                  <wp:extent cx="2930236" cy="1470440"/>
                  <wp:effectExtent l="0" t="0" r="3810" b="0"/>
                  <wp:wrapNone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236" cy="147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5D98415" w14:textId="6794C9D4" w:rsidR="00565AC6" w:rsidRPr="00565AC6" w:rsidRDefault="00565AC6" w:rsidP="00565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34BA58A6" w14:textId="3554FF9F" w:rsidR="00565AC6" w:rsidRPr="00A45BEB" w:rsidRDefault="00565AC6" w:rsidP="00A45BEB"/>
        </w:tc>
      </w:tr>
    </w:tbl>
    <w:p w14:paraId="5DB601DA" w14:textId="77777777" w:rsidR="00D47022" w:rsidRPr="00DE4BCC" w:rsidRDefault="00D47022" w:rsidP="00155384">
      <w:pPr>
        <w:rPr>
          <w:color w:val="auto"/>
        </w:rPr>
      </w:pPr>
    </w:p>
    <w:sectPr w:rsidR="00D47022" w:rsidRPr="00DE4BCC" w:rsidSect="007E3D23">
      <w:footerReference w:type="default" r:id="rId30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6C846" w14:textId="77777777" w:rsidR="00DF510A" w:rsidRDefault="00DF510A">
      <w:pPr>
        <w:spacing w:after="0"/>
      </w:pPr>
      <w:r>
        <w:separator/>
      </w:r>
    </w:p>
  </w:endnote>
  <w:endnote w:type="continuationSeparator" w:id="0">
    <w:p w14:paraId="4FA39098" w14:textId="77777777" w:rsidR="00DF510A" w:rsidRDefault="00DF51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72248" w14:textId="77777777" w:rsidR="00DF510A" w:rsidRDefault="00DF510A">
      <w:pPr>
        <w:spacing w:after="0"/>
      </w:pPr>
      <w:r>
        <w:separator/>
      </w:r>
    </w:p>
  </w:footnote>
  <w:footnote w:type="continuationSeparator" w:id="0">
    <w:p w14:paraId="2CAE452B" w14:textId="77777777" w:rsidR="00DF510A" w:rsidRDefault="00DF51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47818"/>
    <w:rsid w:val="00051B06"/>
    <w:rsid w:val="000677DA"/>
    <w:rsid w:val="000A13CF"/>
    <w:rsid w:val="000B1457"/>
    <w:rsid w:val="000B536D"/>
    <w:rsid w:val="000D37AE"/>
    <w:rsid w:val="000E45E2"/>
    <w:rsid w:val="000E5146"/>
    <w:rsid w:val="00136E3C"/>
    <w:rsid w:val="00147208"/>
    <w:rsid w:val="00155384"/>
    <w:rsid w:val="00166602"/>
    <w:rsid w:val="0018603C"/>
    <w:rsid w:val="001A33BD"/>
    <w:rsid w:val="001D0C6A"/>
    <w:rsid w:val="001E5C8E"/>
    <w:rsid w:val="00223B8D"/>
    <w:rsid w:val="00255734"/>
    <w:rsid w:val="002750DA"/>
    <w:rsid w:val="0028638D"/>
    <w:rsid w:val="0028727D"/>
    <w:rsid w:val="00293B89"/>
    <w:rsid w:val="002A2DA1"/>
    <w:rsid w:val="002A4407"/>
    <w:rsid w:val="002C6EAE"/>
    <w:rsid w:val="00314956"/>
    <w:rsid w:val="003345FF"/>
    <w:rsid w:val="003366D8"/>
    <w:rsid w:val="00371D00"/>
    <w:rsid w:val="003C192B"/>
    <w:rsid w:val="003C2460"/>
    <w:rsid w:val="003C256A"/>
    <w:rsid w:val="003E2F5B"/>
    <w:rsid w:val="004342C2"/>
    <w:rsid w:val="00437F9D"/>
    <w:rsid w:val="004403E3"/>
    <w:rsid w:val="00451E2E"/>
    <w:rsid w:val="004A7424"/>
    <w:rsid w:val="004C306F"/>
    <w:rsid w:val="004C30E4"/>
    <w:rsid w:val="004C34EC"/>
    <w:rsid w:val="004C726C"/>
    <w:rsid w:val="004D766A"/>
    <w:rsid w:val="004E0B40"/>
    <w:rsid w:val="005076EA"/>
    <w:rsid w:val="00553DF6"/>
    <w:rsid w:val="00565AC6"/>
    <w:rsid w:val="00575A98"/>
    <w:rsid w:val="00585C62"/>
    <w:rsid w:val="00591137"/>
    <w:rsid w:val="005C2CF2"/>
    <w:rsid w:val="005E4A3B"/>
    <w:rsid w:val="005F65B2"/>
    <w:rsid w:val="006433F3"/>
    <w:rsid w:val="00650B59"/>
    <w:rsid w:val="0065347E"/>
    <w:rsid w:val="00664C5D"/>
    <w:rsid w:val="006B2C58"/>
    <w:rsid w:val="006D6A3A"/>
    <w:rsid w:val="006F24EC"/>
    <w:rsid w:val="0070255C"/>
    <w:rsid w:val="00711EBF"/>
    <w:rsid w:val="00712B64"/>
    <w:rsid w:val="007265C0"/>
    <w:rsid w:val="00735CF9"/>
    <w:rsid w:val="00747E46"/>
    <w:rsid w:val="00797D0E"/>
    <w:rsid w:val="007A209A"/>
    <w:rsid w:val="007B0C03"/>
    <w:rsid w:val="007B56EE"/>
    <w:rsid w:val="007C1E31"/>
    <w:rsid w:val="007E1496"/>
    <w:rsid w:val="007E3D23"/>
    <w:rsid w:val="008011C3"/>
    <w:rsid w:val="008326B5"/>
    <w:rsid w:val="008675B2"/>
    <w:rsid w:val="0087281A"/>
    <w:rsid w:val="00894FA0"/>
    <w:rsid w:val="008E4546"/>
    <w:rsid w:val="008E59F8"/>
    <w:rsid w:val="008E7D01"/>
    <w:rsid w:val="00985466"/>
    <w:rsid w:val="00994A93"/>
    <w:rsid w:val="009A06B4"/>
    <w:rsid w:val="009B11CF"/>
    <w:rsid w:val="009C5575"/>
    <w:rsid w:val="009F0E8D"/>
    <w:rsid w:val="009F4EB1"/>
    <w:rsid w:val="00A13CF7"/>
    <w:rsid w:val="00A33C84"/>
    <w:rsid w:val="00A34703"/>
    <w:rsid w:val="00A43AF6"/>
    <w:rsid w:val="00A45BEB"/>
    <w:rsid w:val="00A56B70"/>
    <w:rsid w:val="00A65A52"/>
    <w:rsid w:val="00A835B2"/>
    <w:rsid w:val="00A960C6"/>
    <w:rsid w:val="00AA36E1"/>
    <w:rsid w:val="00AC250E"/>
    <w:rsid w:val="00AC5F40"/>
    <w:rsid w:val="00AE56C8"/>
    <w:rsid w:val="00AF3C61"/>
    <w:rsid w:val="00B11297"/>
    <w:rsid w:val="00B445DD"/>
    <w:rsid w:val="00B51D7A"/>
    <w:rsid w:val="00B67100"/>
    <w:rsid w:val="00B81185"/>
    <w:rsid w:val="00B84012"/>
    <w:rsid w:val="00B8674E"/>
    <w:rsid w:val="00B8707A"/>
    <w:rsid w:val="00BA38B3"/>
    <w:rsid w:val="00BA4210"/>
    <w:rsid w:val="00BB351C"/>
    <w:rsid w:val="00BC401B"/>
    <w:rsid w:val="00C066BC"/>
    <w:rsid w:val="00C204C5"/>
    <w:rsid w:val="00C21666"/>
    <w:rsid w:val="00C7417F"/>
    <w:rsid w:val="00C7576A"/>
    <w:rsid w:val="00C90219"/>
    <w:rsid w:val="00CA528F"/>
    <w:rsid w:val="00CE0109"/>
    <w:rsid w:val="00CE6C76"/>
    <w:rsid w:val="00CF00C0"/>
    <w:rsid w:val="00D310D6"/>
    <w:rsid w:val="00D3176E"/>
    <w:rsid w:val="00D336B6"/>
    <w:rsid w:val="00D44742"/>
    <w:rsid w:val="00D47022"/>
    <w:rsid w:val="00D776E0"/>
    <w:rsid w:val="00D81A11"/>
    <w:rsid w:val="00DC2E1D"/>
    <w:rsid w:val="00DE4BCC"/>
    <w:rsid w:val="00DF38F3"/>
    <w:rsid w:val="00DF510A"/>
    <w:rsid w:val="00DF5F58"/>
    <w:rsid w:val="00E14671"/>
    <w:rsid w:val="00E40E81"/>
    <w:rsid w:val="00E45421"/>
    <w:rsid w:val="00E91C1C"/>
    <w:rsid w:val="00EA231F"/>
    <w:rsid w:val="00EB7B91"/>
    <w:rsid w:val="00EC52D1"/>
    <w:rsid w:val="00ED0E2F"/>
    <w:rsid w:val="00ED5E2C"/>
    <w:rsid w:val="00F07EAE"/>
    <w:rsid w:val="00F245C1"/>
    <w:rsid w:val="00F27227"/>
    <w:rsid w:val="00F33D62"/>
    <w:rsid w:val="00F37692"/>
    <w:rsid w:val="00F51E42"/>
    <w:rsid w:val="00F900BE"/>
    <w:rsid w:val="00F939E0"/>
    <w:rsid w:val="00FA4FCB"/>
    <w:rsid w:val="00FA5EFB"/>
    <w:rsid w:val="00FC13FD"/>
    <w:rsid w:val="00FD6A55"/>
    <w:rsid w:val="00FE6166"/>
    <w:rsid w:val="00FE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022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paragraph" w:styleId="NormalWeb">
    <w:name w:val="Normal (Web)"/>
    <w:basedOn w:val="Normal"/>
    <w:uiPriority w:val="99"/>
    <w:semiHidden/>
    <w:unhideWhenUsed/>
    <w:rsid w:val="00D4702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image" Target="media/image19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32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image" Target="media/image17.png"/><Relationship Id="rId30" Type="http://schemas.openxmlformats.org/officeDocument/2006/relationships/footer" Target="footer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242E5"/>
    <w:rsid w:val="0003003B"/>
    <w:rsid w:val="000C52D9"/>
    <w:rsid w:val="0018654B"/>
    <w:rsid w:val="00190996"/>
    <w:rsid w:val="00237945"/>
    <w:rsid w:val="002469A9"/>
    <w:rsid w:val="002E031F"/>
    <w:rsid w:val="00476E9E"/>
    <w:rsid w:val="004F05F6"/>
    <w:rsid w:val="00517E07"/>
    <w:rsid w:val="00544FA4"/>
    <w:rsid w:val="00623A13"/>
    <w:rsid w:val="00712F22"/>
    <w:rsid w:val="00817236"/>
    <w:rsid w:val="00875C2A"/>
    <w:rsid w:val="008A36ED"/>
    <w:rsid w:val="008D55CE"/>
    <w:rsid w:val="009F502E"/>
    <w:rsid w:val="00AF3AC3"/>
    <w:rsid w:val="00B31CCD"/>
    <w:rsid w:val="00BC5974"/>
    <w:rsid w:val="00C274F4"/>
    <w:rsid w:val="00C61CDB"/>
    <w:rsid w:val="00D47C45"/>
    <w:rsid w:val="00D57713"/>
    <w:rsid w:val="00D657F2"/>
    <w:rsid w:val="00D7335C"/>
    <w:rsid w:val="00DE5A81"/>
    <w:rsid w:val="00DF2C1B"/>
    <w:rsid w:val="00E0292B"/>
    <w:rsid w:val="00F5786D"/>
    <w:rsid w:val="00FB5006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0</TotalTime>
  <Pages>5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2025-03-24T15:23:00Z</dcterms:created>
  <dcterms:modified xsi:type="dcterms:W3CDTF">2026-06-01T09:18:00Z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