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D30508" w14:textId="271D528C" w:rsidR="004B0A5A" w:rsidRPr="004B0A5A" w:rsidRDefault="004B0A5A">
      <w:pPr>
        <w:rPr>
          <w:b/>
          <w:bCs/>
          <w:color w:val="FF0000"/>
          <w:sz w:val="24"/>
          <w:szCs w:val="24"/>
        </w:rPr>
      </w:pPr>
      <w:r w:rsidRPr="00AA7163">
        <w:rPr>
          <w:b/>
          <w:bCs/>
          <w:color w:val="FF0000"/>
          <w:sz w:val="24"/>
          <w:szCs w:val="24"/>
        </w:rPr>
        <w:t>SAMPLE REFERENCE # LINK</w:t>
      </w:r>
      <w:r w:rsidR="00770032">
        <w:rPr>
          <w:b/>
          <w:bCs/>
          <w:color w:val="FF0000"/>
          <w:sz w:val="24"/>
          <w:szCs w:val="24"/>
        </w:rPr>
        <w:t>-</w:t>
      </w:r>
      <w:r w:rsidRPr="00AA7163">
        <w:rPr>
          <w:b/>
          <w:bCs/>
          <w:color w:val="FF0000"/>
          <w:sz w:val="24"/>
          <w:szCs w:val="24"/>
        </w:rPr>
        <w:t>PB-2</w:t>
      </w:r>
      <w:r w:rsidR="00770032">
        <w:rPr>
          <w:b/>
          <w:bCs/>
          <w:color w:val="FF0000"/>
          <w:sz w:val="24"/>
          <w:szCs w:val="24"/>
        </w:rPr>
        <w:t>6</w:t>
      </w:r>
      <w:r w:rsidRPr="00AA7163">
        <w:rPr>
          <w:b/>
          <w:bCs/>
          <w:color w:val="FF0000"/>
          <w:sz w:val="24"/>
          <w:szCs w:val="24"/>
        </w:rPr>
        <w:t>-017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4B0A5A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3F40C976" w:rsidR="005C2CF2" w:rsidRPr="00711EBF" w:rsidRDefault="00E815EB" w:rsidP="00DE4BCC">
            <w:pPr>
              <w:pStyle w:val="Subtitle"/>
              <w:rPr>
                <w:color w:val="auto"/>
              </w:rPr>
            </w:pPr>
            <w:r w:rsidRPr="00E815E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ALICE Frame Hip Pad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</w:t>
            </w:r>
            <w:r w:rsidR="00A31AC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9350A8">
                  <w:rPr>
                    <w:color w:val="002060"/>
                  </w:rPr>
                  <w:t>July 2, 2026</w:t>
                </w:r>
              </w:sdtContent>
            </w:sdt>
            <w:r w:rsidR="005C2CF2" w:rsidRPr="00711EBF">
              <w:rPr>
                <w:color w:val="002060"/>
              </w:rPr>
              <w:t xml:space="preserve"> </w:t>
            </w:r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446"/>
        <w:gridCol w:w="2400"/>
        <w:gridCol w:w="2329"/>
        <w:gridCol w:w="2175"/>
      </w:tblGrid>
      <w:tr w:rsidR="004B0A5A" w14:paraId="15020612" w14:textId="3B3E3395" w:rsidTr="004B0A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446" w:type="dxa"/>
          </w:tcPr>
          <w:p w14:paraId="6977BB57" w14:textId="2814D379" w:rsidR="004B0A5A" w:rsidRPr="004D24EB" w:rsidRDefault="004B0A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400" w:type="dxa"/>
          </w:tcPr>
          <w:p w14:paraId="315AEF71" w14:textId="3BE6E255" w:rsidR="004B0A5A" w:rsidRPr="004D24EB" w:rsidRDefault="004B0A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29" w:type="dxa"/>
          </w:tcPr>
          <w:p w14:paraId="08A09F0A" w14:textId="0F705761" w:rsidR="004B0A5A" w:rsidRPr="004D24EB" w:rsidRDefault="004B0A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175" w:type="dxa"/>
          </w:tcPr>
          <w:p w14:paraId="5C4DB02C" w14:textId="57431269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4B0A5A" w:rsidRPr="004D24EB" w14:paraId="0646B128" w14:textId="2B6C680B" w:rsidTr="004B0A5A">
        <w:tc>
          <w:tcPr>
            <w:tcW w:w="2446" w:type="dxa"/>
          </w:tcPr>
          <w:p w14:paraId="09AFA64D" w14:textId="632F180E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PO-0060</w:t>
            </w:r>
            <w:r w:rsidR="00E77AFD">
              <w:rPr>
                <w:color w:val="auto"/>
              </w:rPr>
              <w:t>9</w:t>
            </w:r>
          </w:p>
        </w:tc>
        <w:tc>
          <w:tcPr>
            <w:tcW w:w="2400" w:type="dxa"/>
          </w:tcPr>
          <w:p w14:paraId="328B8F92" w14:textId="12CED18B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830886</w:t>
            </w:r>
          </w:p>
        </w:tc>
        <w:tc>
          <w:tcPr>
            <w:tcW w:w="2329" w:type="dxa"/>
          </w:tcPr>
          <w:p w14:paraId="2F0FA556" w14:textId="75502281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 xml:space="preserve">Multicam </w:t>
            </w:r>
          </w:p>
        </w:tc>
        <w:tc>
          <w:tcPr>
            <w:tcW w:w="2175" w:type="dxa"/>
          </w:tcPr>
          <w:p w14:paraId="78E04296" w14:textId="34000DA4" w:rsidR="004B0A5A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50pcs</w:t>
            </w:r>
          </w:p>
        </w:tc>
      </w:tr>
      <w:tr w:rsidR="004B0A5A" w:rsidRPr="004D24EB" w14:paraId="522AE86C" w14:textId="4E677777" w:rsidTr="004B0A5A">
        <w:tc>
          <w:tcPr>
            <w:tcW w:w="2446" w:type="dxa"/>
          </w:tcPr>
          <w:p w14:paraId="2051AC7F" w14:textId="39127E21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PO-00793</w:t>
            </w:r>
          </w:p>
        </w:tc>
        <w:tc>
          <w:tcPr>
            <w:tcW w:w="2400" w:type="dxa"/>
          </w:tcPr>
          <w:p w14:paraId="78533D01" w14:textId="4D1AC217" w:rsidR="004B0A5A" w:rsidRPr="004D24EB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837947</w:t>
            </w:r>
          </w:p>
        </w:tc>
        <w:tc>
          <w:tcPr>
            <w:tcW w:w="2329" w:type="dxa"/>
          </w:tcPr>
          <w:p w14:paraId="2C584A66" w14:textId="71ED4919" w:rsidR="004B0A5A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Kumul</w:t>
            </w:r>
          </w:p>
        </w:tc>
        <w:tc>
          <w:tcPr>
            <w:tcW w:w="2175" w:type="dxa"/>
          </w:tcPr>
          <w:p w14:paraId="725EFD8C" w14:textId="7D34A76A" w:rsidR="004B0A5A" w:rsidRDefault="004B0A5A" w:rsidP="00DE4BCC">
            <w:pPr>
              <w:rPr>
                <w:color w:val="auto"/>
              </w:rPr>
            </w:pPr>
            <w:r>
              <w:rPr>
                <w:color w:val="auto"/>
              </w:rPr>
              <w:t>100pcs</w:t>
            </w:r>
          </w:p>
        </w:tc>
      </w:tr>
    </w:tbl>
    <w:p w14:paraId="7E35A80A" w14:textId="1EBAA301" w:rsidR="002750DA" w:rsidRPr="004D24EB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BD48234" w:rsidR="0018603C" w:rsidRPr="00DE4BCC" w:rsidRDefault="004D24EB" w:rsidP="0018603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Fabric &amp; Trims</w:t>
            </w:r>
          </w:p>
        </w:tc>
      </w:tr>
      <w:tr w:rsidR="0018603C" w:rsidRPr="00DE4BCC" w14:paraId="2AFF6E77" w14:textId="77777777" w:rsidTr="00B63763">
        <w:trPr>
          <w:trHeight w:val="3737"/>
        </w:trPr>
        <w:tc>
          <w:tcPr>
            <w:tcW w:w="5000" w:type="pct"/>
          </w:tcPr>
          <w:p w14:paraId="659985A3" w14:textId="22BF9B13" w:rsidR="0018603C" w:rsidRDefault="0018603C" w:rsidP="0018603C">
            <w:pPr>
              <w:rPr>
                <w:color w:val="auto"/>
              </w:rPr>
            </w:pPr>
          </w:p>
          <w:tbl>
            <w:tblPr>
              <w:tblStyle w:val="GridTable6Colorful-Accent1"/>
              <w:tblW w:w="0" w:type="auto"/>
              <w:tblLook w:val="04A0" w:firstRow="1" w:lastRow="0" w:firstColumn="1" w:lastColumn="0" w:noHBand="0" w:noVBand="1"/>
            </w:tblPr>
            <w:tblGrid>
              <w:gridCol w:w="4320"/>
              <w:gridCol w:w="4320"/>
            </w:tblGrid>
            <w:tr w:rsidR="004D24EB" w14:paraId="0AB4FFA6" w14:textId="77777777" w:rsidTr="004D24E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598FBD0B" w14:textId="4760E1FD" w:rsidR="004D24EB" w:rsidRDefault="004D24EB" w:rsidP="006B419B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Fabric</w:t>
                  </w:r>
                </w:p>
              </w:tc>
              <w:tc>
                <w:tcPr>
                  <w:tcW w:w="4320" w:type="dxa"/>
                  <w:vAlign w:val="center"/>
                </w:tcPr>
                <w:p w14:paraId="7A542FA6" w14:textId="0DF9DB5E" w:rsidR="004D24EB" w:rsidRDefault="004D24EB" w:rsidP="006B419B">
                  <w:pPr>
                    <w:framePr w:hSpace="180" w:wrap="around" w:vAnchor="text" w:hAnchor="margin" w:y="-2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500D Cordura</w:t>
                  </w:r>
                </w:p>
              </w:tc>
            </w:tr>
            <w:tr w:rsidR="004D24EB" w14:paraId="3AAAB7E1" w14:textId="77777777" w:rsidTr="006B69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7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5CC03F05" w14:textId="5A462214" w:rsidR="004D24EB" w:rsidRDefault="004D24EB" w:rsidP="006B419B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Foam</w:t>
                  </w:r>
                </w:p>
              </w:tc>
              <w:tc>
                <w:tcPr>
                  <w:tcW w:w="4320" w:type="dxa"/>
                  <w:vAlign w:val="center"/>
                </w:tcPr>
                <w:p w14:paraId="5B797103" w14:textId="70A51C18" w:rsidR="004D24EB" w:rsidRDefault="00F43F80" w:rsidP="006B419B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PU Foam 25mm</w:t>
                  </w:r>
                  <w:r w:rsidR="006B691A">
                    <w:rPr>
                      <w:color w:val="auto"/>
                    </w:rPr>
                    <w:t xml:space="preserve"> (1 layers)</w:t>
                  </w:r>
                  <w:r>
                    <w:rPr>
                      <w:color w:val="auto"/>
                    </w:rPr>
                    <w:t>, EVA Foam 2mm</w:t>
                  </w:r>
                  <w:r w:rsidR="006B691A">
                    <w:rPr>
                      <w:color w:val="auto"/>
                    </w:rPr>
                    <w:t xml:space="preserve"> hard (1 layers)</w:t>
                  </w:r>
                  <w:r>
                    <w:rPr>
                      <w:color w:val="auto"/>
                    </w:rPr>
                    <w:t>,</w:t>
                  </w:r>
                </w:p>
                <w:p w14:paraId="563E9A1A" w14:textId="629C9A64" w:rsidR="004D24EB" w:rsidRDefault="004D24EB" w:rsidP="006B419B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 xml:space="preserve">EVA Foam 10mm </w:t>
                  </w:r>
                  <w:r w:rsidR="00B63763">
                    <w:rPr>
                      <w:color w:val="auto"/>
                    </w:rPr>
                    <w:t>Soft (</w:t>
                  </w:r>
                  <w:r w:rsidR="006B691A">
                    <w:rPr>
                      <w:color w:val="auto"/>
                    </w:rPr>
                    <w:t>1</w:t>
                  </w:r>
                  <w:r w:rsidR="00B63763">
                    <w:rPr>
                      <w:color w:val="auto"/>
                    </w:rPr>
                    <w:t xml:space="preserve"> layers)</w:t>
                  </w:r>
                </w:p>
              </w:tc>
            </w:tr>
            <w:tr w:rsidR="004D24EB" w14:paraId="036A4BE0" w14:textId="77777777" w:rsidTr="00B63763">
              <w:trPr>
                <w:trHeight w:val="8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425D03D0" w14:textId="626817A9" w:rsidR="004D24EB" w:rsidRDefault="00B63763" w:rsidP="006B419B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Trims</w:t>
                  </w:r>
                </w:p>
              </w:tc>
              <w:tc>
                <w:tcPr>
                  <w:tcW w:w="4320" w:type="dxa"/>
                  <w:vAlign w:val="center"/>
                </w:tcPr>
                <w:p w14:paraId="07B34E2A" w14:textId="4F308FC0" w:rsidR="00B63763" w:rsidRDefault="00B63763" w:rsidP="006B419B">
                  <w:pPr>
                    <w:framePr w:hSpace="180" w:wrap="around" w:vAnchor="text" w:hAnchor="margin" w:y="-2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Webbing 25mm,50mm</w:t>
                  </w:r>
                </w:p>
                <w:p w14:paraId="05680A93" w14:textId="3DCD4A97" w:rsidR="00B63763" w:rsidRDefault="00B63763" w:rsidP="006B419B">
                  <w:pPr>
                    <w:framePr w:hSpace="180" w:wrap="around" w:vAnchor="text" w:hAnchor="margin" w:y="-2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</w:rPr>
                  </w:pPr>
                </w:p>
              </w:tc>
            </w:tr>
            <w:tr w:rsidR="004D24EB" w14:paraId="4471F10C" w14:textId="77777777" w:rsidTr="00B637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72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7989B0B3" w14:textId="4112F4FA" w:rsidR="004D24EB" w:rsidRDefault="00B63763" w:rsidP="006B419B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Buckles</w:t>
                  </w:r>
                </w:p>
              </w:tc>
              <w:tc>
                <w:tcPr>
                  <w:tcW w:w="4320" w:type="dxa"/>
                  <w:vAlign w:val="center"/>
                </w:tcPr>
                <w:p w14:paraId="19D924B0" w14:textId="74F7A81F" w:rsidR="00B63763" w:rsidRDefault="00B63763" w:rsidP="006B419B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Triglide 25mm</w:t>
                  </w:r>
                  <w:r w:rsidR="00F43F80">
                    <w:rPr>
                      <w:color w:val="auto"/>
                    </w:rPr>
                    <w:t>, Triglide 50mm,</w:t>
                  </w:r>
                </w:p>
                <w:p w14:paraId="6E55AF52" w14:textId="16465B46" w:rsidR="00F43F80" w:rsidRDefault="00B63763" w:rsidP="006B419B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 xml:space="preserve"> </w:t>
                  </w:r>
                  <w:r w:rsidR="00F43F80">
                    <w:rPr>
                      <w:color w:val="auto"/>
                    </w:rPr>
                    <w:t>Ladder lock</w:t>
                  </w:r>
                  <w:r>
                    <w:rPr>
                      <w:color w:val="auto"/>
                    </w:rPr>
                    <w:t xml:space="preserve"> </w:t>
                  </w:r>
                  <w:r w:rsidR="00601050">
                    <w:rPr>
                      <w:color w:val="auto"/>
                    </w:rPr>
                    <w:t xml:space="preserve">flat </w:t>
                  </w:r>
                  <w:r w:rsidR="00F43F80">
                    <w:rPr>
                      <w:color w:val="auto"/>
                    </w:rPr>
                    <w:t>(1</w:t>
                  </w:r>
                  <w:r w:rsidR="00601050">
                    <w:rPr>
                      <w:color w:val="auto"/>
                    </w:rPr>
                    <w:t>0</w:t>
                  </w:r>
                  <w:r w:rsidR="00F43F80">
                    <w:rPr>
                      <w:color w:val="auto"/>
                    </w:rPr>
                    <w:t>4-0</w:t>
                  </w:r>
                  <w:r w:rsidR="00601050">
                    <w:rPr>
                      <w:color w:val="auto"/>
                    </w:rPr>
                    <w:t>100</w:t>
                  </w:r>
                  <w:r w:rsidR="00F43F80">
                    <w:rPr>
                      <w:color w:val="auto"/>
                    </w:rPr>
                    <w:t xml:space="preserve">) </w:t>
                  </w:r>
                  <w:r>
                    <w:rPr>
                      <w:color w:val="auto"/>
                    </w:rPr>
                    <w:t>25mm,</w:t>
                  </w:r>
                  <w:r w:rsidR="00F43F80">
                    <w:rPr>
                      <w:color w:val="auto"/>
                    </w:rPr>
                    <w:t xml:space="preserve"> Buckle (810-1078) 50mm,</w:t>
                  </w:r>
                  <w:r w:rsidR="00D32121">
                    <w:rPr>
                      <w:color w:val="auto"/>
                    </w:rPr>
                    <w:t xml:space="preserve"> </w:t>
                  </w:r>
                  <w:r w:rsidR="00F43F80">
                    <w:rPr>
                      <w:color w:val="auto"/>
                    </w:rPr>
                    <w:t>Buckle (810-1080) 50mm</w:t>
                  </w:r>
                </w:p>
                <w:p w14:paraId="324CB96A" w14:textId="0D1C1399" w:rsidR="00B63763" w:rsidRDefault="00B63763" w:rsidP="006B419B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</w:p>
              </w:tc>
            </w:tr>
          </w:tbl>
          <w:p w14:paraId="44988A53" w14:textId="54F34974" w:rsidR="00C8732B" w:rsidRPr="00C8732B" w:rsidRDefault="00C8732B" w:rsidP="0028141F"/>
        </w:tc>
      </w:tr>
    </w:tbl>
    <w:p w14:paraId="206BD169" w14:textId="6B12C95E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63763" w:rsidRPr="00DE4BCC" w14:paraId="1A5764F8" w14:textId="77777777" w:rsidTr="009148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71777B0" w14:textId="4DC2F42A" w:rsidR="00B63763" w:rsidRPr="00DE4BCC" w:rsidRDefault="00B63763" w:rsidP="0091484E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Measurements</w:t>
            </w:r>
          </w:p>
        </w:tc>
      </w:tr>
      <w:tr w:rsidR="00B63763" w:rsidRPr="00DE4BCC" w14:paraId="1B5C709D" w14:textId="77777777" w:rsidTr="000671E5">
        <w:trPr>
          <w:trHeight w:val="4277"/>
        </w:trPr>
        <w:tc>
          <w:tcPr>
            <w:tcW w:w="5000" w:type="pct"/>
          </w:tcPr>
          <w:p w14:paraId="60D97998" w14:textId="132AD31C" w:rsidR="00EE40D9" w:rsidRDefault="00EE40D9" w:rsidP="00F43F80">
            <w:pPr>
              <w:rPr>
                <w:noProof/>
                <w14:ligatures w14:val="standard"/>
              </w:rPr>
            </w:pPr>
          </w:p>
          <w:p w14:paraId="2B273D03" w14:textId="4F0BEB70" w:rsidR="00B63763" w:rsidRPr="00C8732B" w:rsidRDefault="00EE40D9" w:rsidP="00F43F8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023B9EA1" wp14:editId="5CEB5C84">
                      <wp:simplePos x="0" y="0"/>
                      <wp:positionH relativeFrom="column">
                        <wp:posOffset>3724910</wp:posOffset>
                      </wp:positionH>
                      <wp:positionV relativeFrom="paragraph">
                        <wp:posOffset>639445</wp:posOffset>
                      </wp:positionV>
                      <wp:extent cx="45719" cy="695325"/>
                      <wp:effectExtent l="19050" t="19050" r="31115" b="47625"/>
                      <wp:wrapNone/>
                      <wp:docPr id="9" name="Arrow: Up-Down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695325"/>
                              </a:xfrm>
                              <a:prstGeom prst="upDown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06CF712" id="_x0000_t70" coordsize="21600,21600" o:spt="70" adj="5400,4320" path="m10800,l21600@0@3@0@3@2,21600@2,10800,21600,0@2@1@2@1@0,0@0xe">
                      <v:stroke joinstyle="miter"/>
                      <v:formulas>
                        <v:f eqn="val #1"/>
                        <v:f eqn="val #0"/>
                        <v:f eqn="sum 21600 0 #1"/>
                        <v:f eqn="sum 21600 0 #0"/>
                        <v:f eqn="prod #1 #0 10800"/>
                        <v:f eqn="sum #1 0 @4"/>
                        <v:f eqn="sum 21600 0 @5"/>
                      </v:formulas>
                      <v:path o:connecttype="custom" o:connectlocs="10800,0;0,@0;@1,10800;0,@2;10800,21600;21600,@2;@3,10800;21600,@0" o:connectangles="270,180,180,180,90,0,0,0" textboxrect="@1,@5,@3,@6"/>
                      <v:handles>
                        <v:h position="#0,#1" xrange="0,10800" yrange="0,10800"/>
                      </v:handles>
                    </v:shapetype>
                    <v:shape id="Arrow: Up-Down 9" o:spid="_x0000_s1026" type="#_x0000_t70" style="position:absolute;margin-left:293.3pt;margin-top:50.35pt;width:3.6pt;height:54.75pt;z-index:251848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" adj=",710" fillcolor="#d7230d [2409]" strokecolor="#d7230d [2409]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3640D68E" wp14:editId="45C61327">
                      <wp:simplePos x="0" y="0"/>
                      <wp:positionH relativeFrom="column">
                        <wp:posOffset>4124960</wp:posOffset>
                      </wp:positionH>
                      <wp:positionV relativeFrom="paragraph">
                        <wp:posOffset>1039495</wp:posOffset>
                      </wp:positionV>
                      <wp:extent cx="600075" cy="219075"/>
                      <wp:effectExtent l="0" t="0" r="28575" b="28575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007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A054B1" w14:textId="2F77CE11" w:rsidR="00EE40D9" w:rsidRDefault="00EE40D9">
                                  <w:r>
                                    <w:t>16.5CM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3640D68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26" type="#_x0000_t202" style="position:absolute;margin-left:324.8pt;margin-top:81.85pt;width:47.25pt;height:17.25pt;z-index:251851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" fillcolor="yellow" strokeweight=".5pt">
                      <v:textbox>
                        <w:txbxContent>
                          <w:p w14:paraId="24A054B1" w14:textId="2F77CE11" w:rsidR="00EE40D9" w:rsidRDefault="00EE40D9">
                            <w:r>
                              <w:t>16.5CM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400F3924" wp14:editId="1C0FE994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1132205</wp:posOffset>
                      </wp:positionV>
                      <wp:extent cx="1400175" cy="78740"/>
                      <wp:effectExtent l="19050" t="19050" r="47625" b="35560"/>
                      <wp:wrapNone/>
                      <wp:docPr id="12" name="Arrow: Left-Righ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0175" cy="78740"/>
                              </a:xfrm>
                              <a:prstGeom prst="leftRight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4F4A0C2" id="_x0000_t69" coordsize="21600,21600" o:spt="69" adj="4320,5400" path="m,10800l@0,21600@0@3@2@3@2,21600,21600,10800@2,0@2@1@0@1@0,xe">
                      <v:stroke joinstyle="miter"/>
                      <v:formulas>
                        <v:f eqn="val #0"/>
                        <v:f eqn="val #1"/>
                        <v:f eqn="sum 21600 0 #0"/>
                        <v:f eqn="sum 21600 0 #1"/>
                        <v:f eqn="prod #0 #1 10800"/>
                        <v:f eqn="sum #0 0 @4"/>
                        <v:f eqn="sum 21600 0 @5"/>
                      </v:formulas>
                      <v:path o:connecttype="custom" o:connectlocs="@2,0;10800,@1;@0,0;0,10800;@0,21600;10800,@3;@2,21600;21600,10800" o:connectangles="270,270,270,180,90,90,90,0" textboxrect="@5,@1,@6,@3"/>
                      <v:handles>
                        <v:h position="#0,#1" xrange="0,10800" yrange="0,10800"/>
                      </v:handles>
                    </v:shapetype>
                    <v:shape id="Arrow: Left-Right 12" o:spid="_x0000_s1026" type="#_x0000_t69" style="position:absolute;margin-left:279.05pt;margin-top:89.15pt;width:110.25pt;height:6.2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" adj="607" fillcolor="#d7230d [2409]" strokecolor="#d7230d [2409]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577FBF67" wp14:editId="7554E91B">
                      <wp:simplePos x="0" y="0"/>
                      <wp:positionH relativeFrom="column">
                        <wp:posOffset>3591560</wp:posOffset>
                      </wp:positionH>
                      <wp:positionV relativeFrom="paragraph">
                        <wp:posOffset>734695</wp:posOffset>
                      </wp:positionV>
                      <wp:extent cx="533400" cy="247650"/>
                      <wp:effectExtent l="0" t="0" r="19050" b="190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3400" cy="247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5AF376" w14:textId="1E11499E" w:rsidR="00EE40D9" w:rsidRDefault="00EE40D9">
                                  <w:r>
                                    <w:t>7.5CM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7FBF67" id="Text Box 11" o:spid="_x0000_s1027" type="#_x0000_t202" style="position:absolute;margin-left:282.8pt;margin-top:57.85pt;width:42pt;height:19.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" fillcolor="yellow" strokeweight=".5pt">
                      <v:textbox>
                        <w:txbxContent>
                          <w:p w14:paraId="2B5AF376" w14:textId="1E11499E" w:rsidR="00EE40D9" w:rsidRDefault="00EE40D9">
                            <w:r>
                              <w:t>7.5CM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2FC24FE4" wp14:editId="162839EE">
                  <wp:simplePos x="0" y="0"/>
                  <wp:positionH relativeFrom="column">
                    <wp:posOffset>3172460</wp:posOffset>
                  </wp:positionH>
                  <wp:positionV relativeFrom="paragraph">
                    <wp:posOffset>244537</wp:posOffset>
                  </wp:positionV>
                  <wp:extent cx="2435954" cy="1619250"/>
                  <wp:effectExtent l="0" t="0" r="254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07" b="12115"/>
                          <a:stretch/>
                        </pic:blipFill>
                        <pic:spPr bwMode="auto">
                          <a:xfrm>
                            <a:off x="0" y="0"/>
                            <a:ext cx="2435954" cy="1619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C5B0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2A698E8C" wp14:editId="72465E5A">
                      <wp:simplePos x="0" y="0"/>
                      <wp:positionH relativeFrom="column">
                        <wp:posOffset>2267585</wp:posOffset>
                      </wp:positionH>
                      <wp:positionV relativeFrom="paragraph">
                        <wp:posOffset>637540</wp:posOffset>
                      </wp:positionV>
                      <wp:extent cx="561975" cy="209550"/>
                      <wp:effectExtent l="0" t="0" r="28575" b="190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5C047CF" w14:textId="48997587" w:rsidR="00EC5B0C" w:rsidRDefault="00EC5B0C">
                                  <w:r>
                                    <w:t>7.5CM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698E8C" id="Text Box 6" o:spid="_x0000_s1028" type="#_x0000_t202" style="position:absolute;margin-left:178.55pt;margin-top:50.2pt;width:44.25pt;height:16.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" fillcolor="yellow" strokeweight=".5pt">
                      <v:textbox>
                        <w:txbxContent>
                          <w:p w14:paraId="25C047CF" w14:textId="48997587" w:rsidR="00EC5B0C" w:rsidRDefault="00EC5B0C">
                            <w:r>
                              <w:t>7.5CM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5B0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7C9A6B31" wp14:editId="5C8F9668">
                      <wp:simplePos x="0" y="0"/>
                      <wp:positionH relativeFrom="column">
                        <wp:posOffset>2486660</wp:posOffset>
                      </wp:positionH>
                      <wp:positionV relativeFrom="paragraph">
                        <wp:posOffset>894715</wp:posOffset>
                      </wp:positionV>
                      <wp:extent cx="45719" cy="438150"/>
                      <wp:effectExtent l="19050" t="19050" r="31115" b="38100"/>
                      <wp:wrapNone/>
                      <wp:docPr id="5" name="Arrow: Up-Dow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438150"/>
                              </a:xfrm>
                              <a:prstGeom prst="upDown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6A6867" id="Arrow: Up-Down 5" o:spid="_x0000_s1026" type="#_x0000_t70" style="position:absolute;margin-left:195.8pt;margin-top:70.45pt;width:3.6pt;height:34.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" adj=",1127" fillcolor="#d7230d [2409]" strokecolor="#d7230d [2409]" strokeweight="1pt"/>
                  </w:pict>
                </mc:Fallback>
              </mc:AlternateContent>
            </w:r>
            <w:r w:rsidR="00EC5B0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5C0C70C7" wp14:editId="717FC3F0">
                      <wp:simplePos x="0" y="0"/>
                      <wp:positionH relativeFrom="column">
                        <wp:posOffset>943610</wp:posOffset>
                      </wp:positionH>
                      <wp:positionV relativeFrom="paragraph">
                        <wp:posOffset>980440</wp:posOffset>
                      </wp:positionV>
                      <wp:extent cx="600075" cy="228600"/>
                      <wp:effectExtent l="0" t="0" r="28575" b="190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0075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03AE31" w14:textId="43441FBA" w:rsidR="00EC5B0C" w:rsidRDefault="00EC5B0C">
                                  <w:r>
                                    <w:t>29.5CM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C0C70C7" id="Text Box 4" o:spid="_x0000_s1029" type="#_x0000_t202" style="position:absolute;margin-left:74.3pt;margin-top:77.2pt;width:47.25pt;height:18pt;z-index:251843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" fillcolor="yellow" strokeweight=".5pt">
                      <v:textbox>
                        <w:txbxContent>
                          <w:p w14:paraId="5703AE31" w14:textId="43441FBA" w:rsidR="00EC5B0C" w:rsidRDefault="00EC5B0C">
                            <w:r>
                              <w:t>29.5CM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5B0C">
              <w:rPr>
                <w:noProof/>
              </w:rPr>
              <w:drawing>
                <wp:anchor distT="0" distB="0" distL="114300" distR="114300" simplePos="0" relativeHeight="251841536" behindDoc="0" locked="0" layoutInCell="1" allowOverlap="1" wp14:anchorId="4CDFE19A" wp14:editId="0B80D897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313690</wp:posOffset>
                  </wp:positionV>
                  <wp:extent cx="2771775" cy="1548759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1548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C5B0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27994F24" wp14:editId="1E46E440">
                      <wp:simplePos x="0" y="0"/>
                      <wp:positionH relativeFrom="column">
                        <wp:posOffset>734060</wp:posOffset>
                      </wp:positionH>
                      <wp:positionV relativeFrom="paragraph">
                        <wp:posOffset>1085215</wp:posOffset>
                      </wp:positionV>
                      <wp:extent cx="1752600" cy="45719"/>
                      <wp:effectExtent l="19050" t="19050" r="38100" b="31115"/>
                      <wp:wrapNone/>
                      <wp:docPr id="3" name="Arrow: Left-Right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2600" cy="45719"/>
                              </a:xfrm>
                              <a:prstGeom prst="leftRight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96CC84" id="Arrow: Left-Right 3" o:spid="_x0000_s1026" type="#_x0000_t69" style="position:absolute;margin-left:57.8pt;margin-top:85.45pt;width:138pt;height:3.6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" adj="282" fillcolor="#d7230d [2409]" strokecolor="#d7230d [2409]" strokeweight="1pt"/>
                  </w:pict>
                </mc:Fallback>
              </mc:AlternateContent>
            </w:r>
          </w:p>
        </w:tc>
      </w:tr>
    </w:tbl>
    <w:p w14:paraId="4AC40146" w14:textId="77777777" w:rsidR="00B63763" w:rsidRDefault="00B63763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49158CAB" w:rsidR="004E0B40" w:rsidRPr="00DE4BCC" w:rsidRDefault="00A453DD" w:rsidP="00122BDD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Measurements</w:t>
            </w:r>
          </w:p>
        </w:tc>
      </w:tr>
      <w:tr w:rsidR="004E0B40" w:rsidRPr="00DE4BCC" w14:paraId="7D709386" w14:textId="77777777" w:rsidTr="00A347E5">
        <w:trPr>
          <w:trHeight w:val="3023"/>
        </w:trPr>
        <w:tc>
          <w:tcPr>
            <w:tcW w:w="5000" w:type="pct"/>
          </w:tcPr>
          <w:p w14:paraId="2A93A6BE" w14:textId="23585EA8" w:rsidR="00A0372A" w:rsidRPr="00A0372A" w:rsidRDefault="00A347E5" w:rsidP="00A453DD">
            <w:pPr>
              <w:tabs>
                <w:tab w:val="left" w:pos="549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044F5252" wp14:editId="5A536641">
                      <wp:simplePos x="0" y="0"/>
                      <wp:positionH relativeFrom="column">
                        <wp:posOffset>4505960</wp:posOffset>
                      </wp:positionH>
                      <wp:positionV relativeFrom="paragraph">
                        <wp:posOffset>528320</wp:posOffset>
                      </wp:positionV>
                      <wp:extent cx="45719" cy="666750"/>
                      <wp:effectExtent l="19050" t="19050" r="31115" b="38100"/>
                      <wp:wrapNone/>
                      <wp:docPr id="17" name="Arrow: Up-Down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5719" cy="666750"/>
                              </a:xfrm>
                              <a:prstGeom prst="upDown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CCF607A" id="Arrow: Up-Down 17" o:spid="_x0000_s1026" type="#_x0000_t70" style="position:absolute;margin-left:354.8pt;margin-top:41.6pt;width:3.6pt;height:52.5pt;flip:x;z-index:251855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" adj=",741" fillcolor="#d7230d [2409]" strokecolor="#d7230d [2409]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81E94C0" wp14:editId="43CEC177">
                      <wp:simplePos x="0" y="0"/>
                      <wp:positionH relativeFrom="column">
                        <wp:posOffset>4229735</wp:posOffset>
                      </wp:positionH>
                      <wp:positionV relativeFrom="paragraph">
                        <wp:posOffset>718820</wp:posOffset>
                      </wp:positionV>
                      <wp:extent cx="552450" cy="238125"/>
                      <wp:effectExtent l="0" t="0" r="19050" b="28575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E0CF08" w14:textId="375E21D5" w:rsidR="00A347E5" w:rsidRDefault="00A347E5">
                                  <w:r>
                                    <w:t>13CM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1E94C0" id="Text Box 18" o:spid="_x0000_s1030" type="#_x0000_t202" style="position:absolute;margin-left:333.05pt;margin-top:56.6pt;width:43.5pt;height:18.7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" fillcolor="yellow" strokeweight=".5pt">
                      <v:textbox>
                        <w:txbxContent>
                          <w:p w14:paraId="32E0CF08" w14:textId="375E21D5" w:rsidR="00A347E5" w:rsidRDefault="00A347E5">
                            <w:r>
                              <w:t>13CM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6777B4E6" wp14:editId="1B3467F1">
                      <wp:simplePos x="0" y="0"/>
                      <wp:positionH relativeFrom="column">
                        <wp:posOffset>3172460</wp:posOffset>
                      </wp:positionH>
                      <wp:positionV relativeFrom="paragraph">
                        <wp:posOffset>956944</wp:posOffset>
                      </wp:positionV>
                      <wp:extent cx="495300" cy="238125"/>
                      <wp:effectExtent l="0" t="0" r="19050" b="28575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D4651ED" w14:textId="260265F9" w:rsidR="00A347E5" w:rsidRDefault="00A347E5">
                                  <w:r>
                                    <w:t>7</w:t>
                                  </w:r>
                                  <w:r w:rsidR="00040A91">
                                    <w:t>6</w:t>
                                  </w:r>
                                  <w:r>
                                    <w:t>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77B4E6" id="Text Box 16" o:spid="_x0000_s1031" type="#_x0000_t202" style="position:absolute;margin-left:249.8pt;margin-top:75.35pt;width:39pt;height:18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" fillcolor="yellow" strokeweight=".5pt">
                      <v:textbox>
                        <w:txbxContent>
                          <w:p w14:paraId="6D4651ED" w14:textId="260265F9" w:rsidR="00A347E5" w:rsidRDefault="00A347E5">
                            <w:r>
                              <w:t>7</w:t>
                            </w:r>
                            <w:r w:rsidR="00040A91">
                              <w:t>6</w:t>
                            </w:r>
                            <w:r>
                              <w:t>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6027EAFC" wp14:editId="4B3F0E35">
                      <wp:simplePos x="0" y="0"/>
                      <wp:positionH relativeFrom="column">
                        <wp:posOffset>895985</wp:posOffset>
                      </wp:positionH>
                      <wp:positionV relativeFrom="paragraph">
                        <wp:posOffset>1052195</wp:posOffset>
                      </wp:positionV>
                      <wp:extent cx="3933825" cy="95250"/>
                      <wp:effectExtent l="19050" t="19050" r="28575" b="38100"/>
                      <wp:wrapNone/>
                      <wp:docPr id="15" name="Arrow: Left-Right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95250"/>
                              </a:xfrm>
                              <a:prstGeom prst="leftRightArrow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996B94" id="Arrow: Left-Right 15" o:spid="_x0000_s1026" type="#_x0000_t69" style="position:absolute;margin-left:70.55pt;margin-top:82.85pt;width:309.75pt;height:7.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" adj="262" fillcolor="#d7230d [2409]" strokecolor="#d7230d [2409]" strokeweight="1pt"/>
                  </w:pict>
                </mc:Fallback>
              </mc:AlternateContent>
            </w:r>
            <w:r w:rsidR="00AE1A48">
              <w:rPr>
                <w:noProof/>
              </w:rPr>
              <w:drawing>
                <wp:anchor distT="0" distB="0" distL="114300" distR="114300" simplePos="0" relativeHeight="251852800" behindDoc="0" locked="0" layoutInCell="1" allowOverlap="1" wp14:anchorId="628EA66C" wp14:editId="36B8C537">
                  <wp:simplePos x="0" y="0"/>
                  <wp:positionH relativeFrom="column">
                    <wp:posOffset>648335</wp:posOffset>
                  </wp:positionH>
                  <wp:positionV relativeFrom="paragraph">
                    <wp:posOffset>185420</wp:posOffset>
                  </wp:positionV>
                  <wp:extent cx="4352925" cy="1390053"/>
                  <wp:effectExtent l="0" t="0" r="0" b="635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2925" cy="139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7FD0E76" w14:textId="35F48B00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9306DF" w:rsidRPr="00DE4BCC" w14:paraId="69593D2C" w14:textId="77777777" w:rsidTr="003407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D7840C2" w14:textId="77777777" w:rsidR="009306DF" w:rsidRPr="00DE4BCC" w:rsidRDefault="009306DF" w:rsidP="003407B3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9306DF" w:rsidRPr="00DE4BCC" w14:paraId="5F23E7D5" w14:textId="77777777" w:rsidTr="00A347E5">
        <w:trPr>
          <w:trHeight w:val="8957"/>
        </w:trPr>
        <w:tc>
          <w:tcPr>
            <w:tcW w:w="5000" w:type="pct"/>
          </w:tcPr>
          <w:p w14:paraId="3ACEA323" w14:textId="7D3DE856" w:rsidR="00A0372A" w:rsidRDefault="005E26CA" w:rsidP="00A347E5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5B57046C" wp14:editId="1CAC42C9">
                      <wp:simplePos x="0" y="0"/>
                      <wp:positionH relativeFrom="column">
                        <wp:posOffset>4119245</wp:posOffset>
                      </wp:positionH>
                      <wp:positionV relativeFrom="paragraph">
                        <wp:posOffset>101600</wp:posOffset>
                      </wp:positionV>
                      <wp:extent cx="1645920" cy="1188720"/>
                      <wp:effectExtent l="0" t="0" r="11430" b="1143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FB900E" w14:textId="0EFC14EC" w:rsidR="005E26CA" w:rsidRDefault="005E26CA" w:rsidP="005E26CA">
                                  <w:r>
                                    <w:t>Item: WEBBING 50MM D/S</w:t>
                                  </w:r>
                                </w:p>
                                <w:p w14:paraId="5BD25222" w14:textId="33336F88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2EA5D585" w14:textId="3F69AE63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36ABEE8F" w14:textId="2360E50E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7CEBB997" w14:textId="7AD589E8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KUMUL D/S</w:t>
                                  </w:r>
                                </w:p>
                                <w:p w14:paraId="69888D91" w14:textId="77777777" w:rsidR="005E26CA" w:rsidRDefault="005E26CA" w:rsidP="005E26CA"/>
                                <w:p w14:paraId="2AFD09C3" w14:textId="77777777" w:rsidR="005E26CA" w:rsidRDefault="005E26C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7046C" id="Text Box 57" o:spid="_x0000_s1032" type="#_x0000_t202" style="position:absolute;margin-left:324.35pt;margin-top:8pt;width:129.6pt;height:93.6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" fillcolor="white [3201]" strokeweight=".5pt">
                      <v:textbox>
                        <w:txbxContent>
                          <w:p w14:paraId="66FB900E" w14:textId="0EFC14EC" w:rsidR="005E26CA" w:rsidRDefault="005E26CA" w:rsidP="005E26CA">
                            <w:r>
                              <w:t>Item: WEBBING 50MM D/S</w:t>
                            </w:r>
                          </w:p>
                          <w:p w14:paraId="5BD25222" w14:textId="33336F88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2EA5D585" w14:textId="3F69AE63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D/S</w:t>
                            </w:r>
                          </w:p>
                          <w:p w14:paraId="36ABEE8F" w14:textId="2360E50E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7CEBB997" w14:textId="7AD589E8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KUMUL D/S</w:t>
                            </w:r>
                          </w:p>
                          <w:p w14:paraId="69888D91" w14:textId="77777777" w:rsidR="005E26CA" w:rsidRDefault="005E26CA" w:rsidP="005E26CA"/>
                          <w:p w14:paraId="2AFD09C3" w14:textId="77777777" w:rsidR="005E26CA" w:rsidRDefault="005E26CA" w:rsidP="005E26CA"/>
                        </w:txbxContent>
                      </v:textbox>
                    </v:shape>
                  </w:pict>
                </mc:Fallback>
              </mc:AlternateContent>
            </w:r>
            <w:r w:rsidR="00A347E5">
              <w:rPr>
                <w:noProof/>
                <w:color w:val="auto"/>
              </w:rPr>
              <w:drawing>
                <wp:anchor distT="0" distB="0" distL="114300" distR="114300" simplePos="0" relativeHeight="251857920" behindDoc="0" locked="0" layoutInCell="1" allowOverlap="1" wp14:anchorId="3AF41871" wp14:editId="260CA1BB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145415</wp:posOffset>
                  </wp:positionV>
                  <wp:extent cx="3267075" cy="1825513"/>
                  <wp:effectExtent l="0" t="0" r="0" b="381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825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727C6C" w14:textId="4B071604" w:rsidR="00A347E5" w:rsidRPr="00A347E5" w:rsidRDefault="005E26CA" w:rsidP="00A347E5">
            <w:r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3362A1F5" wp14:editId="7960C8DF">
                      <wp:simplePos x="0" y="0"/>
                      <wp:positionH relativeFrom="column">
                        <wp:posOffset>2602864</wp:posOffset>
                      </wp:positionH>
                      <wp:positionV relativeFrom="paragraph">
                        <wp:posOffset>130175</wp:posOffset>
                      </wp:positionV>
                      <wp:extent cx="1508760" cy="464820"/>
                      <wp:effectExtent l="38100" t="0" r="15240" b="68580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08760" cy="4648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B76BA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1" o:spid="_x0000_s1026" type="#_x0000_t32" style="position:absolute;margin-left:204.95pt;margin-top:10.25pt;width:118.8pt;height:36.6pt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FC59007" w14:textId="568CA696" w:rsidR="00A347E5" w:rsidRPr="00A347E5" w:rsidRDefault="00A347E5" w:rsidP="00A347E5"/>
          <w:p w14:paraId="6D583828" w14:textId="3141B5E8" w:rsidR="00A347E5" w:rsidRPr="00A347E5" w:rsidRDefault="00A347E5" w:rsidP="00A347E5"/>
          <w:p w14:paraId="06D516AC" w14:textId="77777777" w:rsidR="00A347E5" w:rsidRPr="00A347E5" w:rsidRDefault="00A347E5" w:rsidP="00A347E5"/>
          <w:p w14:paraId="444C8575" w14:textId="17D042F9" w:rsidR="00A347E5" w:rsidRDefault="00A347E5" w:rsidP="00A347E5"/>
          <w:p w14:paraId="62BF4394" w14:textId="46775803" w:rsidR="00A347E5" w:rsidRDefault="004B0A5A" w:rsidP="00A347E5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67CFA57E" wp14:editId="5E175D37">
                      <wp:simplePos x="0" y="0"/>
                      <wp:positionH relativeFrom="column">
                        <wp:posOffset>3660956</wp:posOffset>
                      </wp:positionH>
                      <wp:positionV relativeFrom="paragraph">
                        <wp:posOffset>68399</wp:posOffset>
                      </wp:positionV>
                      <wp:extent cx="1404258" cy="1188720"/>
                      <wp:effectExtent l="0" t="0" r="24765" b="1143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4258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B70E498" w14:textId="123BDD4D" w:rsidR="005E26CA" w:rsidRDefault="005E26CA" w:rsidP="005E26CA">
                                  <w:r>
                                    <w:t>Item: 500D CODURA</w:t>
                                  </w:r>
                                </w:p>
                                <w:p w14:paraId="04FE5BD0" w14:textId="5B5550B6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2D14DDB5" w14:textId="629334CE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148A2380" w14:textId="72CB311B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1280A890" w14:textId="0AFEBD13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KUMUL D/S</w:t>
                                  </w:r>
                                </w:p>
                                <w:p w14:paraId="6CCF6597" w14:textId="77777777" w:rsidR="005E26CA" w:rsidRDefault="005E26CA" w:rsidP="005E26CA"/>
                                <w:p w14:paraId="6B79446B" w14:textId="77777777" w:rsidR="005E26CA" w:rsidRDefault="005E26C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CFA57E" id="Text Box 1" o:spid="_x0000_s1033" type="#_x0000_t202" style="position:absolute;margin-left:288.25pt;margin-top:5.4pt;width:110.55pt;height:93.6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" fillcolor="white [3201]" strokeweight=".5pt">
                      <v:textbox>
                        <w:txbxContent>
                          <w:p w14:paraId="0B70E498" w14:textId="123BDD4D" w:rsidR="005E26CA" w:rsidRDefault="005E26CA" w:rsidP="005E26CA">
                            <w:r>
                              <w:t>Item: 500D CODURA</w:t>
                            </w:r>
                          </w:p>
                          <w:p w14:paraId="04FE5BD0" w14:textId="5B5550B6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2D14DDB5" w14:textId="629334CE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</w:t>
                            </w:r>
                          </w:p>
                          <w:p w14:paraId="148A2380" w14:textId="72CB311B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1280A890" w14:textId="0AFEBD13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KUMUL D/S</w:t>
                            </w:r>
                          </w:p>
                          <w:p w14:paraId="6CCF6597" w14:textId="77777777" w:rsidR="005E26CA" w:rsidRDefault="005E26CA" w:rsidP="005E26CA"/>
                          <w:p w14:paraId="6B79446B" w14:textId="77777777" w:rsidR="005E26CA" w:rsidRDefault="005E26CA" w:rsidP="005E26CA"/>
                        </w:txbxContent>
                      </v:textbox>
                    </v:shape>
                  </w:pict>
                </mc:Fallback>
              </mc:AlternateContent>
            </w:r>
            <w:r w:rsidR="005E26C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1836B7DD" wp14:editId="415FF2F4">
                      <wp:simplePos x="0" y="0"/>
                      <wp:positionH relativeFrom="column">
                        <wp:posOffset>2717165</wp:posOffset>
                      </wp:positionH>
                      <wp:positionV relativeFrom="paragraph">
                        <wp:posOffset>120650</wp:posOffset>
                      </wp:positionV>
                      <wp:extent cx="960120" cy="342900"/>
                      <wp:effectExtent l="38100" t="38100" r="30480" b="19050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60120" cy="342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857015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3" o:spid="_x0000_s1026" type="#_x0000_t32" style="position:absolute;margin-left:213.95pt;margin-top:9.5pt;width:75.6pt;height:27pt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02A32C3" w14:textId="1A1ADC52" w:rsidR="00A347E5" w:rsidRDefault="00A347E5" w:rsidP="00A347E5">
            <w:pPr>
              <w:tabs>
                <w:tab w:val="left" w:pos="6675"/>
              </w:tabs>
            </w:pPr>
            <w:r>
              <w:tab/>
            </w:r>
          </w:p>
          <w:p w14:paraId="2DD91460" w14:textId="5AFFC1FC" w:rsidR="00A347E5" w:rsidRPr="00A347E5" w:rsidRDefault="00A347E5" w:rsidP="00A347E5"/>
          <w:p w14:paraId="2D85E586" w14:textId="1D88351F" w:rsidR="00A347E5" w:rsidRDefault="006B691A" w:rsidP="00A347E5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BDD0D7B" wp14:editId="38BF4BE2">
                      <wp:simplePos x="0" y="0"/>
                      <wp:positionH relativeFrom="column">
                        <wp:posOffset>784615</wp:posOffset>
                      </wp:positionH>
                      <wp:positionV relativeFrom="paragraph">
                        <wp:posOffset>117866</wp:posOffset>
                      </wp:positionV>
                      <wp:extent cx="2010507" cy="826477"/>
                      <wp:effectExtent l="0" t="0" r="27940" b="12065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10507" cy="82647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B9E5D8A" w14:textId="15FA2C87" w:rsidR="006B691A" w:rsidRDefault="006B691A" w:rsidP="005E26CA">
                                  <w:r>
                                    <w:t>Item: 500D CODURA INSIDE EVA FOAM 2MM HARD X1 FRONT</w:t>
                                  </w:r>
                                </w:p>
                                <w:p w14:paraId="5577334D" w14:textId="11E736B9" w:rsidR="006B691A" w:rsidRDefault="006B691A" w:rsidP="005E26CA">
                                  <w:r>
                                    <w:t>Style Color: ALL COLOR</w:t>
                                  </w:r>
                                </w:p>
                                <w:p w14:paraId="07F3482C" w14:textId="386FBFA3" w:rsidR="006B691A" w:rsidRDefault="006B691A" w:rsidP="006B691A">
                                  <w:r>
                                    <w:t>RM Color: BLACK</w:t>
                                  </w:r>
                                </w:p>
                                <w:p w14:paraId="1B2472DD" w14:textId="77777777" w:rsidR="006B691A" w:rsidRDefault="006B691A" w:rsidP="005E26CA"/>
                                <w:p w14:paraId="60574892" w14:textId="77777777" w:rsidR="006B691A" w:rsidRDefault="006B691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DD0D7B" id="Text Box 25" o:spid="_x0000_s1034" type="#_x0000_t202" style="position:absolute;margin-left:61.8pt;margin-top:9.3pt;width:158.3pt;height:65.1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" fillcolor="white [3201]" strokeweight=".5pt">
                      <v:textbox>
                        <w:txbxContent>
                          <w:p w14:paraId="0B9E5D8A" w14:textId="15FA2C87" w:rsidR="006B691A" w:rsidRDefault="006B691A" w:rsidP="005E26CA">
                            <w:r>
                              <w:t>Item: 500D CODURA INSIDE EVA FOAM 2MM HARD X1 FRONT</w:t>
                            </w:r>
                          </w:p>
                          <w:p w14:paraId="5577334D" w14:textId="11E736B9" w:rsidR="006B691A" w:rsidRDefault="006B691A" w:rsidP="005E26CA">
                            <w:r>
                              <w:t>Style Color: ALL COLOR</w:t>
                            </w:r>
                          </w:p>
                          <w:p w14:paraId="07F3482C" w14:textId="386FBFA3" w:rsidR="006B691A" w:rsidRDefault="006B691A" w:rsidP="006B691A">
                            <w:r>
                              <w:t>RM Color: BLACK</w:t>
                            </w:r>
                          </w:p>
                          <w:p w14:paraId="1B2472DD" w14:textId="77777777" w:rsidR="006B691A" w:rsidRDefault="006B691A" w:rsidP="005E26CA"/>
                          <w:p w14:paraId="60574892" w14:textId="77777777" w:rsidR="006B691A" w:rsidRDefault="006B691A" w:rsidP="005E26CA"/>
                        </w:txbxContent>
                      </v:textbox>
                    </v:shape>
                  </w:pict>
                </mc:Fallback>
              </mc:AlternateContent>
            </w:r>
          </w:p>
          <w:p w14:paraId="30E058AF" w14:textId="1AB9C1A2" w:rsidR="00A347E5" w:rsidRDefault="00A347E5" w:rsidP="00A347E5"/>
          <w:p w14:paraId="220390E7" w14:textId="40E58A5E" w:rsidR="00A347E5" w:rsidRDefault="00A347E5" w:rsidP="00A347E5">
            <w:pPr>
              <w:tabs>
                <w:tab w:val="left" w:pos="6480"/>
              </w:tabs>
              <w:rPr>
                <w:noProof/>
                <w14:ligatures w14:val="standard"/>
              </w:rPr>
            </w:pPr>
            <w:r>
              <w:rPr>
                <w:noProof/>
                <w14:ligatures w14:val="standard"/>
              </w:rPr>
              <w:tab/>
            </w:r>
          </w:p>
          <w:p w14:paraId="05EFE4A9" w14:textId="0D6ABA09" w:rsidR="00A347E5" w:rsidRPr="00A347E5" w:rsidRDefault="006B691A" w:rsidP="00A347E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78445114" wp14:editId="26CFA457">
                      <wp:simplePos x="0" y="0"/>
                      <wp:positionH relativeFrom="column">
                        <wp:posOffset>1298965</wp:posOffset>
                      </wp:positionH>
                      <wp:positionV relativeFrom="paragraph">
                        <wp:posOffset>321066</wp:posOffset>
                      </wp:positionV>
                      <wp:extent cx="282819" cy="773527"/>
                      <wp:effectExtent l="38100" t="0" r="22225" b="64770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2819" cy="77352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14247F" id="Straight Arrow Connector 22" o:spid="_x0000_s1026" type="#_x0000_t32" style="position:absolute;margin-left:102.3pt;margin-top:25.3pt;width:22.25pt;height:60.9pt;flip:x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26CA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010DC19D" wp14:editId="37509AC2">
                      <wp:simplePos x="0" y="0"/>
                      <wp:positionH relativeFrom="column">
                        <wp:posOffset>3658870</wp:posOffset>
                      </wp:positionH>
                      <wp:positionV relativeFrom="paragraph">
                        <wp:posOffset>156845</wp:posOffset>
                      </wp:positionV>
                      <wp:extent cx="1645920" cy="1188720"/>
                      <wp:effectExtent l="0" t="0" r="11430" b="1143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8DF464C" w14:textId="77777777" w:rsidR="005E26CA" w:rsidRDefault="005E26CA" w:rsidP="005E26CA">
                                  <w:r>
                                    <w:t>Item: WEBBING 50MM D/S</w:t>
                                  </w:r>
                                </w:p>
                                <w:p w14:paraId="1898ABAD" w14:textId="4F3F7D9D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33FECC10" w14:textId="3C3CC037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50E74ED7" w14:textId="078F8F12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54C85D74" w14:textId="355969DB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KUMUL D/S</w:t>
                                  </w:r>
                                </w:p>
                                <w:p w14:paraId="25B612B2" w14:textId="77777777" w:rsidR="005E26CA" w:rsidRDefault="005E26CA" w:rsidP="005E26CA"/>
                                <w:p w14:paraId="54F7EB30" w14:textId="77777777" w:rsidR="005E26CA" w:rsidRDefault="005E26C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DC19D" id="Text Box 8" o:spid="_x0000_s1035" type="#_x0000_t202" style="position:absolute;margin-left:288.1pt;margin-top:12.35pt;width:129.6pt;height:93.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" fillcolor="white [3201]" strokeweight=".5pt">
                      <v:textbox>
                        <w:txbxContent>
                          <w:p w14:paraId="28DF464C" w14:textId="77777777" w:rsidR="005E26CA" w:rsidRDefault="005E26CA" w:rsidP="005E26CA">
                            <w:r>
                              <w:t>Item: WEBBING 50MM D/S</w:t>
                            </w:r>
                          </w:p>
                          <w:p w14:paraId="1898ABAD" w14:textId="4F3F7D9D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33FECC10" w14:textId="3C3CC037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D/S</w:t>
                            </w:r>
                          </w:p>
                          <w:p w14:paraId="50E74ED7" w14:textId="078F8F12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54C85D74" w14:textId="355969DB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KUMUL D/S</w:t>
                            </w:r>
                          </w:p>
                          <w:p w14:paraId="25B612B2" w14:textId="77777777" w:rsidR="005E26CA" w:rsidRDefault="005E26CA" w:rsidP="005E26CA"/>
                          <w:p w14:paraId="54F7EB30" w14:textId="77777777" w:rsidR="005E26CA" w:rsidRDefault="005E26CA" w:rsidP="005E26CA"/>
                        </w:txbxContent>
                      </v:textbox>
                    </v:shape>
                  </w:pict>
                </mc:Fallback>
              </mc:AlternateContent>
            </w:r>
            <w:r w:rsidR="005E26CA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3D25D0C0" wp14:editId="223FD439">
                      <wp:simplePos x="0" y="0"/>
                      <wp:positionH relativeFrom="column">
                        <wp:posOffset>3666490</wp:posOffset>
                      </wp:positionH>
                      <wp:positionV relativeFrom="paragraph">
                        <wp:posOffset>1464945</wp:posOffset>
                      </wp:positionV>
                      <wp:extent cx="1645920" cy="1188720"/>
                      <wp:effectExtent l="0" t="0" r="11430" b="1143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656CFC" w14:textId="323F8113" w:rsidR="005E26CA" w:rsidRDefault="005E26CA" w:rsidP="005E26CA">
                                  <w:r>
                                    <w:t>Item: WEBBING 25MM S/S</w:t>
                                  </w:r>
                                </w:p>
                                <w:p w14:paraId="5F12EB11" w14:textId="7822AB6D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73D0DE1D" w14:textId="4C39E42D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S/S</w:t>
                                  </w:r>
                                </w:p>
                                <w:p w14:paraId="2EE5F0CD" w14:textId="5C52B76C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4653C276" w14:textId="37FAEE21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KUMUL S/S</w:t>
                                  </w:r>
                                </w:p>
                                <w:p w14:paraId="1658087B" w14:textId="77777777" w:rsidR="005E26CA" w:rsidRDefault="005E26CA" w:rsidP="005E26CA"/>
                                <w:p w14:paraId="4A4A0178" w14:textId="77777777" w:rsidR="005E26CA" w:rsidRDefault="005E26C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25D0C0" id="Text Box 10" o:spid="_x0000_s1036" type="#_x0000_t202" style="position:absolute;margin-left:288.7pt;margin-top:115.35pt;width:129.6pt;height:93.6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" fillcolor="white [3201]" strokeweight=".5pt">
                      <v:textbox>
                        <w:txbxContent>
                          <w:p w14:paraId="45656CFC" w14:textId="323F8113" w:rsidR="005E26CA" w:rsidRDefault="005E26CA" w:rsidP="005E26CA">
                            <w:r>
                              <w:t>Item: WEBBING 25MM S/S</w:t>
                            </w:r>
                          </w:p>
                          <w:p w14:paraId="5F12EB11" w14:textId="7822AB6D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73D0DE1D" w14:textId="4C39E42D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S/S</w:t>
                            </w:r>
                          </w:p>
                          <w:p w14:paraId="2EE5F0CD" w14:textId="5C52B76C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4653C276" w14:textId="37FAEE21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KUMUL S/S</w:t>
                            </w:r>
                          </w:p>
                          <w:p w14:paraId="1658087B" w14:textId="77777777" w:rsidR="005E26CA" w:rsidRDefault="005E26CA" w:rsidP="005E26CA"/>
                          <w:p w14:paraId="4A4A0178" w14:textId="77777777" w:rsidR="005E26CA" w:rsidRDefault="005E26CA" w:rsidP="005E26CA"/>
                        </w:txbxContent>
                      </v:textbox>
                    </v:shape>
                  </w:pict>
                </mc:Fallback>
              </mc:AlternateContent>
            </w:r>
            <w:r w:rsidR="005E26CA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2F159288" wp14:editId="331AFEAE">
                      <wp:simplePos x="0" y="0"/>
                      <wp:positionH relativeFrom="column">
                        <wp:posOffset>2054225</wp:posOffset>
                      </wp:positionH>
                      <wp:positionV relativeFrom="paragraph">
                        <wp:posOffset>703580</wp:posOffset>
                      </wp:positionV>
                      <wp:extent cx="1615440" cy="935355"/>
                      <wp:effectExtent l="38100" t="0" r="22860" b="5524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9353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1DDBFD" id="Straight Arrow Connector 27" o:spid="_x0000_s1026" type="#_x0000_t32" style="position:absolute;margin-left:161.75pt;margin-top:55.4pt;width:127.2pt;height:73.65pt;flip:x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26CA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7AAF2417" wp14:editId="4991200B">
                      <wp:simplePos x="0" y="0"/>
                      <wp:positionH relativeFrom="column">
                        <wp:posOffset>1970404</wp:posOffset>
                      </wp:positionH>
                      <wp:positionV relativeFrom="paragraph">
                        <wp:posOffset>1922779</wp:posOffset>
                      </wp:positionV>
                      <wp:extent cx="1699260" cy="45719"/>
                      <wp:effectExtent l="19050" t="76200" r="15240" b="50165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992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CE034A" id="Straight Arrow Connector 28" o:spid="_x0000_s1026" type="#_x0000_t32" style="position:absolute;margin-left:155.15pt;margin-top:151.4pt;width:133.8pt;height:3.6pt;flip:x y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26CA">
              <w:rPr>
                <w:noProof/>
              </w:rPr>
              <w:drawing>
                <wp:anchor distT="0" distB="0" distL="114300" distR="114300" simplePos="0" relativeHeight="251864064" behindDoc="0" locked="0" layoutInCell="1" allowOverlap="1" wp14:anchorId="1764C3EF" wp14:editId="27E802CA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697865</wp:posOffset>
                  </wp:positionV>
                  <wp:extent cx="3190875" cy="1956090"/>
                  <wp:effectExtent l="0" t="0" r="0" b="635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77" b="16802"/>
                          <a:stretch/>
                        </pic:blipFill>
                        <pic:spPr bwMode="auto">
                          <a:xfrm>
                            <a:off x="0" y="0"/>
                            <a:ext cx="3190875" cy="1956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AD4F2BC" w14:textId="389A1769" w:rsidR="009306DF" w:rsidRDefault="009306DF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33A09" w:rsidRPr="00DE4BCC" w14:paraId="40F831DA" w14:textId="77777777" w:rsidTr="009148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4F5B39B" w14:textId="707B5569" w:rsidR="00433A09" w:rsidRPr="00DE4BCC" w:rsidRDefault="00E501EB" w:rsidP="0091484E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Images</w:t>
            </w:r>
            <w:r w:rsidR="00433A09" w:rsidRPr="00711EBF">
              <w:rPr>
                <w:color w:val="auto"/>
                <w:sz w:val="20"/>
                <w:szCs w:val="22"/>
              </w:rPr>
              <w:t xml:space="preserve"> </w:t>
            </w:r>
          </w:p>
        </w:tc>
      </w:tr>
      <w:tr w:rsidR="00433A09" w:rsidRPr="00DE4BCC" w14:paraId="2500DF89" w14:textId="77777777" w:rsidTr="00D97F3C">
        <w:trPr>
          <w:trHeight w:val="13013"/>
        </w:trPr>
        <w:tc>
          <w:tcPr>
            <w:tcW w:w="5000" w:type="pct"/>
          </w:tcPr>
          <w:p w14:paraId="0DDA62CB" w14:textId="1CE32733" w:rsidR="00D97F3C" w:rsidRDefault="00601050" w:rsidP="0091484E">
            <w:pPr>
              <w:rPr>
                <w:noProof/>
                <w14:ligatures w14:val="standard"/>
              </w:rPr>
            </w:pPr>
            <w:r w:rsidRPr="00CE26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7B6A3887" wp14:editId="41BB362F">
                      <wp:simplePos x="0" y="0"/>
                      <wp:positionH relativeFrom="column">
                        <wp:posOffset>3723852</wp:posOffset>
                      </wp:positionH>
                      <wp:positionV relativeFrom="paragraph">
                        <wp:posOffset>138853</wp:posOffset>
                      </wp:positionV>
                      <wp:extent cx="2061421" cy="1295400"/>
                      <wp:effectExtent l="0" t="0" r="15240" b="190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61421" cy="1295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427978F" w14:textId="3A217720" w:rsidR="00CE26AD" w:rsidRDefault="00CE26AD" w:rsidP="00CE26AD">
                                  <w:r>
                                    <w:t xml:space="preserve">Item: </w:t>
                                  </w:r>
                                  <w:r w:rsidR="00E769F4">
                                    <w:rPr>
                                      <w:color w:val="auto"/>
                                    </w:rPr>
                                    <w:t>TRIGLIDE</w:t>
                                  </w:r>
                                  <w:r>
                                    <w:rPr>
                                      <w:color w:val="auto"/>
                                    </w:rPr>
                                    <w:t xml:space="preserve"> (105-0100) </w:t>
                                  </w:r>
                                  <w:r w:rsidR="00E769F4">
                                    <w:rPr>
                                      <w:color w:val="auto"/>
                                    </w:rPr>
                                    <w:t>/ Ladder lock flat</w:t>
                                  </w:r>
                                  <w:r w:rsidR="009350A8">
                                    <w:rPr>
                                      <w:color w:val="auto"/>
                                    </w:rPr>
                                    <w:t xml:space="preserve"> CUT BUCKLE</w:t>
                                  </w:r>
                                  <w:r w:rsidR="00E769F4">
                                    <w:rPr>
                                      <w:color w:val="auto"/>
                                    </w:rPr>
                                    <w:t xml:space="preserve"> </w:t>
                                  </w:r>
                                  <w:r w:rsidR="00601050">
                                    <w:rPr>
                                      <w:color w:val="auto"/>
                                    </w:rPr>
                                    <w:t>(104-0100)</w:t>
                                  </w:r>
                                </w:p>
                                <w:p w14:paraId="6DEE1406" w14:textId="572CD5C0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/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61832A88" w14:textId="2B6838F3" w:rsidR="00CE26AD" w:rsidRDefault="00CE26AD" w:rsidP="00CE26AD">
                                  <w:r>
                                    <w:t>RM Color: KHAKI</w:t>
                                  </w:r>
                                </w:p>
                                <w:p w14:paraId="0F086B81" w14:textId="7170494F" w:rsidR="004B0A5A" w:rsidRDefault="004B0A5A" w:rsidP="004B0A5A">
                                  <w:r>
                                    <w:t>Style Color: KUMUL</w:t>
                                  </w:r>
                                </w:p>
                                <w:p w14:paraId="5110E7B7" w14:textId="23565B03" w:rsidR="004B0A5A" w:rsidRDefault="004B0A5A" w:rsidP="004B0A5A">
                                  <w:r>
                                    <w:t>RM Color: BLACK</w:t>
                                  </w:r>
                                </w:p>
                                <w:p w14:paraId="585D9B5E" w14:textId="77777777" w:rsidR="004B0A5A" w:rsidRDefault="004B0A5A" w:rsidP="00CE26AD"/>
                                <w:p w14:paraId="00038318" w14:textId="77777777" w:rsidR="00CE26AD" w:rsidRDefault="00CE26AD" w:rsidP="00CE26AD"/>
                                <w:p w14:paraId="21C8E179" w14:textId="77777777" w:rsidR="00CE26AD" w:rsidRDefault="00CE26AD" w:rsidP="00CE26A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6A3887" id="Text Box 48" o:spid="_x0000_s1037" type="#_x0000_t202" style="position:absolute;margin-left:293.2pt;margin-top:10.95pt;width:162.3pt;height:102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" fillcolor="white [3201]" strokeweight=".5pt">
                      <v:textbox>
                        <w:txbxContent>
                          <w:p w14:paraId="3427978F" w14:textId="3A217720" w:rsidR="00CE26AD" w:rsidRDefault="00CE26AD" w:rsidP="00CE26AD">
                            <w:r>
                              <w:t xml:space="preserve">Item: </w:t>
                            </w:r>
                            <w:r w:rsidR="00E769F4">
                              <w:rPr>
                                <w:color w:val="auto"/>
                              </w:rPr>
                              <w:t>TRIGLIDE</w:t>
                            </w:r>
                            <w:r>
                              <w:rPr>
                                <w:color w:val="auto"/>
                              </w:rPr>
                              <w:t xml:space="preserve"> (105-0100) </w:t>
                            </w:r>
                            <w:r w:rsidR="00E769F4">
                              <w:rPr>
                                <w:color w:val="auto"/>
                              </w:rPr>
                              <w:t>/ Ladder lock flat</w:t>
                            </w:r>
                            <w:r w:rsidR="009350A8">
                              <w:rPr>
                                <w:color w:val="auto"/>
                              </w:rPr>
                              <w:t xml:space="preserve"> CUT BUCKLE</w:t>
                            </w:r>
                            <w:r w:rsidR="00E769F4">
                              <w:rPr>
                                <w:color w:val="auto"/>
                              </w:rPr>
                              <w:t xml:space="preserve"> </w:t>
                            </w:r>
                            <w:r w:rsidR="00601050">
                              <w:rPr>
                                <w:color w:val="auto"/>
                              </w:rPr>
                              <w:t>(104-0100)</w:t>
                            </w:r>
                          </w:p>
                          <w:p w14:paraId="6DEE1406" w14:textId="572CD5C0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  <w:r>
                              <w:t xml:space="preserve"> / </w:t>
                            </w:r>
                            <w:r w:rsidR="004B0A5A">
                              <w:t>KUMUL</w:t>
                            </w:r>
                          </w:p>
                          <w:p w14:paraId="61832A88" w14:textId="2B6838F3" w:rsidR="00CE26AD" w:rsidRDefault="00CE26AD" w:rsidP="00CE26AD">
                            <w:r>
                              <w:t>RM Color: KHAKI</w:t>
                            </w:r>
                          </w:p>
                          <w:p w14:paraId="0F086B81" w14:textId="7170494F" w:rsidR="004B0A5A" w:rsidRDefault="004B0A5A" w:rsidP="004B0A5A">
                            <w:r>
                              <w:t>Style Color: KUMUL</w:t>
                            </w:r>
                          </w:p>
                          <w:p w14:paraId="5110E7B7" w14:textId="23565B03" w:rsidR="004B0A5A" w:rsidRDefault="004B0A5A" w:rsidP="004B0A5A">
                            <w:r>
                              <w:t>RM Color: BLACK</w:t>
                            </w:r>
                          </w:p>
                          <w:p w14:paraId="585D9B5E" w14:textId="77777777" w:rsidR="004B0A5A" w:rsidRDefault="004B0A5A" w:rsidP="00CE26AD"/>
                          <w:p w14:paraId="00038318" w14:textId="77777777" w:rsidR="00CE26AD" w:rsidRDefault="00CE26AD" w:rsidP="00CE26AD"/>
                          <w:p w14:paraId="21C8E179" w14:textId="77777777" w:rsidR="00CE26AD" w:rsidRDefault="00CE26AD" w:rsidP="00CE26AD"/>
                        </w:txbxContent>
                      </v:textbox>
                    </v:shape>
                  </w:pict>
                </mc:Fallback>
              </mc:AlternateContent>
            </w:r>
          </w:p>
          <w:p w14:paraId="0C9D4B4B" w14:textId="33BE0C1B" w:rsidR="00433A09" w:rsidRDefault="00433A09" w:rsidP="0091484E"/>
          <w:p w14:paraId="16F55C12" w14:textId="2897DF83" w:rsidR="00433A09" w:rsidRDefault="00433A09" w:rsidP="00433A09">
            <w:pPr>
              <w:tabs>
                <w:tab w:val="left" w:pos="6075"/>
              </w:tabs>
            </w:pPr>
            <w:r>
              <w:tab/>
            </w:r>
          </w:p>
          <w:p w14:paraId="7EF853FE" w14:textId="746DD101" w:rsidR="00D97F3C" w:rsidRPr="00D97F3C" w:rsidRDefault="00601050" w:rsidP="00D97F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69D385D2" wp14:editId="19C4779B">
                      <wp:simplePos x="0" y="0"/>
                      <wp:positionH relativeFrom="column">
                        <wp:posOffset>2073275</wp:posOffset>
                      </wp:positionH>
                      <wp:positionV relativeFrom="paragraph">
                        <wp:posOffset>370840</wp:posOffset>
                      </wp:positionV>
                      <wp:extent cx="1630680" cy="723900"/>
                      <wp:effectExtent l="38100" t="0" r="26670" b="57150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30680" cy="723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A7D475" id="Straight Arrow Connector 41" o:spid="_x0000_s1026" type="#_x0000_t32" style="position:absolute;margin-left:163.25pt;margin-top:29.2pt;width:128.4pt;height:57pt;flip:x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72256" behindDoc="0" locked="0" layoutInCell="1" allowOverlap="1" wp14:anchorId="5775F3F9" wp14:editId="5798BE2C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198755</wp:posOffset>
                  </wp:positionV>
                  <wp:extent cx="3331845" cy="1943100"/>
                  <wp:effectExtent l="0" t="0" r="1905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453"/>
                          <a:stretch/>
                        </pic:blipFill>
                        <pic:spPr bwMode="auto">
                          <a:xfrm>
                            <a:off x="0" y="0"/>
                            <a:ext cx="3331845" cy="1943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73422211" wp14:editId="006DED81">
                      <wp:simplePos x="0" y="0"/>
                      <wp:positionH relativeFrom="column">
                        <wp:posOffset>2355215</wp:posOffset>
                      </wp:positionH>
                      <wp:positionV relativeFrom="paragraph">
                        <wp:posOffset>1254125</wp:posOffset>
                      </wp:positionV>
                      <wp:extent cx="1440180" cy="45085"/>
                      <wp:effectExtent l="19050" t="76200" r="26670" b="50165"/>
                      <wp:wrapNone/>
                      <wp:docPr id="32" name="Straight Arrow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4018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EABDFC" id="Straight Arrow Connector 32" o:spid="_x0000_s1026" type="#_x0000_t32" style="position:absolute;margin-left:185.45pt;margin-top:98.75pt;width:113.4pt;height:3.55pt;flip:x y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46E9385" w14:textId="2B168FE0" w:rsidR="00D97F3C" w:rsidRPr="00D97F3C" w:rsidRDefault="00601050" w:rsidP="00D97F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71B7F9EE" wp14:editId="42AAC971">
                      <wp:simplePos x="0" y="0"/>
                      <wp:positionH relativeFrom="column">
                        <wp:posOffset>2703013</wp:posOffset>
                      </wp:positionH>
                      <wp:positionV relativeFrom="paragraph">
                        <wp:posOffset>133169</wp:posOffset>
                      </wp:positionV>
                      <wp:extent cx="1042307" cy="827314"/>
                      <wp:effectExtent l="38100" t="0" r="24765" b="4953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42307" cy="82731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ACA00B" id="Straight Arrow Connector 20" o:spid="_x0000_s1026" type="#_x0000_t32" style="position:absolute;margin-left:212.85pt;margin-top:10.5pt;width:82.05pt;height:65.15pt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794CD4F" w14:textId="6F27B3CA" w:rsidR="00D97F3C" w:rsidRPr="00D97F3C" w:rsidRDefault="00D97F3C" w:rsidP="00D97F3C"/>
          <w:p w14:paraId="6CC3E332" w14:textId="519813A1" w:rsidR="00D97F3C" w:rsidRPr="00D97F3C" w:rsidRDefault="00D97F3C" w:rsidP="00D97F3C"/>
          <w:p w14:paraId="593B3BCB" w14:textId="5235F81B" w:rsidR="00D97F3C" w:rsidRPr="00D97F3C" w:rsidRDefault="009350A8" w:rsidP="00D97F3C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2F8F7D67" wp14:editId="2D2B7CFC">
                      <wp:simplePos x="0" y="0"/>
                      <wp:positionH relativeFrom="column">
                        <wp:posOffset>3758142</wp:posOffset>
                      </wp:positionH>
                      <wp:positionV relativeFrom="paragraph">
                        <wp:posOffset>146473</wp:posOffset>
                      </wp:positionV>
                      <wp:extent cx="1645920" cy="1188720"/>
                      <wp:effectExtent l="0" t="0" r="11430" b="1143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E246AF" w14:textId="62311613" w:rsidR="005E26CA" w:rsidRDefault="005E26CA" w:rsidP="005E26CA">
                                  <w:r>
                                    <w:t>Item: WEBBING 25MM D/S</w:t>
                                  </w:r>
                                </w:p>
                                <w:p w14:paraId="44BE67CA" w14:textId="5E8C4FAC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57A07D68" w14:textId="76E2CE62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42F7F47E" w14:textId="26C9CE25" w:rsidR="005E26CA" w:rsidRDefault="005E26CA" w:rsidP="005E26CA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3D6B6D53" w14:textId="71ABA5D3" w:rsidR="005E26CA" w:rsidRDefault="005E26CA" w:rsidP="005E26CA">
                                  <w:r>
                                    <w:t xml:space="preserve">RM Color: </w:t>
                                  </w:r>
                                  <w:r w:rsidR="004B0A5A">
                                    <w:t>KUMUL D/S</w:t>
                                  </w:r>
                                </w:p>
                                <w:p w14:paraId="5D4DE40A" w14:textId="77777777" w:rsidR="005E26CA" w:rsidRDefault="005E26CA" w:rsidP="005E26CA"/>
                                <w:p w14:paraId="10323A23" w14:textId="77777777" w:rsidR="005E26CA" w:rsidRDefault="005E26CA" w:rsidP="005E26C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8F7D67" id="Text Box 39" o:spid="_x0000_s1038" type="#_x0000_t202" style="position:absolute;margin-left:295.9pt;margin-top:11.55pt;width:129.6pt;height:93.6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" fillcolor="white [3201]" strokeweight=".5pt">
                      <v:textbox>
                        <w:txbxContent>
                          <w:p w14:paraId="35E246AF" w14:textId="62311613" w:rsidR="005E26CA" w:rsidRDefault="005E26CA" w:rsidP="005E26CA">
                            <w:r>
                              <w:t>Item: WEBBING 25MM D/S</w:t>
                            </w:r>
                          </w:p>
                          <w:p w14:paraId="44BE67CA" w14:textId="5E8C4FAC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57A07D68" w14:textId="76E2CE62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D/S</w:t>
                            </w:r>
                          </w:p>
                          <w:p w14:paraId="42F7F47E" w14:textId="26C9CE25" w:rsidR="005E26CA" w:rsidRDefault="005E26CA" w:rsidP="005E26CA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3D6B6D53" w14:textId="71ABA5D3" w:rsidR="005E26CA" w:rsidRDefault="005E26CA" w:rsidP="005E26CA">
                            <w:r>
                              <w:t xml:space="preserve">RM Color: </w:t>
                            </w:r>
                            <w:r w:rsidR="004B0A5A">
                              <w:t>KUMUL D/S</w:t>
                            </w:r>
                          </w:p>
                          <w:p w14:paraId="5D4DE40A" w14:textId="77777777" w:rsidR="005E26CA" w:rsidRDefault="005E26CA" w:rsidP="005E26CA"/>
                          <w:p w14:paraId="10323A23" w14:textId="77777777" w:rsidR="005E26CA" w:rsidRDefault="005E26CA" w:rsidP="005E26CA"/>
                        </w:txbxContent>
                      </v:textbox>
                    </v:shape>
                  </w:pict>
                </mc:Fallback>
              </mc:AlternateContent>
            </w:r>
          </w:p>
          <w:p w14:paraId="386E2A88" w14:textId="438A48C5" w:rsidR="00D97F3C" w:rsidRPr="00D97F3C" w:rsidRDefault="00D97F3C" w:rsidP="00D97F3C"/>
          <w:p w14:paraId="5CDC1D89" w14:textId="7AACBEE6" w:rsidR="00D97F3C" w:rsidRDefault="00D97F3C" w:rsidP="00D97F3C"/>
          <w:p w14:paraId="311C289D" w14:textId="7CAFC1BB" w:rsidR="00D97F3C" w:rsidRDefault="00D97F3C" w:rsidP="00D97F3C"/>
          <w:p w14:paraId="76D86C13" w14:textId="557128C3" w:rsidR="00D97F3C" w:rsidRDefault="00D97F3C" w:rsidP="00D97F3C"/>
          <w:p w14:paraId="5B108521" w14:textId="66F05F79" w:rsidR="00D97F3C" w:rsidRDefault="00D97F3C" w:rsidP="00D97F3C">
            <w:pPr>
              <w:tabs>
                <w:tab w:val="left" w:pos="6870"/>
              </w:tabs>
            </w:pPr>
            <w:r>
              <w:tab/>
            </w:r>
          </w:p>
          <w:p w14:paraId="02B239E6" w14:textId="7DA82E26" w:rsidR="00390E98" w:rsidRPr="00390E98" w:rsidRDefault="00601050" w:rsidP="00390E98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7FD93E2B" wp14:editId="1F3DCA4E">
                      <wp:simplePos x="0" y="0"/>
                      <wp:positionH relativeFrom="column">
                        <wp:posOffset>3911419</wp:posOffset>
                      </wp:positionH>
                      <wp:positionV relativeFrom="paragraph">
                        <wp:posOffset>188686</wp:posOffset>
                      </wp:positionV>
                      <wp:extent cx="1318260" cy="1188720"/>
                      <wp:effectExtent l="0" t="0" r="15240" b="1143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826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2C0DB0" w14:textId="77777777" w:rsidR="00CE26AD" w:rsidRDefault="00CE26AD" w:rsidP="00CE26AD">
                                  <w:r>
                                    <w:t>Item: 500D CODURA</w:t>
                                  </w:r>
                                </w:p>
                                <w:p w14:paraId="5515CC1D" w14:textId="0A1C3BA8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404450B2" w14:textId="638B8385" w:rsidR="00CE26AD" w:rsidRDefault="00CE26AD" w:rsidP="00CE26AD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17D8A68A" w14:textId="0DA7C2B8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6D79C8DB" w14:textId="45298EC9" w:rsidR="00CE26AD" w:rsidRDefault="00CE26AD" w:rsidP="00CE26AD">
                                  <w:r>
                                    <w:t xml:space="preserve">RM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741B79C2" w14:textId="77777777" w:rsidR="00CE26AD" w:rsidRDefault="00CE26AD" w:rsidP="00CE26AD"/>
                                <w:p w14:paraId="5D1AFF96" w14:textId="77777777" w:rsidR="00CE26AD" w:rsidRDefault="00CE26AD" w:rsidP="00CE26A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D93E2B" id="Text Box 45" o:spid="_x0000_s1039" type="#_x0000_t202" style="position:absolute;margin-left:308pt;margin-top:14.85pt;width:103.8pt;height:93.6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" fillcolor="white [3201]" strokeweight=".5pt">
                      <v:textbox>
                        <w:txbxContent>
                          <w:p w14:paraId="202C0DB0" w14:textId="77777777" w:rsidR="00CE26AD" w:rsidRDefault="00CE26AD" w:rsidP="00CE26AD">
                            <w:r>
                              <w:t>Item: 500D CODURA</w:t>
                            </w:r>
                          </w:p>
                          <w:p w14:paraId="5515CC1D" w14:textId="0A1C3BA8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404450B2" w14:textId="638B8385" w:rsidR="00CE26AD" w:rsidRDefault="00CE26AD" w:rsidP="00CE26AD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</w:t>
                            </w:r>
                          </w:p>
                          <w:p w14:paraId="17D8A68A" w14:textId="0DA7C2B8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6D79C8DB" w14:textId="45298EC9" w:rsidR="00CE26AD" w:rsidRDefault="00CE26AD" w:rsidP="00CE26AD">
                            <w:r>
                              <w:t xml:space="preserve">RM Color: </w:t>
                            </w:r>
                            <w:r w:rsidR="004B0A5A">
                              <w:t>KUMUL</w:t>
                            </w:r>
                          </w:p>
                          <w:p w14:paraId="741B79C2" w14:textId="77777777" w:rsidR="00CE26AD" w:rsidRDefault="00CE26AD" w:rsidP="00CE26AD"/>
                          <w:p w14:paraId="5D1AFF96" w14:textId="77777777" w:rsidR="00CE26AD" w:rsidRDefault="00CE26AD" w:rsidP="00CE26AD"/>
                        </w:txbxContent>
                      </v:textbox>
                    </v:shape>
                  </w:pict>
                </mc:Fallback>
              </mc:AlternateContent>
            </w:r>
          </w:p>
          <w:p w14:paraId="32C4B988" w14:textId="4ECD6A30" w:rsidR="00390E98" w:rsidRPr="00390E98" w:rsidRDefault="00390E98" w:rsidP="00390E98"/>
          <w:p w14:paraId="04E6373C" w14:textId="1DFBBA7D" w:rsidR="00390E98" w:rsidRDefault="00601050" w:rsidP="00390E98">
            <w:r>
              <w:rPr>
                <w:noProof/>
              </w:rPr>
              <w:drawing>
                <wp:anchor distT="0" distB="0" distL="114300" distR="114300" simplePos="0" relativeHeight="251875328" behindDoc="0" locked="0" layoutInCell="1" allowOverlap="1" wp14:anchorId="7D354B86" wp14:editId="6C8490FF">
                  <wp:simplePos x="0" y="0"/>
                  <wp:positionH relativeFrom="column">
                    <wp:posOffset>193856</wp:posOffset>
                  </wp:positionH>
                  <wp:positionV relativeFrom="paragraph">
                    <wp:posOffset>107859</wp:posOffset>
                  </wp:positionV>
                  <wp:extent cx="3336716" cy="1695450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716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BF5A89" w14:textId="2AC27F13" w:rsidR="00390E98" w:rsidRPr="00390E98" w:rsidRDefault="006B691A" w:rsidP="00390E98">
            <w:pPr>
              <w:tabs>
                <w:tab w:val="left" w:pos="7125"/>
              </w:tabs>
            </w:pPr>
            <w:r w:rsidRPr="006B69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194A0F38" wp14:editId="25EB085C">
                      <wp:simplePos x="0" y="0"/>
                      <wp:positionH relativeFrom="column">
                        <wp:posOffset>1007354</wp:posOffset>
                      </wp:positionH>
                      <wp:positionV relativeFrom="paragraph">
                        <wp:posOffset>1824893</wp:posOffset>
                      </wp:positionV>
                      <wp:extent cx="1834662" cy="814754"/>
                      <wp:effectExtent l="0" t="0" r="13335" b="23495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4662" cy="8147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20C0565" w14:textId="19B3168A" w:rsidR="006B691A" w:rsidRDefault="006B691A" w:rsidP="006B691A">
                                  <w:r>
                                    <w:t>Item: 500D CODURA INSIDE PU FOAM 25MM X1 MID</w:t>
                                  </w:r>
                                </w:p>
                                <w:p w14:paraId="3237C48A" w14:textId="77777777" w:rsidR="006B691A" w:rsidRDefault="006B691A" w:rsidP="006B691A">
                                  <w:r>
                                    <w:t>Style Color: ALL COLOR</w:t>
                                  </w:r>
                                </w:p>
                                <w:p w14:paraId="207BBB99" w14:textId="580E42CC" w:rsidR="006B691A" w:rsidRDefault="006B691A" w:rsidP="006B691A">
                                  <w:r>
                                    <w:t xml:space="preserve">RM Color: WHITE </w:t>
                                  </w:r>
                                </w:p>
                                <w:p w14:paraId="45D8B1C7" w14:textId="77777777" w:rsidR="006B691A" w:rsidRDefault="006B691A" w:rsidP="006B691A"/>
                                <w:p w14:paraId="2528E6ED" w14:textId="77777777" w:rsidR="006B691A" w:rsidRDefault="006B691A" w:rsidP="006B691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4A0F38" id="Text Box 34" o:spid="_x0000_s1040" type="#_x0000_t202" style="position:absolute;margin-left:79.3pt;margin-top:143.7pt;width:144.45pt;height:64.1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" fillcolor="white [3201]" strokeweight=".5pt">
                      <v:textbox>
                        <w:txbxContent>
                          <w:p w14:paraId="520C0565" w14:textId="19B3168A" w:rsidR="006B691A" w:rsidRDefault="006B691A" w:rsidP="006B691A">
                            <w:r>
                              <w:t>Item: 500D CODURA INSIDE PU FOAM 25MM X1 MID</w:t>
                            </w:r>
                          </w:p>
                          <w:p w14:paraId="3237C48A" w14:textId="77777777" w:rsidR="006B691A" w:rsidRDefault="006B691A" w:rsidP="006B691A">
                            <w:r>
                              <w:t>Style Color: ALL COLOR</w:t>
                            </w:r>
                          </w:p>
                          <w:p w14:paraId="207BBB99" w14:textId="580E42CC" w:rsidR="006B691A" w:rsidRDefault="006B691A" w:rsidP="006B691A">
                            <w:r>
                              <w:t xml:space="preserve">RM Color: WHITE </w:t>
                            </w:r>
                          </w:p>
                          <w:p w14:paraId="45D8B1C7" w14:textId="77777777" w:rsidR="006B691A" w:rsidRDefault="006B691A" w:rsidP="006B691A"/>
                          <w:p w14:paraId="2528E6ED" w14:textId="77777777" w:rsidR="006B691A" w:rsidRDefault="006B691A" w:rsidP="006B691A"/>
                        </w:txbxContent>
                      </v:textbox>
                    </v:shape>
                  </w:pict>
                </mc:Fallback>
              </mc:AlternateContent>
            </w:r>
            <w:r w:rsidRPr="006B69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03287FE" wp14:editId="09198474">
                      <wp:simplePos x="0" y="0"/>
                      <wp:positionH relativeFrom="column">
                        <wp:posOffset>1933477</wp:posOffset>
                      </wp:positionH>
                      <wp:positionV relativeFrom="paragraph">
                        <wp:posOffset>620345</wp:posOffset>
                      </wp:positionV>
                      <wp:extent cx="57785" cy="1198685"/>
                      <wp:effectExtent l="19050" t="38100" r="56515" b="20955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7785" cy="11986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9B8D0F" id="Straight Arrow Connector 31" o:spid="_x0000_s1026" type="#_x0000_t32" style="position:absolute;margin-left:152.25pt;margin-top:48.85pt;width:4.55pt;height:94.4pt;flip: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6B69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54D64FA5" wp14:editId="49130CA8">
                      <wp:simplePos x="0" y="0"/>
                      <wp:positionH relativeFrom="column">
                        <wp:posOffset>3832616</wp:posOffset>
                      </wp:positionH>
                      <wp:positionV relativeFrom="paragraph">
                        <wp:posOffset>857738</wp:posOffset>
                      </wp:positionV>
                      <wp:extent cx="1951892" cy="826135"/>
                      <wp:effectExtent l="0" t="0" r="10795" b="12065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1892" cy="8261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9BE72B4" w14:textId="13325355" w:rsidR="006B691A" w:rsidRDefault="006B691A" w:rsidP="006B691A">
                                  <w:r>
                                    <w:t>Item: 500D CODURA INSIDE EVA FOAM 10MM HARD X1 BACK</w:t>
                                  </w:r>
                                </w:p>
                                <w:p w14:paraId="2A4343D3" w14:textId="77777777" w:rsidR="006B691A" w:rsidRDefault="006B691A" w:rsidP="006B691A">
                                  <w:r>
                                    <w:t>Style Color: ALL COLOR</w:t>
                                  </w:r>
                                </w:p>
                                <w:p w14:paraId="718DC6B9" w14:textId="77777777" w:rsidR="006B691A" w:rsidRDefault="006B691A" w:rsidP="006B691A">
                                  <w:r>
                                    <w:t>RM Color: BLACK</w:t>
                                  </w:r>
                                </w:p>
                                <w:p w14:paraId="670D9593" w14:textId="77777777" w:rsidR="006B691A" w:rsidRDefault="006B691A" w:rsidP="006B691A"/>
                                <w:p w14:paraId="0F3017AD" w14:textId="77777777" w:rsidR="006B691A" w:rsidRDefault="006B691A" w:rsidP="006B691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D64FA5" id="Text Box 29" o:spid="_x0000_s1041" type="#_x0000_t202" style="position:absolute;margin-left:301.8pt;margin-top:67.55pt;width:153.7pt;height:65.0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" fillcolor="white [3201]" strokeweight=".5pt">
                      <v:textbox>
                        <w:txbxContent>
                          <w:p w14:paraId="49BE72B4" w14:textId="13325355" w:rsidR="006B691A" w:rsidRDefault="006B691A" w:rsidP="006B691A">
                            <w:r>
                              <w:t>Item: 500D CODURA INSIDE EVA FOAM 10MM HARD X1 BACK</w:t>
                            </w:r>
                          </w:p>
                          <w:p w14:paraId="2A4343D3" w14:textId="77777777" w:rsidR="006B691A" w:rsidRDefault="006B691A" w:rsidP="006B691A">
                            <w:r>
                              <w:t>Style Color: ALL COLOR</w:t>
                            </w:r>
                          </w:p>
                          <w:p w14:paraId="718DC6B9" w14:textId="77777777" w:rsidR="006B691A" w:rsidRDefault="006B691A" w:rsidP="006B691A">
                            <w:r>
                              <w:t>RM Color: BLACK</w:t>
                            </w:r>
                          </w:p>
                          <w:p w14:paraId="670D9593" w14:textId="77777777" w:rsidR="006B691A" w:rsidRDefault="006B691A" w:rsidP="006B691A"/>
                          <w:p w14:paraId="0F3017AD" w14:textId="77777777" w:rsidR="006B691A" w:rsidRDefault="006B691A" w:rsidP="006B691A"/>
                        </w:txbxContent>
                      </v:textbox>
                    </v:shape>
                  </w:pict>
                </mc:Fallback>
              </mc:AlternateContent>
            </w:r>
            <w:r w:rsidRPr="006B69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143950CE" wp14:editId="5E1338CE">
                      <wp:simplePos x="0" y="0"/>
                      <wp:positionH relativeFrom="column">
                        <wp:posOffset>2759954</wp:posOffset>
                      </wp:positionH>
                      <wp:positionV relativeFrom="paragraph">
                        <wp:posOffset>699477</wp:posOffset>
                      </wp:positionV>
                      <wp:extent cx="1064846" cy="578876"/>
                      <wp:effectExtent l="38100" t="38100" r="21590" b="3111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64846" cy="57887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5809D5" id="Straight Arrow Connector 26" o:spid="_x0000_s1026" type="#_x0000_t32" style="position:absolute;margin-left:217.3pt;margin-top:55.1pt;width:83.85pt;height:45.6pt;flip:x y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2DB76F9E" wp14:editId="7623C1A3">
                      <wp:simplePos x="0" y="0"/>
                      <wp:positionH relativeFrom="column">
                        <wp:posOffset>3725740</wp:posOffset>
                      </wp:positionH>
                      <wp:positionV relativeFrom="paragraph">
                        <wp:posOffset>1948570</wp:posOffset>
                      </wp:positionV>
                      <wp:extent cx="1645920" cy="1188720"/>
                      <wp:effectExtent l="0" t="0" r="11430" b="1143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8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2F0A968" w14:textId="77777777" w:rsidR="00CE26AD" w:rsidRDefault="00CE26AD" w:rsidP="00CE26AD">
                                  <w:r>
                                    <w:t>Item: WEBBING 50MM D/S</w:t>
                                  </w:r>
                                </w:p>
                                <w:p w14:paraId="159FF3CB" w14:textId="698B0D70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345873B6" w14:textId="1A76D981" w:rsidR="00CE26AD" w:rsidRDefault="00CE26AD" w:rsidP="00CE26AD">
                                  <w:r>
                                    <w:t xml:space="preserve">RM Color: </w:t>
                                  </w:r>
                                  <w:r w:rsidR="004B0A5A">
                                    <w:t>MCAM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405BD31A" w14:textId="1D227499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KUMUL</w:t>
                                  </w:r>
                                </w:p>
                                <w:p w14:paraId="1DBE58F3" w14:textId="44F79BC3" w:rsidR="00CE26AD" w:rsidRDefault="00CE26AD" w:rsidP="00CE26AD">
                                  <w:r>
                                    <w:t xml:space="preserve">RM Color: </w:t>
                                  </w:r>
                                  <w:r w:rsidR="004B0A5A">
                                    <w:t>KUMUL D/S</w:t>
                                  </w:r>
                                </w:p>
                                <w:p w14:paraId="2A672737" w14:textId="77777777" w:rsidR="00CE26AD" w:rsidRDefault="00CE26AD" w:rsidP="00CE26AD"/>
                                <w:p w14:paraId="525820A7" w14:textId="77777777" w:rsidR="00CE26AD" w:rsidRDefault="00CE26AD" w:rsidP="00CE26A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B76F9E" id="Text Box 46" o:spid="_x0000_s1042" type="#_x0000_t202" style="position:absolute;margin-left:293.35pt;margin-top:153.45pt;width:129.6pt;height:93.6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" fillcolor="white [3201]" strokeweight=".5pt">
                      <v:textbox>
                        <w:txbxContent>
                          <w:p w14:paraId="72F0A968" w14:textId="77777777" w:rsidR="00CE26AD" w:rsidRDefault="00CE26AD" w:rsidP="00CE26AD">
                            <w:r>
                              <w:t>Item: WEBBING 50MM D/S</w:t>
                            </w:r>
                          </w:p>
                          <w:p w14:paraId="159FF3CB" w14:textId="698B0D70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345873B6" w14:textId="1A76D981" w:rsidR="00CE26AD" w:rsidRDefault="00CE26AD" w:rsidP="00CE26AD">
                            <w:r>
                              <w:t xml:space="preserve">RM Color: </w:t>
                            </w:r>
                            <w:r w:rsidR="004B0A5A">
                              <w:t>MCAM</w:t>
                            </w:r>
                            <w:r>
                              <w:t xml:space="preserve"> D/S</w:t>
                            </w:r>
                          </w:p>
                          <w:p w14:paraId="405BD31A" w14:textId="1D227499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KUMUL</w:t>
                            </w:r>
                          </w:p>
                          <w:p w14:paraId="1DBE58F3" w14:textId="44F79BC3" w:rsidR="00CE26AD" w:rsidRDefault="00CE26AD" w:rsidP="00CE26AD">
                            <w:r>
                              <w:t xml:space="preserve">RM Color: </w:t>
                            </w:r>
                            <w:r w:rsidR="004B0A5A">
                              <w:t>KUMUL D/S</w:t>
                            </w:r>
                          </w:p>
                          <w:p w14:paraId="2A672737" w14:textId="77777777" w:rsidR="00CE26AD" w:rsidRDefault="00CE26AD" w:rsidP="00CE26AD"/>
                          <w:p w14:paraId="525820A7" w14:textId="77777777" w:rsidR="00CE26AD" w:rsidRDefault="00CE26AD" w:rsidP="00CE26AD"/>
                        </w:txbxContent>
                      </v:textbox>
                    </v:shape>
                  </w:pict>
                </mc:Fallback>
              </mc:AlternateContent>
            </w:r>
            <w:r w:rsidRPr="00CE26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7F638126" wp14:editId="54C881A6">
                      <wp:simplePos x="0" y="0"/>
                      <wp:positionH relativeFrom="column">
                        <wp:posOffset>3677920</wp:posOffset>
                      </wp:positionH>
                      <wp:positionV relativeFrom="paragraph">
                        <wp:posOffset>3352800</wp:posOffset>
                      </wp:positionV>
                      <wp:extent cx="2011680" cy="1320800"/>
                      <wp:effectExtent l="0" t="0" r="26670" b="1270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11680" cy="1320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456379" w14:textId="277C0730" w:rsidR="00CE26AD" w:rsidRDefault="00CE26AD" w:rsidP="00CE26AD">
                                  <w:r>
                                    <w:t>Item: SR BUCKLE SET (810-1078) / (810-1080)</w:t>
                                  </w:r>
                                </w:p>
                                <w:p w14:paraId="4105DF0D" w14:textId="0AD26675" w:rsidR="00CE26AD" w:rsidRDefault="00CE26AD" w:rsidP="00CE26AD">
                                  <w:r>
                                    <w:t xml:space="preserve">Style Color: </w:t>
                                  </w:r>
                                  <w:r w:rsidR="004B0A5A">
                                    <w:t>MCAM</w:t>
                                  </w:r>
                                </w:p>
                                <w:p w14:paraId="12EE9737" w14:textId="226BC708" w:rsidR="00CE26AD" w:rsidRDefault="00CE26AD" w:rsidP="00CE26AD">
                                  <w:r>
                                    <w:t>RM Color: KHAKI</w:t>
                                  </w:r>
                                </w:p>
                                <w:p w14:paraId="6B124786" w14:textId="77777777" w:rsidR="00E769F4" w:rsidRDefault="00E769F4" w:rsidP="00E769F4">
                                  <w:r>
                                    <w:t>Style Color: KUMUL</w:t>
                                  </w:r>
                                </w:p>
                                <w:p w14:paraId="1BBF4338" w14:textId="73EC2310" w:rsidR="00E769F4" w:rsidRDefault="00E769F4" w:rsidP="00CE26AD">
                                  <w:r>
                                    <w:t>RM Color: BLACK</w:t>
                                  </w:r>
                                </w:p>
                                <w:p w14:paraId="662BC569" w14:textId="77777777" w:rsidR="00CE26AD" w:rsidRDefault="00CE26AD" w:rsidP="00CE26AD"/>
                                <w:p w14:paraId="38414255" w14:textId="77777777" w:rsidR="00CE26AD" w:rsidRDefault="00CE26AD" w:rsidP="00CE26A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38126" id="Text Box 49" o:spid="_x0000_s1043" type="#_x0000_t202" style="position:absolute;margin-left:289.6pt;margin-top:264pt;width:158.4pt;height:104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" fillcolor="white [3201]" strokeweight=".5pt">
                      <v:textbox>
                        <w:txbxContent>
                          <w:p w14:paraId="40456379" w14:textId="277C0730" w:rsidR="00CE26AD" w:rsidRDefault="00CE26AD" w:rsidP="00CE26AD">
                            <w:r>
                              <w:t>Item: SR BUCKLE SET (810-1078) / (810-1080)</w:t>
                            </w:r>
                          </w:p>
                          <w:p w14:paraId="4105DF0D" w14:textId="0AD26675" w:rsidR="00CE26AD" w:rsidRDefault="00CE26AD" w:rsidP="00CE26AD">
                            <w:r>
                              <w:t xml:space="preserve">Style Color: </w:t>
                            </w:r>
                            <w:r w:rsidR="004B0A5A">
                              <w:t>MCAM</w:t>
                            </w:r>
                          </w:p>
                          <w:p w14:paraId="12EE9737" w14:textId="226BC708" w:rsidR="00CE26AD" w:rsidRDefault="00CE26AD" w:rsidP="00CE26AD">
                            <w:r>
                              <w:t>RM Color: KHAKI</w:t>
                            </w:r>
                          </w:p>
                          <w:p w14:paraId="6B124786" w14:textId="77777777" w:rsidR="00E769F4" w:rsidRDefault="00E769F4" w:rsidP="00E769F4">
                            <w:r>
                              <w:t>Style Color: KUMUL</w:t>
                            </w:r>
                          </w:p>
                          <w:p w14:paraId="1BBF4338" w14:textId="73EC2310" w:rsidR="00E769F4" w:rsidRDefault="00E769F4" w:rsidP="00CE26AD">
                            <w:r>
                              <w:t>RM Color: BLACK</w:t>
                            </w:r>
                          </w:p>
                          <w:p w14:paraId="662BC569" w14:textId="77777777" w:rsidR="00CE26AD" w:rsidRDefault="00CE26AD" w:rsidP="00CE26AD"/>
                          <w:p w14:paraId="38414255" w14:textId="77777777" w:rsidR="00CE26AD" w:rsidRDefault="00CE26AD" w:rsidP="00CE26A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2E179467" wp14:editId="2B22ABD3">
                      <wp:simplePos x="0" y="0"/>
                      <wp:positionH relativeFrom="column">
                        <wp:posOffset>1680210</wp:posOffset>
                      </wp:positionH>
                      <wp:positionV relativeFrom="paragraph">
                        <wp:posOffset>3740150</wp:posOffset>
                      </wp:positionV>
                      <wp:extent cx="2068830" cy="45085"/>
                      <wp:effectExtent l="38100" t="38100" r="26670" b="88265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6883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1EED50" id="Straight Arrow Connector 50" o:spid="_x0000_s1026" type="#_x0000_t32" style="position:absolute;margin-left:132.3pt;margin-top:294.5pt;width:162.9pt;height:3.55pt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2496" behindDoc="0" locked="0" layoutInCell="1" allowOverlap="1" wp14:anchorId="12447250" wp14:editId="6C26946B">
                  <wp:simplePos x="0" y="0"/>
                  <wp:positionH relativeFrom="column">
                    <wp:posOffset>160362</wp:posOffset>
                  </wp:positionH>
                  <wp:positionV relativeFrom="paragraph">
                    <wp:posOffset>2888615</wp:posOffset>
                  </wp:positionV>
                  <wp:extent cx="3086100" cy="1909689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1909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0105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4E67829B" wp14:editId="1F18B3C0">
                      <wp:simplePos x="0" y="0"/>
                      <wp:positionH relativeFrom="column">
                        <wp:posOffset>3112135</wp:posOffset>
                      </wp:positionH>
                      <wp:positionV relativeFrom="paragraph">
                        <wp:posOffset>265430</wp:posOffset>
                      </wp:positionV>
                      <wp:extent cx="822960" cy="213360"/>
                      <wp:effectExtent l="38100" t="0" r="15240" b="72390"/>
                      <wp:wrapNone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22960" cy="213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37790E" id="Straight Arrow Connector 35" o:spid="_x0000_s1026" type="#_x0000_t32" style="position:absolute;margin-left:245.05pt;margin-top:20.9pt;width:64.8pt;height:16.8pt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60105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293D1428" wp14:editId="11B48F5D">
                      <wp:simplePos x="0" y="0"/>
                      <wp:positionH relativeFrom="column">
                        <wp:posOffset>3007541</wp:posOffset>
                      </wp:positionH>
                      <wp:positionV relativeFrom="paragraph">
                        <wp:posOffset>1192439</wp:posOffset>
                      </wp:positionV>
                      <wp:extent cx="838200" cy="791935"/>
                      <wp:effectExtent l="38100" t="38100" r="19050" b="27305"/>
                      <wp:wrapNone/>
                      <wp:docPr id="37" name="Straight Arrow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38200" cy="7919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78FA20" id="Straight Arrow Connector 37" o:spid="_x0000_s1026" type="#_x0000_t32" style="position:absolute;margin-left:236.8pt;margin-top:93.9pt;width:66pt;height:62.35pt;flip:x 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90E98">
              <w:tab/>
            </w:r>
          </w:p>
        </w:tc>
      </w:tr>
    </w:tbl>
    <w:p w14:paraId="0A80E094" w14:textId="10115057" w:rsidR="00433A09" w:rsidRDefault="00433A09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0A3ADCDF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3D6305">
        <w:trPr>
          <w:trHeight w:val="3293"/>
        </w:trPr>
        <w:tc>
          <w:tcPr>
            <w:tcW w:w="5000" w:type="pct"/>
          </w:tcPr>
          <w:p w14:paraId="2C535451" w14:textId="17B1701D" w:rsidR="0066283E" w:rsidRPr="0066283E" w:rsidRDefault="00FF67C1" w:rsidP="00390E98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0D26C71B" wp14:editId="26EBEB66">
                      <wp:simplePos x="0" y="0"/>
                      <wp:positionH relativeFrom="column">
                        <wp:posOffset>1962785</wp:posOffset>
                      </wp:positionH>
                      <wp:positionV relativeFrom="paragraph">
                        <wp:posOffset>1095375</wp:posOffset>
                      </wp:positionV>
                      <wp:extent cx="1847850" cy="57150"/>
                      <wp:effectExtent l="19050" t="76200" r="19050" b="38100"/>
                      <wp:wrapNone/>
                      <wp:docPr id="44" name="Straight Arrow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47850" cy="57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B5EA76" id="Straight Arrow Connector 44" o:spid="_x0000_s1026" type="#_x0000_t32" style="position:absolute;margin-left:154.55pt;margin-top:86.25pt;width:145.5pt;height:4.5pt;flip:x y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90E9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58CF264D">
                      <wp:simplePos x="0" y="0"/>
                      <wp:positionH relativeFrom="column">
                        <wp:posOffset>3953510</wp:posOffset>
                      </wp:positionH>
                      <wp:positionV relativeFrom="paragraph">
                        <wp:posOffset>933450</wp:posOffset>
                      </wp:positionV>
                      <wp:extent cx="1562100" cy="542925"/>
                      <wp:effectExtent l="0" t="0" r="19050" b="28575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542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2443B1A8" w:rsidR="00390E98" w:rsidRDefault="00390E98">
                                  <w:r>
                                    <w:t xml:space="preserve">Attaching on </w:t>
                                  </w:r>
                                  <w:r w:rsidR="00FF67C1">
                                    <w:t>front, 7.5 webbing panel, Center,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44" type="#_x0000_t202" style="position:absolute;margin-left:311.3pt;margin-top:73.5pt;width:123pt;height:42.75pt;z-index:251884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" fillcolor="white [3201]" strokeweight=".5pt">
                      <v:textbox>
                        <w:txbxContent>
                          <w:p w14:paraId="54A59213" w14:textId="2443B1A8" w:rsidR="00390E98" w:rsidRDefault="00390E98">
                            <w:r>
                              <w:t xml:space="preserve">Attaching on </w:t>
                            </w:r>
                            <w:r w:rsidR="00FF67C1">
                              <w:t>front, 7.5 webbing panel, Center,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90E98">
              <w:rPr>
                <w:noProof/>
              </w:rPr>
              <w:drawing>
                <wp:anchor distT="0" distB="0" distL="114300" distR="114300" simplePos="0" relativeHeight="251883520" behindDoc="0" locked="0" layoutInCell="1" allowOverlap="1" wp14:anchorId="08DF94E1" wp14:editId="366E9074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132715</wp:posOffset>
                  </wp:positionV>
                  <wp:extent cx="3335462" cy="1863725"/>
                  <wp:effectExtent l="0" t="0" r="0" b="3175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5462" cy="186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B58AD6D" w14:textId="2CB67C4E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19A6930B" w:rsidR="004B3C6F" w:rsidRPr="00DE4BCC" w:rsidRDefault="00040A91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Label Artwork</w:t>
            </w:r>
          </w:p>
        </w:tc>
      </w:tr>
      <w:tr w:rsidR="004B3C6F" w:rsidRPr="00DE4BCC" w14:paraId="332F4536" w14:textId="77777777" w:rsidTr="00F11A73">
        <w:trPr>
          <w:trHeight w:val="2298"/>
        </w:trPr>
        <w:tc>
          <w:tcPr>
            <w:tcW w:w="5000" w:type="pct"/>
            <w:shd w:val="clear" w:color="auto" w:fill="auto"/>
          </w:tcPr>
          <w:p w14:paraId="67AB0253" w14:textId="6D18B632" w:rsidR="004B3C6F" w:rsidRPr="004B3C6F" w:rsidRDefault="00F11A73" w:rsidP="00040A91">
            <w:pPr>
              <w:tabs>
                <w:tab w:val="left" w:pos="5010"/>
                <w:tab w:val="left" w:pos="5175"/>
              </w:tabs>
              <w:rPr>
                <w:bCs/>
              </w:rPr>
            </w:pPr>
            <w:r w:rsidRPr="00F11A73">
              <w:rPr>
                <w:noProof/>
              </w:rPr>
              <w:drawing>
                <wp:anchor distT="0" distB="0" distL="114300" distR="114300" simplePos="0" relativeHeight="251940864" behindDoc="1" locked="0" layoutInCell="1" allowOverlap="1" wp14:anchorId="65F08A0D" wp14:editId="072FA4E2">
                  <wp:simplePos x="0" y="0"/>
                  <wp:positionH relativeFrom="column">
                    <wp:posOffset>2859161</wp:posOffset>
                  </wp:positionH>
                  <wp:positionV relativeFrom="paragraph">
                    <wp:posOffset>279205</wp:posOffset>
                  </wp:positionV>
                  <wp:extent cx="2801815" cy="1007936"/>
                  <wp:effectExtent l="0" t="0" r="0" b="1905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815" cy="1007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F11A73">
              <w:rPr>
                <w:bCs/>
                <w:noProof/>
              </w:rPr>
              <w:drawing>
                <wp:anchor distT="0" distB="0" distL="114300" distR="114300" simplePos="0" relativeHeight="251939840" behindDoc="1" locked="0" layoutInCell="1" allowOverlap="1" wp14:anchorId="5597E7F8" wp14:editId="169D1597">
                  <wp:simplePos x="0" y="0"/>
                  <wp:positionH relativeFrom="column">
                    <wp:posOffset>-24717</wp:posOffset>
                  </wp:positionH>
                  <wp:positionV relativeFrom="paragraph">
                    <wp:posOffset>286434</wp:posOffset>
                  </wp:positionV>
                  <wp:extent cx="2819400" cy="1006484"/>
                  <wp:effectExtent l="0" t="0" r="0" b="3175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006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B3C6F" w:rsidRPr="004B3C6F">
              <w:rPr>
                <w:bCs/>
              </w:rPr>
              <w:tab/>
            </w:r>
            <w:r w:rsidR="00040A91">
              <w:rPr>
                <w:bCs/>
              </w:rPr>
              <w:tab/>
            </w:r>
          </w:p>
          <w:p w14:paraId="26851620" w14:textId="2CA01CD3" w:rsidR="004B3C6F" w:rsidRDefault="004B3C6F" w:rsidP="004D0279">
            <w:pPr>
              <w:tabs>
                <w:tab w:val="left" w:pos="5055"/>
                <w:tab w:val="left" w:pos="6075"/>
              </w:tabs>
            </w:pPr>
            <w:r>
              <w:tab/>
            </w:r>
            <w:r>
              <w:tab/>
            </w:r>
          </w:p>
          <w:p w14:paraId="5AC42E40" w14:textId="572622FA" w:rsidR="003D6305" w:rsidRPr="003D6305" w:rsidRDefault="003D6305" w:rsidP="003D6305"/>
        </w:tc>
      </w:tr>
    </w:tbl>
    <w:p w14:paraId="312A3FC4" w14:textId="77777777" w:rsidR="00040A91" w:rsidRDefault="00040A91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40A91" w:rsidRPr="00DE4BCC" w14:paraId="566C3AE4" w14:textId="77777777" w:rsidTr="000E64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A96634C" w14:textId="668C0DE3" w:rsidR="00040A91" w:rsidRPr="00DE4BCC" w:rsidRDefault="00040A91" w:rsidP="000E6433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Sticker artwork</w:t>
            </w:r>
          </w:p>
        </w:tc>
      </w:tr>
      <w:tr w:rsidR="00040A91" w:rsidRPr="00DE4BCC" w14:paraId="7D3CE8E3" w14:textId="77777777" w:rsidTr="00F11A73">
        <w:trPr>
          <w:trHeight w:val="2480"/>
        </w:trPr>
        <w:tc>
          <w:tcPr>
            <w:tcW w:w="5000" w:type="pct"/>
            <w:shd w:val="clear" w:color="auto" w:fill="auto"/>
          </w:tcPr>
          <w:p w14:paraId="62A28A06" w14:textId="6D07192B" w:rsidR="00F11A73" w:rsidRDefault="00F11A73" w:rsidP="00F11A73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1941888" behindDoc="1" locked="0" layoutInCell="1" allowOverlap="1" wp14:anchorId="0E006C74" wp14:editId="229557C0">
                  <wp:simplePos x="0" y="0"/>
                  <wp:positionH relativeFrom="column">
                    <wp:posOffset>34437</wp:posOffset>
                  </wp:positionH>
                  <wp:positionV relativeFrom="paragraph">
                    <wp:posOffset>162609</wp:posOffset>
                  </wp:positionV>
                  <wp:extent cx="2860430" cy="1238930"/>
                  <wp:effectExtent l="0" t="0" r="0" b="0"/>
                  <wp:wrapNone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430" cy="1238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42912" behindDoc="1" locked="0" layoutInCell="1" allowOverlap="1" wp14:anchorId="6261F28A" wp14:editId="0C30E525">
                  <wp:simplePos x="0" y="0"/>
                  <wp:positionH relativeFrom="column">
                    <wp:posOffset>2947035</wp:posOffset>
                  </wp:positionH>
                  <wp:positionV relativeFrom="paragraph">
                    <wp:posOffset>194163</wp:posOffset>
                  </wp:positionV>
                  <wp:extent cx="2825261" cy="1223698"/>
                  <wp:effectExtent l="0" t="0" r="0" b="0"/>
                  <wp:wrapNone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261" cy="1223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75CC6A1" w14:textId="1D523496" w:rsidR="00F11A73" w:rsidRPr="00F11A73" w:rsidRDefault="00F11A73" w:rsidP="00F11A73"/>
        </w:tc>
      </w:tr>
      <w:tr w:rsidR="00A76FE5" w:rsidRPr="00DE4BCC" w14:paraId="2C6BB52D" w14:textId="77777777" w:rsidTr="00A76FE5">
        <w:trPr>
          <w:trHeight w:val="261"/>
        </w:trPr>
        <w:tc>
          <w:tcPr>
            <w:tcW w:w="5000" w:type="pct"/>
            <w:shd w:val="clear" w:color="auto" w:fill="auto"/>
          </w:tcPr>
          <w:p w14:paraId="503C17D9" w14:textId="7FB83F7B" w:rsidR="00A76FE5" w:rsidRPr="00734546" w:rsidRDefault="00A76FE5" w:rsidP="00734546">
            <w:pPr>
              <w:tabs>
                <w:tab w:val="left" w:pos="5010"/>
                <w:tab w:val="left" w:pos="5175"/>
              </w:tabs>
              <w:rPr>
                <w:bCs/>
              </w:rPr>
            </w:pPr>
            <w:r>
              <w:rPr>
                <w:bCs/>
              </w:rPr>
              <w:t>POLY BAG – PLATATAC ZIPLOCK POLY BAG 30*39CM BLACK</w:t>
            </w:r>
          </w:p>
        </w:tc>
      </w:tr>
    </w:tbl>
    <w:p w14:paraId="27651665" w14:textId="77777777" w:rsidR="00040A91" w:rsidRPr="0066283E" w:rsidRDefault="00040A91" w:rsidP="0066283E"/>
    <w:sectPr w:rsidR="00040A91" w:rsidRPr="0066283E" w:rsidSect="007E3D23">
      <w:footerReference w:type="default" r:id="rId24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5DCBDE" w14:textId="77777777" w:rsidR="00CB45EB" w:rsidRDefault="00CB45EB">
      <w:pPr>
        <w:spacing w:after="0"/>
      </w:pPr>
      <w:r>
        <w:separator/>
      </w:r>
    </w:p>
  </w:endnote>
  <w:endnote w:type="continuationSeparator" w:id="0">
    <w:p w14:paraId="579BA44F" w14:textId="77777777" w:rsidR="00CB45EB" w:rsidRDefault="00CB45E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928CA0" w14:textId="77777777" w:rsidR="00CB45EB" w:rsidRDefault="00CB45EB">
      <w:pPr>
        <w:spacing w:after="0"/>
      </w:pPr>
      <w:r>
        <w:separator/>
      </w:r>
    </w:p>
  </w:footnote>
  <w:footnote w:type="continuationSeparator" w:id="0">
    <w:p w14:paraId="4A3CCBD6" w14:textId="77777777" w:rsidR="00CB45EB" w:rsidRDefault="00CB45E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40A91"/>
    <w:rsid w:val="00047818"/>
    <w:rsid w:val="00051B06"/>
    <w:rsid w:val="000671E5"/>
    <w:rsid w:val="000677DA"/>
    <w:rsid w:val="000A13CF"/>
    <w:rsid w:val="000B1457"/>
    <w:rsid w:val="000D37AE"/>
    <w:rsid w:val="000E45E2"/>
    <w:rsid w:val="000E5146"/>
    <w:rsid w:val="000E7BA5"/>
    <w:rsid w:val="00104C24"/>
    <w:rsid w:val="00136E3C"/>
    <w:rsid w:val="00147208"/>
    <w:rsid w:val="00155384"/>
    <w:rsid w:val="00156BF1"/>
    <w:rsid w:val="0018603C"/>
    <w:rsid w:val="001B7B38"/>
    <w:rsid w:val="001C1013"/>
    <w:rsid w:val="001D0C6A"/>
    <w:rsid w:val="001E2728"/>
    <w:rsid w:val="001E5C8E"/>
    <w:rsid w:val="00200CAC"/>
    <w:rsid w:val="00223B8D"/>
    <w:rsid w:val="00255734"/>
    <w:rsid w:val="002750DA"/>
    <w:rsid w:val="0028141F"/>
    <w:rsid w:val="0028638D"/>
    <w:rsid w:val="0029442A"/>
    <w:rsid w:val="002A2DA1"/>
    <w:rsid w:val="002A4407"/>
    <w:rsid w:val="002C6EAE"/>
    <w:rsid w:val="00335B41"/>
    <w:rsid w:val="003366D8"/>
    <w:rsid w:val="00371D00"/>
    <w:rsid w:val="00385A84"/>
    <w:rsid w:val="00390E98"/>
    <w:rsid w:val="003C192B"/>
    <w:rsid w:val="003C2460"/>
    <w:rsid w:val="003C256A"/>
    <w:rsid w:val="003D6305"/>
    <w:rsid w:val="003E2F5B"/>
    <w:rsid w:val="00433A09"/>
    <w:rsid w:val="004342C2"/>
    <w:rsid w:val="00437F9D"/>
    <w:rsid w:val="00451E2E"/>
    <w:rsid w:val="004652E5"/>
    <w:rsid w:val="004954AB"/>
    <w:rsid w:val="004A7424"/>
    <w:rsid w:val="004B0A5A"/>
    <w:rsid w:val="004B3C6F"/>
    <w:rsid w:val="004C306F"/>
    <w:rsid w:val="004C30E4"/>
    <w:rsid w:val="004C34EC"/>
    <w:rsid w:val="004C726C"/>
    <w:rsid w:val="004D24EB"/>
    <w:rsid w:val="004D342A"/>
    <w:rsid w:val="004E0B40"/>
    <w:rsid w:val="004E55D7"/>
    <w:rsid w:val="005076EA"/>
    <w:rsid w:val="00553DF6"/>
    <w:rsid w:val="00570421"/>
    <w:rsid w:val="00575A98"/>
    <w:rsid w:val="00591137"/>
    <w:rsid w:val="00593696"/>
    <w:rsid w:val="005C2CF2"/>
    <w:rsid w:val="005E26CA"/>
    <w:rsid w:val="005E4A3B"/>
    <w:rsid w:val="005E5437"/>
    <w:rsid w:val="00601050"/>
    <w:rsid w:val="00633D7A"/>
    <w:rsid w:val="006433F3"/>
    <w:rsid w:val="00650B59"/>
    <w:rsid w:val="00651957"/>
    <w:rsid w:val="0065347E"/>
    <w:rsid w:val="0066283E"/>
    <w:rsid w:val="00664C5D"/>
    <w:rsid w:val="006B0C54"/>
    <w:rsid w:val="006B419B"/>
    <w:rsid w:val="006B691A"/>
    <w:rsid w:val="006D6A3A"/>
    <w:rsid w:val="006F24EC"/>
    <w:rsid w:val="00711EBF"/>
    <w:rsid w:val="007265C0"/>
    <w:rsid w:val="00734546"/>
    <w:rsid w:val="00735CF9"/>
    <w:rsid w:val="00747E46"/>
    <w:rsid w:val="00770032"/>
    <w:rsid w:val="00797D0E"/>
    <w:rsid w:val="007A209A"/>
    <w:rsid w:val="007B0010"/>
    <w:rsid w:val="007B0C03"/>
    <w:rsid w:val="007B56EE"/>
    <w:rsid w:val="007C1E31"/>
    <w:rsid w:val="007E1496"/>
    <w:rsid w:val="007E23EC"/>
    <w:rsid w:val="007E3D23"/>
    <w:rsid w:val="007F74A6"/>
    <w:rsid w:val="0082049A"/>
    <w:rsid w:val="0083292E"/>
    <w:rsid w:val="0083363F"/>
    <w:rsid w:val="008675B2"/>
    <w:rsid w:val="00871E7A"/>
    <w:rsid w:val="00874856"/>
    <w:rsid w:val="00894FA0"/>
    <w:rsid w:val="0089773C"/>
    <w:rsid w:val="009306DF"/>
    <w:rsid w:val="009350A8"/>
    <w:rsid w:val="009665C3"/>
    <w:rsid w:val="00985466"/>
    <w:rsid w:val="00994A93"/>
    <w:rsid w:val="009F0E8D"/>
    <w:rsid w:val="00A0372A"/>
    <w:rsid w:val="00A31AC1"/>
    <w:rsid w:val="00A33C84"/>
    <w:rsid w:val="00A347E5"/>
    <w:rsid w:val="00A453DD"/>
    <w:rsid w:val="00A56B70"/>
    <w:rsid w:val="00A60AC1"/>
    <w:rsid w:val="00A76FE5"/>
    <w:rsid w:val="00A8011E"/>
    <w:rsid w:val="00A835B2"/>
    <w:rsid w:val="00A9050A"/>
    <w:rsid w:val="00AC250E"/>
    <w:rsid w:val="00AE1A48"/>
    <w:rsid w:val="00AF3C61"/>
    <w:rsid w:val="00B11297"/>
    <w:rsid w:val="00B445DD"/>
    <w:rsid w:val="00B63763"/>
    <w:rsid w:val="00B8674E"/>
    <w:rsid w:val="00B8707A"/>
    <w:rsid w:val="00BA4210"/>
    <w:rsid w:val="00BB351C"/>
    <w:rsid w:val="00C066BC"/>
    <w:rsid w:val="00C4369C"/>
    <w:rsid w:val="00C542AC"/>
    <w:rsid w:val="00C7576A"/>
    <w:rsid w:val="00C872B9"/>
    <w:rsid w:val="00C8732B"/>
    <w:rsid w:val="00C95646"/>
    <w:rsid w:val="00CA528F"/>
    <w:rsid w:val="00CB45EB"/>
    <w:rsid w:val="00CC2B24"/>
    <w:rsid w:val="00CE26AD"/>
    <w:rsid w:val="00CF00C0"/>
    <w:rsid w:val="00D3176E"/>
    <w:rsid w:val="00D32121"/>
    <w:rsid w:val="00D336B6"/>
    <w:rsid w:val="00D44742"/>
    <w:rsid w:val="00D454BA"/>
    <w:rsid w:val="00D776E0"/>
    <w:rsid w:val="00D97F3C"/>
    <w:rsid w:val="00DC2E1D"/>
    <w:rsid w:val="00DE4BCC"/>
    <w:rsid w:val="00DF2291"/>
    <w:rsid w:val="00DF38F3"/>
    <w:rsid w:val="00E20F56"/>
    <w:rsid w:val="00E40E81"/>
    <w:rsid w:val="00E501EB"/>
    <w:rsid w:val="00E769F4"/>
    <w:rsid w:val="00E77AFD"/>
    <w:rsid w:val="00E815EB"/>
    <w:rsid w:val="00E91C1C"/>
    <w:rsid w:val="00E95727"/>
    <w:rsid w:val="00EA73BB"/>
    <w:rsid w:val="00EB7B91"/>
    <w:rsid w:val="00EC52D1"/>
    <w:rsid w:val="00EC5B0C"/>
    <w:rsid w:val="00EE40D9"/>
    <w:rsid w:val="00F07EAE"/>
    <w:rsid w:val="00F11A73"/>
    <w:rsid w:val="00F245C1"/>
    <w:rsid w:val="00F33D62"/>
    <w:rsid w:val="00F37692"/>
    <w:rsid w:val="00F43F80"/>
    <w:rsid w:val="00F51E42"/>
    <w:rsid w:val="00F900BE"/>
    <w:rsid w:val="00FA4FCB"/>
    <w:rsid w:val="00FA5EFB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9F4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F11A7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896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0E5490"/>
    <w:rsid w:val="00146418"/>
    <w:rsid w:val="001801A2"/>
    <w:rsid w:val="00237945"/>
    <w:rsid w:val="002469A9"/>
    <w:rsid w:val="002C3467"/>
    <w:rsid w:val="00476E9E"/>
    <w:rsid w:val="00476EF4"/>
    <w:rsid w:val="004F05F6"/>
    <w:rsid w:val="00515947"/>
    <w:rsid w:val="00517E07"/>
    <w:rsid w:val="0061262B"/>
    <w:rsid w:val="00623A13"/>
    <w:rsid w:val="006C669B"/>
    <w:rsid w:val="00712F22"/>
    <w:rsid w:val="007E0FC6"/>
    <w:rsid w:val="0084514A"/>
    <w:rsid w:val="00875C2A"/>
    <w:rsid w:val="008D55CE"/>
    <w:rsid w:val="008F59B8"/>
    <w:rsid w:val="009F502E"/>
    <w:rsid w:val="00AA3A1E"/>
    <w:rsid w:val="00AF3AC3"/>
    <w:rsid w:val="00BB3959"/>
    <w:rsid w:val="00C61CDB"/>
    <w:rsid w:val="00D47C45"/>
    <w:rsid w:val="00D57713"/>
    <w:rsid w:val="00D657F2"/>
    <w:rsid w:val="00DF03EC"/>
    <w:rsid w:val="00DF6F19"/>
    <w:rsid w:val="00F5786D"/>
    <w:rsid w:val="00F65CF3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4</Pages>
  <Words>109</Words>
  <Characters>624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2026-07-03T01:36:00Z</dcterms:created>
  <dcterms:modified xsi:type="dcterms:W3CDTF">2026-07-03T01:36:00Z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