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E21D3E" w14:textId="17DDE48F" w:rsidR="00894485" w:rsidRPr="00894485" w:rsidRDefault="00894485">
      <w:pPr>
        <w:rPr>
          <w:b/>
          <w:bCs/>
          <w:color w:val="FF0000"/>
          <w:sz w:val="24"/>
          <w:szCs w:val="24"/>
        </w:rPr>
      </w:pPr>
      <w:r w:rsidRPr="00894485">
        <w:rPr>
          <w:b/>
          <w:bCs/>
          <w:color w:val="FF0000"/>
          <w:sz w:val="24"/>
          <w:szCs w:val="24"/>
        </w:rPr>
        <w:t>STYLE REFERENCE NUMBERS – LINK-PB-25-18</w:t>
      </w:r>
      <w:r>
        <w:rPr>
          <w:b/>
          <w:bCs/>
          <w:color w:val="FF0000"/>
          <w:sz w:val="24"/>
          <w:szCs w:val="24"/>
        </w:rPr>
        <w:t>5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894485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704BCD68" w:rsidR="005C2CF2" w:rsidRPr="00711EBF" w:rsidRDefault="001344E8" w:rsidP="00DE4BCC">
            <w:pPr>
              <w:pStyle w:val="Subtitle"/>
              <w:rPr>
                <w:color w:val="auto"/>
              </w:rPr>
            </w:pPr>
            <w:r w:rsidRPr="001344E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3261D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mac alice pack v3  </w:t>
            </w:r>
            <w:r w:rsidR="00542924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</w:t>
            </w:r>
            <w:r w:rsidR="003261D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</w:t>
            </w:r>
            <w:r w:rsidR="00B96882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542924">
                  <w:rPr>
                    <w:color w:val="002060"/>
                  </w:rPr>
                  <w:t xml:space="preserve">April </w:t>
                </w:r>
                <w:r w:rsidR="00583876">
                  <w:rPr>
                    <w:color w:val="002060"/>
                  </w:rPr>
                  <w:t>29</w:t>
                </w:r>
                <w:r w:rsidR="00542924">
                  <w:rPr>
                    <w:color w:val="002060"/>
                  </w:rPr>
                  <w:t>, 2026</w:t>
                </w:r>
                <w:r w:rsidR="00F822EB">
                  <w:rPr>
                    <w:color w:val="002060"/>
                  </w:rPr>
                  <w:t xml:space="preserve"> </w:t>
                </w:r>
              </w:sdtContent>
            </w:sdt>
          </w:p>
        </w:tc>
      </w:tr>
    </w:tbl>
    <w:p w14:paraId="3D6F9026" w14:textId="58CD9141" w:rsidR="00DE4BCC" w:rsidRPr="000A13CF" w:rsidRDefault="00DE4BCC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162"/>
        <w:gridCol w:w="2279"/>
        <w:gridCol w:w="2459"/>
        <w:gridCol w:w="2450"/>
      </w:tblGrid>
      <w:tr w:rsidR="006E09E3" w14:paraId="443E9897" w14:textId="77777777" w:rsidTr="006E09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162" w:type="dxa"/>
            <w:vAlign w:val="center"/>
          </w:tcPr>
          <w:p w14:paraId="54F289B9" w14:textId="77777777" w:rsidR="006E09E3" w:rsidRDefault="006E09E3" w:rsidP="00013380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279" w:type="dxa"/>
            <w:vAlign w:val="center"/>
          </w:tcPr>
          <w:p w14:paraId="779A7185" w14:textId="77777777" w:rsidR="006E09E3" w:rsidRDefault="006E09E3" w:rsidP="00013380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459" w:type="dxa"/>
            <w:vAlign w:val="center"/>
          </w:tcPr>
          <w:p w14:paraId="7B01EA0F" w14:textId="77777777" w:rsidR="006E09E3" w:rsidRDefault="006E09E3" w:rsidP="00013380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450" w:type="dxa"/>
          </w:tcPr>
          <w:p w14:paraId="137D2D46" w14:textId="77777777" w:rsidR="006E09E3" w:rsidRPr="001B6B88" w:rsidRDefault="006E09E3" w:rsidP="00013380">
            <w:pPr>
              <w:jc w:val="center"/>
              <w:rPr>
                <w:b w:val="0"/>
                <w:color w:val="auto"/>
              </w:rPr>
            </w:pPr>
            <w:r w:rsidRPr="001B6B88">
              <w:rPr>
                <w:b w:val="0"/>
                <w:color w:val="auto"/>
              </w:rPr>
              <w:t>QTY</w:t>
            </w:r>
          </w:p>
        </w:tc>
      </w:tr>
      <w:tr w:rsidR="006E09E3" w14:paraId="0A833A74" w14:textId="77777777" w:rsidTr="006E09E3">
        <w:tc>
          <w:tcPr>
            <w:tcW w:w="2162" w:type="dxa"/>
            <w:vAlign w:val="bottom"/>
          </w:tcPr>
          <w:p w14:paraId="3070C19B" w14:textId="2FFF2DDB" w:rsidR="006E09E3" w:rsidRPr="00F74E61" w:rsidRDefault="006E09E3" w:rsidP="00013380">
            <w:pPr>
              <w:jc w:val="center"/>
              <w:rPr>
                <w:rFonts w:cstheme="minorHAnsi"/>
                <w:b/>
                <w:bCs/>
                <w:color w:val="auto"/>
                <w:szCs w:val="18"/>
              </w:rPr>
            </w:pPr>
            <w:r w:rsidRPr="00F74E61">
              <w:rPr>
                <w:rFonts w:cstheme="minorHAnsi"/>
                <w:szCs w:val="18"/>
              </w:rPr>
              <w:t>P101</w:t>
            </w:r>
            <w:r w:rsidR="00BE2FC2" w:rsidRPr="00F74E61">
              <w:rPr>
                <w:rFonts w:cstheme="minorHAnsi"/>
                <w:szCs w:val="18"/>
              </w:rPr>
              <w:t>2275</w:t>
            </w:r>
          </w:p>
        </w:tc>
        <w:tc>
          <w:tcPr>
            <w:tcW w:w="2279" w:type="dxa"/>
            <w:vAlign w:val="center"/>
          </w:tcPr>
          <w:p w14:paraId="70C02E99" w14:textId="4AACB240" w:rsidR="006E09E3" w:rsidRPr="00F74E61" w:rsidRDefault="00BE2FC2" w:rsidP="00013380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843665</w:t>
            </w:r>
          </w:p>
        </w:tc>
        <w:tc>
          <w:tcPr>
            <w:tcW w:w="2459" w:type="dxa"/>
            <w:vAlign w:val="center"/>
          </w:tcPr>
          <w:p w14:paraId="17C894E0" w14:textId="77777777" w:rsidR="006E09E3" w:rsidRPr="00F74E61" w:rsidRDefault="006E09E3" w:rsidP="00013380">
            <w:pPr>
              <w:jc w:val="center"/>
              <w:rPr>
                <w:rFonts w:cstheme="minorHAnsi"/>
                <w:b/>
                <w:bCs/>
                <w:color w:val="auto"/>
                <w:szCs w:val="18"/>
              </w:rPr>
            </w:pPr>
            <w:r w:rsidRPr="00F74E61">
              <w:rPr>
                <w:rFonts w:cstheme="minorHAnsi"/>
                <w:szCs w:val="18"/>
              </w:rPr>
              <w:t>MULTICAM</w:t>
            </w:r>
          </w:p>
        </w:tc>
        <w:tc>
          <w:tcPr>
            <w:tcW w:w="2450" w:type="dxa"/>
          </w:tcPr>
          <w:p w14:paraId="0504216E" w14:textId="3AA7F778" w:rsidR="006E09E3" w:rsidRPr="00F74E61" w:rsidRDefault="006E09E3" w:rsidP="00013380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50pcs</w:t>
            </w:r>
          </w:p>
        </w:tc>
      </w:tr>
      <w:tr w:rsidR="00BE2FC2" w14:paraId="1FA45313" w14:textId="77777777" w:rsidTr="00542924">
        <w:tc>
          <w:tcPr>
            <w:tcW w:w="2162" w:type="dxa"/>
            <w:shd w:val="clear" w:color="auto" w:fill="FFFF00"/>
            <w:vAlign w:val="bottom"/>
          </w:tcPr>
          <w:p w14:paraId="4267D6C2" w14:textId="77577639" w:rsidR="00BE2FC2" w:rsidRPr="00F74E61" w:rsidRDefault="00542924" w:rsidP="00BE2FC2">
            <w:pPr>
              <w:jc w:val="center"/>
              <w:rPr>
                <w:rFonts w:cstheme="minorHAnsi"/>
                <w:szCs w:val="18"/>
              </w:rPr>
            </w:pPr>
            <w:r>
              <w:rPr>
                <w:rFonts w:cstheme="minorHAnsi"/>
                <w:szCs w:val="18"/>
              </w:rPr>
              <w:t>TBA</w:t>
            </w:r>
          </w:p>
        </w:tc>
        <w:tc>
          <w:tcPr>
            <w:tcW w:w="2279" w:type="dxa"/>
            <w:shd w:val="clear" w:color="auto" w:fill="FFFF00"/>
            <w:vAlign w:val="center"/>
          </w:tcPr>
          <w:p w14:paraId="24A69710" w14:textId="387E318B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843664</w:t>
            </w:r>
          </w:p>
        </w:tc>
        <w:tc>
          <w:tcPr>
            <w:tcW w:w="2459" w:type="dxa"/>
            <w:shd w:val="clear" w:color="auto" w:fill="FFFF00"/>
            <w:vAlign w:val="center"/>
          </w:tcPr>
          <w:p w14:paraId="25FDF856" w14:textId="4BD685D9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TFP</w:t>
            </w:r>
          </w:p>
        </w:tc>
        <w:tc>
          <w:tcPr>
            <w:tcW w:w="2450" w:type="dxa"/>
            <w:shd w:val="clear" w:color="auto" w:fill="FFFF00"/>
          </w:tcPr>
          <w:p w14:paraId="1B2CC593" w14:textId="403EC1C7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100pcs</w:t>
            </w:r>
          </w:p>
        </w:tc>
      </w:tr>
      <w:tr w:rsidR="00BE2FC2" w14:paraId="3FFA4A93" w14:textId="77777777" w:rsidTr="006E09E3">
        <w:tc>
          <w:tcPr>
            <w:tcW w:w="2162" w:type="dxa"/>
            <w:vAlign w:val="bottom"/>
          </w:tcPr>
          <w:p w14:paraId="34E189B0" w14:textId="10822B72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P1012507</w:t>
            </w:r>
          </w:p>
        </w:tc>
        <w:tc>
          <w:tcPr>
            <w:tcW w:w="2279" w:type="dxa"/>
            <w:vAlign w:val="center"/>
          </w:tcPr>
          <w:p w14:paraId="4B6BE60D" w14:textId="5C3F7A96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844139</w:t>
            </w:r>
          </w:p>
        </w:tc>
        <w:tc>
          <w:tcPr>
            <w:tcW w:w="2459" w:type="dxa"/>
            <w:vAlign w:val="center"/>
          </w:tcPr>
          <w:p w14:paraId="056554A5" w14:textId="277D600B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 xml:space="preserve">Ranger green </w:t>
            </w:r>
          </w:p>
        </w:tc>
        <w:tc>
          <w:tcPr>
            <w:tcW w:w="2450" w:type="dxa"/>
          </w:tcPr>
          <w:p w14:paraId="1B6D0234" w14:textId="6EF6931F" w:rsidR="00BE2FC2" w:rsidRPr="00F74E61" w:rsidRDefault="00BE2FC2" w:rsidP="00BE2FC2">
            <w:pPr>
              <w:jc w:val="center"/>
              <w:rPr>
                <w:rFonts w:cstheme="minorHAnsi"/>
                <w:szCs w:val="18"/>
              </w:rPr>
            </w:pPr>
            <w:r w:rsidRPr="00F74E61">
              <w:rPr>
                <w:rFonts w:cstheme="minorHAnsi"/>
                <w:szCs w:val="18"/>
              </w:rPr>
              <w:t>50pcs</w:t>
            </w:r>
          </w:p>
        </w:tc>
      </w:tr>
    </w:tbl>
    <w:p w14:paraId="7E35A80A" w14:textId="009F2657" w:rsidR="002750DA" w:rsidRP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1C454C5C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C46CC5">
        <w:trPr>
          <w:trHeight w:val="9410"/>
        </w:trPr>
        <w:tc>
          <w:tcPr>
            <w:tcW w:w="5000" w:type="pct"/>
          </w:tcPr>
          <w:p w14:paraId="2F9CA6BB" w14:textId="3CFFE03B" w:rsidR="000234F0" w:rsidRDefault="000234F0" w:rsidP="000234F0">
            <w:pPr>
              <w:tabs>
                <w:tab w:val="left" w:pos="5916"/>
              </w:tabs>
              <w:rPr>
                <w:color w:val="auto"/>
              </w:rPr>
            </w:pPr>
            <w:r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81152" behindDoc="1" locked="0" layoutInCell="1" allowOverlap="1" wp14:anchorId="56603E21" wp14:editId="239F2324">
                  <wp:simplePos x="0" y="0"/>
                  <wp:positionH relativeFrom="column">
                    <wp:posOffset>2976245</wp:posOffset>
                  </wp:positionH>
                  <wp:positionV relativeFrom="paragraph">
                    <wp:posOffset>243205</wp:posOffset>
                  </wp:positionV>
                  <wp:extent cx="2110740" cy="2813020"/>
                  <wp:effectExtent l="0" t="0" r="3810" b="6985"/>
                  <wp:wrapNone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281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80128" behindDoc="1" locked="0" layoutInCell="1" allowOverlap="1" wp14:anchorId="708B30C5" wp14:editId="55D6448E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212091</wp:posOffset>
                  </wp:positionV>
                  <wp:extent cx="2232660" cy="2725996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236403" cy="2730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color w:val="auto"/>
              </w:rPr>
              <w:t>Front view</w:t>
            </w:r>
            <w:r>
              <w:rPr>
                <w:color w:val="auto"/>
              </w:rPr>
              <w:tab/>
              <w:t xml:space="preserve">side view </w:t>
            </w:r>
          </w:p>
          <w:p w14:paraId="453C611D" w14:textId="5CBF2A32" w:rsidR="000234F0" w:rsidRPr="000234F0" w:rsidRDefault="000234F0" w:rsidP="000234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6DAF41F" w14:textId="594B051D" w:rsidR="000234F0" w:rsidRPr="000234F0" w:rsidRDefault="000234F0" w:rsidP="000234F0">
            <w:pPr>
              <w:tabs>
                <w:tab w:val="left" w:pos="6120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59985A3" w14:textId="29369FC9" w:rsidR="0018603C" w:rsidRDefault="000234F0" w:rsidP="0018603C">
            <w:pPr>
              <w:rPr>
                <w:color w:val="auto"/>
              </w:rPr>
            </w:pPr>
            <w:r>
              <w:rPr>
                <w:color w:val="auto"/>
              </w:rPr>
              <w:t xml:space="preserve"> </w:t>
            </w:r>
          </w:p>
          <w:p w14:paraId="3DE6A4F9" w14:textId="67775E76" w:rsidR="00703315" w:rsidRDefault="00703315" w:rsidP="00703315">
            <w:pPr>
              <w:tabs>
                <w:tab w:val="left" w:pos="10320"/>
              </w:tabs>
              <w:rPr>
                <w:noProof/>
                <w14:ligatures w14:val="standard"/>
              </w:rPr>
            </w:pPr>
          </w:p>
          <w:p w14:paraId="043E6926" w14:textId="73ED390E" w:rsidR="00530F9B" w:rsidRDefault="00530F9B" w:rsidP="00703315">
            <w:pPr>
              <w:tabs>
                <w:tab w:val="left" w:pos="10320"/>
              </w:tabs>
            </w:pPr>
          </w:p>
          <w:p w14:paraId="1986EC8A" w14:textId="77777777" w:rsidR="00882A8E" w:rsidRPr="00882A8E" w:rsidRDefault="00882A8E" w:rsidP="00882A8E"/>
          <w:p w14:paraId="27346B91" w14:textId="77777777" w:rsidR="00882A8E" w:rsidRPr="00882A8E" w:rsidRDefault="00882A8E" w:rsidP="00882A8E"/>
          <w:p w14:paraId="6822E862" w14:textId="77777777" w:rsidR="00882A8E" w:rsidRPr="00882A8E" w:rsidRDefault="00882A8E" w:rsidP="00882A8E"/>
          <w:p w14:paraId="2DA2D104" w14:textId="77777777" w:rsidR="00882A8E" w:rsidRPr="00882A8E" w:rsidRDefault="00882A8E" w:rsidP="00882A8E"/>
          <w:p w14:paraId="613F27D2" w14:textId="77777777" w:rsidR="00882A8E" w:rsidRPr="00882A8E" w:rsidRDefault="00882A8E" w:rsidP="00882A8E"/>
          <w:p w14:paraId="232DDBDA" w14:textId="77777777" w:rsidR="00882A8E" w:rsidRPr="00882A8E" w:rsidRDefault="00882A8E" w:rsidP="00882A8E"/>
          <w:p w14:paraId="49DBC7E8" w14:textId="02EB344E" w:rsidR="00882A8E" w:rsidRDefault="000234F0" w:rsidP="000234F0">
            <w:pPr>
              <w:tabs>
                <w:tab w:val="left" w:pos="5196"/>
              </w:tabs>
            </w:pPr>
            <w:r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82176" behindDoc="1" locked="0" layoutInCell="1" allowOverlap="1" wp14:anchorId="5758D555" wp14:editId="394655F6">
                  <wp:simplePos x="0" y="0"/>
                  <wp:positionH relativeFrom="column">
                    <wp:posOffset>-93980</wp:posOffset>
                  </wp:positionH>
                  <wp:positionV relativeFrom="paragraph">
                    <wp:posOffset>139065</wp:posOffset>
                  </wp:positionV>
                  <wp:extent cx="2512083" cy="2788306"/>
                  <wp:effectExtent l="0" t="0" r="2540" b="0"/>
                  <wp:wrapNone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12083" cy="2788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>back view</w:t>
            </w:r>
            <w:r>
              <w:tab/>
              <w:t>top view</w:t>
            </w:r>
          </w:p>
          <w:p w14:paraId="05FD0E0D" w14:textId="63A336BD" w:rsidR="000234F0" w:rsidRPr="000234F0" w:rsidRDefault="00C46CC5" w:rsidP="000234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C46CC5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83200" behindDoc="1" locked="0" layoutInCell="1" allowOverlap="1" wp14:anchorId="344F2570" wp14:editId="061C335D">
                  <wp:simplePos x="0" y="0"/>
                  <wp:positionH relativeFrom="column">
                    <wp:posOffset>2549525</wp:posOffset>
                  </wp:positionH>
                  <wp:positionV relativeFrom="paragraph">
                    <wp:posOffset>130175</wp:posOffset>
                  </wp:positionV>
                  <wp:extent cx="3192780" cy="2273458"/>
                  <wp:effectExtent l="0" t="0" r="7620" b="0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92780" cy="2273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988A53" w14:textId="6FE0545A" w:rsidR="000234F0" w:rsidRPr="00882A8E" w:rsidRDefault="000234F0" w:rsidP="00882A8E"/>
        </w:tc>
      </w:tr>
    </w:tbl>
    <w:p w14:paraId="0B8ADD5B" w14:textId="588E8F7B" w:rsidR="00C46CC5" w:rsidRDefault="00C46CC5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46CC5" w:rsidRPr="00DE4BCC" w14:paraId="57BAB901" w14:textId="77777777" w:rsidTr="00B46A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95AB410" w14:textId="77777777" w:rsidR="00C46CC5" w:rsidRPr="00DE4BCC" w:rsidRDefault="00C46CC5" w:rsidP="00B46A27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46CC5" w:rsidRPr="00DE4BCC" w14:paraId="0DA37AB5" w14:textId="77777777" w:rsidTr="000B1B44">
        <w:trPr>
          <w:trHeight w:val="12473"/>
        </w:trPr>
        <w:tc>
          <w:tcPr>
            <w:tcW w:w="5000" w:type="pct"/>
          </w:tcPr>
          <w:p w14:paraId="650CF37E" w14:textId="7BBB6879" w:rsidR="00C46CC5" w:rsidRDefault="001227CA" w:rsidP="001227CA">
            <w:pPr>
              <w:tabs>
                <w:tab w:val="left" w:pos="6096"/>
              </w:tabs>
              <w:rPr>
                <w:color w:val="auto"/>
              </w:rPr>
            </w:pPr>
            <w:r w:rsidRPr="001227CA">
              <w:rPr>
                <w:noProof/>
              </w:rPr>
              <w:drawing>
                <wp:anchor distT="0" distB="0" distL="114300" distR="114300" simplePos="0" relativeHeight="252090368" behindDoc="1" locked="0" layoutInCell="1" allowOverlap="1" wp14:anchorId="5A5AEB68" wp14:editId="71B2B03B">
                  <wp:simplePos x="0" y="0"/>
                  <wp:positionH relativeFrom="column">
                    <wp:posOffset>2869565</wp:posOffset>
                  </wp:positionH>
                  <wp:positionV relativeFrom="paragraph">
                    <wp:posOffset>71120</wp:posOffset>
                  </wp:positionV>
                  <wp:extent cx="2651760" cy="3528695"/>
                  <wp:effectExtent l="0" t="0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352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46CC5">
              <w:rPr>
                <w:color w:val="auto"/>
              </w:rPr>
              <w:t>Bottom view</w:t>
            </w:r>
            <w:r>
              <w:rPr>
                <w:color w:val="auto"/>
              </w:rPr>
              <w:tab/>
              <w:t xml:space="preserve">inside front view </w:t>
            </w:r>
          </w:p>
          <w:p w14:paraId="6D05D86F" w14:textId="34BCF34E" w:rsidR="001227CA" w:rsidRPr="001227CA" w:rsidRDefault="00C46CC5" w:rsidP="001227CA">
            <w:pPr>
              <w:pStyle w:val="NormalWeb"/>
            </w:pPr>
            <w:r w:rsidRPr="00C46CC5">
              <w:rPr>
                <w:noProof/>
              </w:rPr>
              <w:drawing>
                <wp:anchor distT="0" distB="0" distL="114300" distR="114300" simplePos="0" relativeHeight="252089344" behindDoc="1" locked="0" layoutInCell="1" allowOverlap="1" wp14:anchorId="6FC0161F" wp14:editId="49FC96E2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53975</wp:posOffset>
                  </wp:positionV>
                  <wp:extent cx="2745907" cy="2034540"/>
                  <wp:effectExtent l="0" t="0" r="0" b="3810"/>
                  <wp:wrapNone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45907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 xml:space="preserve"> </w:t>
            </w:r>
          </w:p>
          <w:p w14:paraId="31584A7C" w14:textId="144D0A7F" w:rsidR="00C46CC5" w:rsidRPr="00C46CC5" w:rsidRDefault="00C46CC5" w:rsidP="00C46CC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32E38D6" w14:textId="77777777" w:rsidR="00C46CC5" w:rsidRPr="000234F0" w:rsidRDefault="00C46CC5" w:rsidP="00B46A2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F472FA7" w14:textId="47030E67" w:rsidR="00C46CC5" w:rsidRPr="000234F0" w:rsidRDefault="00C46CC5" w:rsidP="00B46A27">
            <w:pPr>
              <w:tabs>
                <w:tab w:val="left" w:pos="6120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8FBDF34" w14:textId="55BDB886" w:rsidR="00C46CC5" w:rsidRDefault="00C46CC5" w:rsidP="00B46A27">
            <w:pPr>
              <w:rPr>
                <w:color w:val="auto"/>
              </w:rPr>
            </w:pPr>
            <w:r>
              <w:rPr>
                <w:color w:val="auto"/>
              </w:rPr>
              <w:t xml:space="preserve"> </w:t>
            </w:r>
          </w:p>
          <w:p w14:paraId="61AE96F2" w14:textId="44960E5F" w:rsidR="00C46CC5" w:rsidRDefault="00C46CC5" w:rsidP="00B46A27">
            <w:pPr>
              <w:tabs>
                <w:tab w:val="left" w:pos="10320"/>
              </w:tabs>
              <w:rPr>
                <w:noProof/>
                <w14:ligatures w14:val="standard"/>
              </w:rPr>
            </w:pPr>
          </w:p>
          <w:p w14:paraId="01E19F94" w14:textId="7D3221B6" w:rsidR="00C46CC5" w:rsidRDefault="00C46CC5" w:rsidP="00B46A27">
            <w:pPr>
              <w:tabs>
                <w:tab w:val="left" w:pos="10320"/>
              </w:tabs>
            </w:pPr>
          </w:p>
          <w:p w14:paraId="47B3A630" w14:textId="77777777" w:rsidR="00C46CC5" w:rsidRPr="00882A8E" w:rsidRDefault="00C46CC5" w:rsidP="00B46A27"/>
          <w:p w14:paraId="51FB6CD6" w14:textId="77777777" w:rsidR="00C46CC5" w:rsidRPr="00882A8E" w:rsidRDefault="00C46CC5" w:rsidP="00B46A27"/>
          <w:p w14:paraId="358B1FB7" w14:textId="77777777" w:rsidR="00C46CC5" w:rsidRPr="00882A8E" w:rsidRDefault="00C46CC5" w:rsidP="00B46A27"/>
          <w:p w14:paraId="354C7E62" w14:textId="128945BC" w:rsidR="00C46CC5" w:rsidRPr="00882A8E" w:rsidRDefault="00C46CC5" w:rsidP="00B46A27"/>
          <w:p w14:paraId="52993357" w14:textId="77777777" w:rsidR="00C46CC5" w:rsidRPr="00882A8E" w:rsidRDefault="00C46CC5" w:rsidP="00B46A27"/>
          <w:p w14:paraId="5A538438" w14:textId="0418A01B" w:rsidR="00C46CC5" w:rsidRPr="00882A8E" w:rsidRDefault="00C46CC5" w:rsidP="00B46A27"/>
          <w:p w14:paraId="51043C99" w14:textId="5CEF2545" w:rsidR="00C46CC5" w:rsidRDefault="001227CA" w:rsidP="00B46A27">
            <w:pPr>
              <w:tabs>
                <w:tab w:val="left" w:pos="5196"/>
              </w:tabs>
            </w:pPr>
            <w:r w:rsidRPr="001227CA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92416" behindDoc="1" locked="0" layoutInCell="1" allowOverlap="1" wp14:anchorId="1A186CEF" wp14:editId="56EB3444">
                  <wp:simplePos x="0" y="0"/>
                  <wp:positionH relativeFrom="column">
                    <wp:posOffset>2793365</wp:posOffset>
                  </wp:positionH>
                  <wp:positionV relativeFrom="paragraph">
                    <wp:posOffset>137795</wp:posOffset>
                  </wp:positionV>
                  <wp:extent cx="3025140" cy="3955952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3955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 xml:space="preserve">inside </w:t>
            </w:r>
            <w:r w:rsidR="00C46CC5">
              <w:t>back view</w:t>
            </w:r>
            <w:r w:rsidR="00C46CC5">
              <w:tab/>
            </w:r>
            <w:r>
              <w:t xml:space="preserve"> inside back with attach insert bag view </w:t>
            </w:r>
          </w:p>
          <w:p w14:paraId="0118124D" w14:textId="7A890E87" w:rsidR="001227CA" w:rsidRPr="001227CA" w:rsidRDefault="001227CA" w:rsidP="001227C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227CA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91392" behindDoc="1" locked="0" layoutInCell="1" allowOverlap="1" wp14:anchorId="59A7453D" wp14:editId="3E640782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113665</wp:posOffset>
                  </wp:positionV>
                  <wp:extent cx="2884395" cy="3771900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395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A9594C5" w14:textId="2C78ABB4" w:rsidR="00C46CC5" w:rsidRPr="000234F0" w:rsidRDefault="00C46CC5" w:rsidP="00B46A2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7792594" w14:textId="77777777" w:rsidR="00C46CC5" w:rsidRPr="00882A8E" w:rsidRDefault="00C46CC5" w:rsidP="00B46A27"/>
        </w:tc>
      </w:tr>
    </w:tbl>
    <w:p w14:paraId="04AF9470" w14:textId="1C83E8E8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37335" w:rsidRPr="00DE4BCC" w14:paraId="38F8A047" w14:textId="77777777" w:rsidTr="008D74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900A64C" w14:textId="7907DFE8" w:rsidR="00037335" w:rsidRPr="00DE4BCC" w:rsidRDefault="00037335" w:rsidP="008D74D0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37335" w:rsidRPr="00DE4BCC" w14:paraId="4F8EC398" w14:textId="77777777" w:rsidTr="00037335">
        <w:trPr>
          <w:trHeight w:val="12824"/>
        </w:trPr>
        <w:tc>
          <w:tcPr>
            <w:tcW w:w="5000" w:type="pct"/>
          </w:tcPr>
          <w:p w14:paraId="1C267A75" w14:textId="485D45E4" w:rsidR="00D32EE9" w:rsidRPr="00D32EE9" w:rsidRDefault="00D14624" w:rsidP="00C10345">
            <w:pPr>
              <w:tabs>
                <w:tab w:val="left" w:pos="91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5F66EBDE" wp14:editId="5ECDA0D3">
                      <wp:simplePos x="0" y="0"/>
                      <wp:positionH relativeFrom="column">
                        <wp:posOffset>3364865</wp:posOffset>
                      </wp:positionH>
                      <wp:positionV relativeFrom="paragraph">
                        <wp:posOffset>284480</wp:posOffset>
                      </wp:positionV>
                      <wp:extent cx="1348740" cy="1609725"/>
                      <wp:effectExtent l="0" t="0" r="22860" b="28575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874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9C3865D" w14:textId="00C14C20" w:rsidR="00F16392" w:rsidRDefault="00F16392" w:rsidP="00F16392">
                                  <w:r>
                                    <w:t xml:space="preserve">Item: 500D CODURA </w:t>
                                  </w:r>
                                </w:p>
                                <w:p w14:paraId="3D0676F3" w14:textId="10FBC07E" w:rsidR="00F16392" w:rsidRDefault="00F16392" w:rsidP="00F16392">
                                  <w:r>
                                    <w:t xml:space="preserve">Style Color: MCAM </w:t>
                                  </w:r>
                                </w:p>
                                <w:p w14:paraId="2BF3CB27" w14:textId="77777777" w:rsidR="00C10345" w:rsidRDefault="00F16392" w:rsidP="00F16392">
                                  <w:r>
                                    <w:t>RM Color: MCAM</w:t>
                                  </w:r>
                                </w:p>
                                <w:p w14:paraId="42C56D7C" w14:textId="71FC6FCE" w:rsidR="00C10345" w:rsidRDefault="00C10345" w:rsidP="00C10345">
                                  <w:r>
                                    <w:t>Style Color: TFP</w:t>
                                  </w:r>
                                </w:p>
                                <w:p w14:paraId="2B06117A" w14:textId="4A54EDE5" w:rsidR="00C10345" w:rsidRDefault="00C10345" w:rsidP="00C10345">
                                  <w:r>
                                    <w:t xml:space="preserve">RM Color: TFP </w:t>
                                  </w:r>
                                </w:p>
                                <w:p w14:paraId="2DB5D4FD" w14:textId="74C1FFAB" w:rsidR="00C10345" w:rsidRDefault="00C10345" w:rsidP="00C10345">
                                  <w:r>
                                    <w:t xml:space="preserve">Style Color: RG </w:t>
                                  </w:r>
                                </w:p>
                                <w:p w14:paraId="33B8C341" w14:textId="38FD16BB" w:rsidR="00C10345" w:rsidRDefault="00C10345" w:rsidP="00C10345">
                                  <w:r>
                                    <w:t xml:space="preserve">RM Color: RG </w:t>
                                  </w:r>
                                </w:p>
                                <w:p w14:paraId="7F59D9F8" w14:textId="16CF5B71" w:rsidR="00F16392" w:rsidRDefault="00F16392" w:rsidP="00F16392">
                                  <w:r>
                                    <w:t xml:space="preserve"> </w:t>
                                  </w:r>
                                </w:p>
                                <w:p w14:paraId="3941CEC3" w14:textId="77777777" w:rsidR="00C10345" w:rsidRDefault="00C1034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F66EBD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1" o:spid="_x0000_s1026" type="#_x0000_t202" style="position:absolute;margin-left:264.95pt;margin-top:22.4pt;width:106.2pt;height:126.7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" fillcolor="white [3201]" strokeweight=".5pt">
                      <v:textbox>
                        <w:txbxContent>
                          <w:p w14:paraId="59C3865D" w14:textId="00C14C20" w:rsidR="00F16392" w:rsidRDefault="00F16392" w:rsidP="00F16392">
                            <w:r>
                              <w:t xml:space="preserve">Item: 500D CODURA </w:t>
                            </w:r>
                          </w:p>
                          <w:p w14:paraId="3D0676F3" w14:textId="10FBC07E" w:rsidR="00F16392" w:rsidRDefault="00F16392" w:rsidP="00F16392">
                            <w:r>
                              <w:t xml:space="preserve">Style Color: MCAM </w:t>
                            </w:r>
                          </w:p>
                          <w:p w14:paraId="2BF3CB27" w14:textId="77777777" w:rsidR="00C10345" w:rsidRDefault="00F16392" w:rsidP="00F16392">
                            <w:r>
                              <w:t>RM Color: MCAM</w:t>
                            </w:r>
                          </w:p>
                          <w:p w14:paraId="42C56D7C" w14:textId="71FC6FCE" w:rsidR="00C10345" w:rsidRDefault="00C10345" w:rsidP="00C10345">
                            <w:r>
                              <w:t>Style Color: TFP</w:t>
                            </w:r>
                          </w:p>
                          <w:p w14:paraId="2B06117A" w14:textId="4A54EDE5" w:rsidR="00C10345" w:rsidRDefault="00C10345" w:rsidP="00C10345">
                            <w:r>
                              <w:t xml:space="preserve">RM Color: TFP </w:t>
                            </w:r>
                          </w:p>
                          <w:p w14:paraId="2DB5D4FD" w14:textId="74C1FFAB" w:rsidR="00C10345" w:rsidRDefault="00C10345" w:rsidP="00C10345">
                            <w:r>
                              <w:t xml:space="preserve">Style Color: RG </w:t>
                            </w:r>
                          </w:p>
                          <w:p w14:paraId="33B8C341" w14:textId="38FD16BB" w:rsidR="00C10345" w:rsidRDefault="00C10345" w:rsidP="00C10345">
                            <w:r>
                              <w:t xml:space="preserve">RM Color: RG </w:t>
                            </w:r>
                          </w:p>
                          <w:p w14:paraId="7F59D9F8" w14:textId="16CF5B71" w:rsidR="00F16392" w:rsidRDefault="00F16392" w:rsidP="00F16392">
                            <w:r>
                              <w:t xml:space="preserve"> </w:t>
                            </w:r>
                          </w:p>
                          <w:p w14:paraId="3941CEC3" w14:textId="77777777" w:rsidR="00C10345" w:rsidRDefault="00C10345"/>
                        </w:txbxContent>
                      </v:textbox>
                    </v:shape>
                  </w:pict>
                </mc:Fallback>
              </mc:AlternateContent>
            </w:r>
            <w:r w:rsidR="00C10345"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94464" behindDoc="1" locked="0" layoutInCell="1" allowOverlap="1" wp14:anchorId="0D951D9D" wp14:editId="5AB8F7B3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231140</wp:posOffset>
                  </wp:positionV>
                  <wp:extent cx="2727960" cy="333074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27960" cy="333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680320" w14:textId="0693361A" w:rsidR="00D32EE9" w:rsidRPr="00D32EE9" w:rsidRDefault="00C10345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3C784C36" wp14:editId="0B7F7349">
                      <wp:simplePos x="0" y="0"/>
                      <wp:positionH relativeFrom="column">
                        <wp:posOffset>1437005</wp:posOffset>
                      </wp:positionH>
                      <wp:positionV relativeFrom="paragraph">
                        <wp:posOffset>111125</wp:posOffset>
                      </wp:positionV>
                      <wp:extent cx="1943100" cy="910590"/>
                      <wp:effectExtent l="38100" t="38100" r="19050" b="22860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43100" cy="9105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0B9F92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9" o:spid="_x0000_s1026" type="#_x0000_t32" style="position:absolute;margin-left:113.15pt;margin-top:8.75pt;width:153pt;height:71.7pt;flip:x y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FAA132B" w14:textId="62E36317" w:rsidR="00D32EE9" w:rsidRPr="00D32EE9" w:rsidRDefault="00D32EE9" w:rsidP="00D32EE9"/>
          <w:p w14:paraId="509A5DB2" w14:textId="4AB7EADA" w:rsidR="00D32EE9" w:rsidRPr="00D32EE9" w:rsidRDefault="00D32EE9" w:rsidP="00D32EE9"/>
          <w:p w14:paraId="7994F586" w14:textId="1DD86719" w:rsidR="00D32EE9" w:rsidRPr="00D32EE9" w:rsidRDefault="00531857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389673E4" wp14:editId="023F4A3E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147320</wp:posOffset>
                      </wp:positionV>
                      <wp:extent cx="1950720" cy="228600"/>
                      <wp:effectExtent l="0" t="57150" r="11430" b="19050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50720" cy="228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82ACA" id="Straight Arrow Connector 36" o:spid="_x0000_s1026" type="#_x0000_t32" style="position:absolute;margin-left:113.75pt;margin-top:11.6pt;width:153.6pt;height:18pt;flip:x y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7094769" w14:textId="767482E7" w:rsidR="00D32EE9" w:rsidRPr="00D32EE9" w:rsidRDefault="00531857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585E7F7E" wp14:editId="7D615005">
                      <wp:simplePos x="0" y="0"/>
                      <wp:positionH relativeFrom="column">
                        <wp:posOffset>644525</wp:posOffset>
                      </wp:positionH>
                      <wp:positionV relativeFrom="paragraph">
                        <wp:posOffset>164465</wp:posOffset>
                      </wp:positionV>
                      <wp:extent cx="2750820" cy="529590"/>
                      <wp:effectExtent l="38100" t="0" r="11430" b="8001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50820" cy="5295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E4BCF9" id="Straight Arrow Connector 28" o:spid="_x0000_s1026" type="#_x0000_t32" style="position:absolute;margin-left:50.75pt;margin-top:12.95pt;width:216.6pt;height:41.7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5656EA31" wp14:editId="59239810">
                      <wp:simplePos x="0" y="0"/>
                      <wp:positionH relativeFrom="column">
                        <wp:posOffset>1764665</wp:posOffset>
                      </wp:positionH>
                      <wp:positionV relativeFrom="paragraph">
                        <wp:posOffset>183515</wp:posOffset>
                      </wp:positionV>
                      <wp:extent cx="1638300" cy="1493520"/>
                      <wp:effectExtent l="38100" t="0" r="19050" b="4953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38300" cy="14935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C1A1ED" id="Straight Arrow Connector 17" o:spid="_x0000_s1026" type="#_x0000_t32" style="position:absolute;margin-left:138.95pt;margin-top:14.45pt;width:129pt;height:117.6pt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3CEC2B95" wp14:editId="5AFECA22">
                      <wp:simplePos x="0" y="0"/>
                      <wp:positionH relativeFrom="column">
                        <wp:posOffset>1612265</wp:posOffset>
                      </wp:positionH>
                      <wp:positionV relativeFrom="paragraph">
                        <wp:posOffset>191135</wp:posOffset>
                      </wp:positionV>
                      <wp:extent cx="1783080" cy="758190"/>
                      <wp:effectExtent l="38100" t="0" r="26670" b="60960"/>
                      <wp:wrapNone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83080" cy="7581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3D4A74" id="Straight Arrow Connector 34" o:spid="_x0000_s1026" type="#_x0000_t32" style="position:absolute;margin-left:126.95pt;margin-top:15.05pt;width:140.4pt;height:59.7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6D6588" w14:textId="09DF2ABC" w:rsidR="00D32EE9" w:rsidRPr="00D32EE9" w:rsidRDefault="00D32EE9" w:rsidP="00D32EE9"/>
          <w:p w14:paraId="0BA2729C" w14:textId="05998A9C" w:rsidR="00D32EE9" w:rsidRPr="00D32EE9" w:rsidRDefault="00D32EE9" w:rsidP="00D32EE9"/>
          <w:p w14:paraId="6EC78166" w14:textId="7DD810E2" w:rsidR="00D32EE9" w:rsidRPr="00D32EE9" w:rsidRDefault="00D32EE9" w:rsidP="00D32EE9"/>
          <w:p w14:paraId="2A4B4CC7" w14:textId="0CB987C9" w:rsidR="00D32EE9" w:rsidRPr="00D32EE9" w:rsidRDefault="00D1462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338266CE" wp14:editId="6347DB40">
                      <wp:simplePos x="0" y="0"/>
                      <wp:positionH relativeFrom="column">
                        <wp:posOffset>3350472</wp:posOffset>
                      </wp:positionH>
                      <wp:positionV relativeFrom="paragraph">
                        <wp:posOffset>20108</wp:posOffset>
                      </wp:positionV>
                      <wp:extent cx="1584960" cy="1609725"/>
                      <wp:effectExtent l="0" t="0" r="15240" b="28575"/>
                      <wp:wrapNone/>
                      <wp:docPr id="124" name="Text Box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E611967" w14:textId="36213812" w:rsidR="00D14624" w:rsidRDefault="00D14624" w:rsidP="00F16392">
                                  <w:r>
                                    <w:t xml:space="preserve">Item: 20MM NYLON TAPE  </w:t>
                                  </w:r>
                                </w:p>
                                <w:p w14:paraId="3E184322" w14:textId="77777777" w:rsidR="00D14624" w:rsidRDefault="00D14624" w:rsidP="00F16392">
                                  <w:r>
                                    <w:t xml:space="preserve">Style Color: MCAM </w:t>
                                  </w:r>
                                </w:p>
                                <w:p w14:paraId="43D44A77" w14:textId="77777777" w:rsidR="00D14624" w:rsidRDefault="00D14624" w:rsidP="00F16392">
                                  <w:r>
                                    <w:t>RM Color: MCAM</w:t>
                                  </w:r>
                                </w:p>
                                <w:p w14:paraId="42398C46" w14:textId="77777777" w:rsidR="00D14624" w:rsidRDefault="00D14624" w:rsidP="00C10345">
                                  <w:r>
                                    <w:t>Style Color: TFP</w:t>
                                  </w:r>
                                </w:p>
                                <w:p w14:paraId="34C7397D" w14:textId="77777777" w:rsidR="00D14624" w:rsidRDefault="00D14624" w:rsidP="00C10345">
                                  <w:r>
                                    <w:t xml:space="preserve">RM Color: TFP </w:t>
                                  </w:r>
                                </w:p>
                                <w:p w14:paraId="59F54501" w14:textId="77777777" w:rsidR="00D14624" w:rsidRDefault="00D14624" w:rsidP="00C10345">
                                  <w:r>
                                    <w:t xml:space="preserve">Style Color: RG </w:t>
                                  </w:r>
                                </w:p>
                                <w:p w14:paraId="316513FA" w14:textId="77777777" w:rsidR="00D14624" w:rsidRDefault="00D14624" w:rsidP="00C10345">
                                  <w:r>
                                    <w:t xml:space="preserve">RM Color: RG </w:t>
                                  </w:r>
                                </w:p>
                                <w:p w14:paraId="0DBC24C8" w14:textId="77777777" w:rsidR="00D14624" w:rsidRDefault="00D14624" w:rsidP="00F16392">
                                  <w:r>
                                    <w:t xml:space="preserve"> </w:t>
                                  </w:r>
                                </w:p>
                                <w:p w14:paraId="05DBC0A9" w14:textId="77777777" w:rsidR="00D14624" w:rsidRDefault="00D1462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266CE" id="Text Box 124" o:spid="_x0000_s1027" type="#_x0000_t202" style="position:absolute;margin-left:263.8pt;margin-top:1.6pt;width:124.8pt;height:126.7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" fillcolor="white [3201]" strokeweight=".5pt">
                      <v:textbox>
                        <w:txbxContent>
                          <w:p w14:paraId="0E611967" w14:textId="36213812" w:rsidR="00D14624" w:rsidRDefault="00D14624" w:rsidP="00F16392">
                            <w:r>
                              <w:t xml:space="preserve">Item: 20MM NYLON TAPE  </w:t>
                            </w:r>
                          </w:p>
                          <w:p w14:paraId="3E184322" w14:textId="77777777" w:rsidR="00D14624" w:rsidRDefault="00D14624" w:rsidP="00F16392">
                            <w:r>
                              <w:t xml:space="preserve">Style Color: MCAM </w:t>
                            </w:r>
                          </w:p>
                          <w:p w14:paraId="43D44A77" w14:textId="77777777" w:rsidR="00D14624" w:rsidRDefault="00D14624" w:rsidP="00F16392">
                            <w:r>
                              <w:t>RM Color: MCAM</w:t>
                            </w:r>
                          </w:p>
                          <w:p w14:paraId="42398C46" w14:textId="77777777" w:rsidR="00D14624" w:rsidRDefault="00D14624" w:rsidP="00C10345">
                            <w:r>
                              <w:t>Style Color: TFP</w:t>
                            </w:r>
                          </w:p>
                          <w:p w14:paraId="34C7397D" w14:textId="77777777" w:rsidR="00D14624" w:rsidRDefault="00D14624" w:rsidP="00C10345">
                            <w:r>
                              <w:t xml:space="preserve">RM Color: TFP </w:t>
                            </w:r>
                          </w:p>
                          <w:p w14:paraId="59F54501" w14:textId="77777777" w:rsidR="00D14624" w:rsidRDefault="00D14624" w:rsidP="00C10345">
                            <w:r>
                              <w:t xml:space="preserve">Style Color: RG </w:t>
                            </w:r>
                          </w:p>
                          <w:p w14:paraId="316513FA" w14:textId="77777777" w:rsidR="00D14624" w:rsidRDefault="00D14624" w:rsidP="00C10345">
                            <w:r>
                              <w:t xml:space="preserve">RM Color: RG </w:t>
                            </w:r>
                          </w:p>
                          <w:p w14:paraId="0DBC24C8" w14:textId="77777777" w:rsidR="00D14624" w:rsidRDefault="00D14624" w:rsidP="00F16392">
                            <w:r>
                              <w:t xml:space="preserve"> </w:t>
                            </w:r>
                          </w:p>
                          <w:p w14:paraId="05DBC0A9" w14:textId="77777777" w:rsidR="00D14624" w:rsidRDefault="00D14624"/>
                        </w:txbxContent>
                      </v:textbox>
                    </v:shape>
                  </w:pict>
                </mc:Fallback>
              </mc:AlternateContent>
            </w:r>
          </w:p>
          <w:p w14:paraId="4D8EE675" w14:textId="77C47746" w:rsidR="00D32EE9" w:rsidRPr="00D32EE9" w:rsidRDefault="00D32EE9" w:rsidP="00D32EE9"/>
          <w:p w14:paraId="7676B439" w14:textId="6E80144E" w:rsidR="00D32EE9" w:rsidRDefault="00D32EE9" w:rsidP="00D32EE9"/>
          <w:p w14:paraId="17652915" w14:textId="393ECE65" w:rsidR="00D32EE9" w:rsidRPr="00D32EE9" w:rsidRDefault="00D1462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577B545" wp14:editId="3980BC5A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71120</wp:posOffset>
                      </wp:positionV>
                      <wp:extent cx="1615440" cy="579120"/>
                      <wp:effectExtent l="38100" t="0" r="22860" b="6858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579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1C48E5" id="Straight Arrow Connector 25" o:spid="_x0000_s1026" type="#_x0000_t32" style="position:absolute;margin-left:134.15pt;margin-top:5.6pt;width:127.2pt;height:45.6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85CFB06" w14:textId="20A7C299" w:rsidR="00D32EE9" w:rsidRDefault="00D32EE9" w:rsidP="00D32EE9"/>
          <w:p w14:paraId="6E9836AD" w14:textId="03269AE9" w:rsidR="00D32EE9" w:rsidRDefault="00D32EE9" w:rsidP="00D32EE9"/>
          <w:p w14:paraId="3B8288EC" w14:textId="5CA0B901" w:rsidR="00D32EE9" w:rsidRPr="00D32EE9" w:rsidRDefault="00D32EE9" w:rsidP="00D32EE9"/>
          <w:p w14:paraId="303D640A" w14:textId="6A899805" w:rsidR="00D32EE9" w:rsidRPr="00D32EE9" w:rsidRDefault="00D32EE9" w:rsidP="00D32EE9"/>
          <w:p w14:paraId="5ADE62D1" w14:textId="0D4CA9BE" w:rsidR="00D32EE9" w:rsidRPr="00D32EE9" w:rsidRDefault="00D14624" w:rsidP="00D32EE9">
            <w:r w:rsidRPr="00DF63F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7166161A" wp14:editId="5442B297">
                      <wp:simplePos x="0" y="0"/>
                      <wp:positionH relativeFrom="column">
                        <wp:posOffset>3330575</wp:posOffset>
                      </wp:positionH>
                      <wp:positionV relativeFrom="paragraph">
                        <wp:posOffset>125306</wp:posOffset>
                      </wp:positionV>
                      <wp:extent cx="2301240" cy="815340"/>
                      <wp:effectExtent l="0" t="0" r="22860" b="2286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1240" cy="815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C0CB25" w14:textId="1D4E3A1D" w:rsidR="00DF63F3" w:rsidRDefault="00DF63F3" w:rsidP="00DF63F3">
                                  <w:r>
                                    <w:t>Item: SR BUCKLE 810-107</w:t>
                                  </w:r>
                                  <w:r w:rsidR="00D14624">
                                    <w:t>0</w:t>
                                  </w:r>
                                  <w:r>
                                    <w:t xml:space="preserve"> / 810-10</w:t>
                                  </w:r>
                                  <w:r w:rsidR="00D14624">
                                    <w:t>58</w:t>
                                  </w:r>
                                  <w:r>
                                    <w:t xml:space="preserve"> / </w:t>
                                  </w:r>
                                  <w:r w:rsidR="00D14624">
                                    <w:t>810-1064</w:t>
                                  </w:r>
                                </w:p>
                                <w:p w14:paraId="513E3A29" w14:textId="1EC110CF" w:rsidR="00DF63F3" w:rsidRDefault="00DF63F3" w:rsidP="00DF63F3">
                                  <w:r>
                                    <w:t xml:space="preserve">Style Color: MCAM </w:t>
                                  </w:r>
                                  <w:r w:rsidR="000B1B44">
                                    <w:t>/ TFP / RG</w:t>
                                  </w:r>
                                </w:p>
                                <w:p w14:paraId="5B4A0A23" w14:textId="6B39CF4C" w:rsidR="00DF63F3" w:rsidRDefault="00DF63F3" w:rsidP="00DF63F3">
                                  <w:r>
                                    <w:t>RM Color: KHAKI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66161A" id="Text Box 42" o:spid="_x0000_s1028" type="#_x0000_t202" style="position:absolute;margin-left:262.25pt;margin-top:9.85pt;width:181.2pt;height:64.2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" fillcolor="white [3201]" strokeweight=".5pt">
                      <v:textbox>
                        <w:txbxContent>
                          <w:p w14:paraId="7AC0CB25" w14:textId="1D4E3A1D" w:rsidR="00DF63F3" w:rsidRDefault="00DF63F3" w:rsidP="00DF63F3">
                            <w:r>
                              <w:t>Item: SR BUCKLE 810-107</w:t>
                            </w:r>
                            <w:r w:rsidR="00D14624">
                              <w:t>0</w:t>
                            </w:r>
                            <w:r>
                              <w:t xml:space="preserve"> / 810-10</w:t>
                            </w:r>
                            <w:r w:rsidR="00D14624">
                              <w:t>58</w:t>
                            </w:r>
                            <w:r>
                              <w:t xml:space="preserve"> / </w:t>
                            </w:r>
                            <w:r w:rsidR="00D14624">
                              <w:t>810-1064</w:t>
                            </w:r>
                          </w:p>
                          <w:p w14:paraId="513E3A29" w14:textId="1EC110CF" w:rsidR="00DF63F3" w:rsidRDefault="00DF63F3" w:rsidP="00DF63F3">
                            <w:r>
                              <w:t xml:space="preserve">Style Color: MCAM </w:t>
                            </w:r>
                            <w:r w:rsidR="000B1B44">
                              <w:t>/ TFP / RG</w:t>
                            </w:r>
                          </w:p>
                          <w:p w14:paraId="5B4A0A23" w14:textId="6B39CF4C" w:rsidR="00DF63F3" w:rsidRDefault="00DF63F3" w:rsidP="00DF63F3">
                            <w:r>
                              <w:t>RM Color: KHAKI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D89E201" w14:textId="3CDFB80C" w:rsidR="00D32EE9" w:rsidRPr="00D32EE9" w:rsidRDefault="00D32EE9" w:rsidP="00D32EE9"/>
          <w:p w14:paraId="0876E83B" w14:textId="1DEA383C" w:rsidR="00D32EE9" w:rsidRPr="00D32EE9" w:rsidRDefault="00D1462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026980EA" wp14:editId="1E360A48">
                      <wp:simplePos x="0" y="0"/>
                      <wp:positionH relativeFrom="column">
                        <wp:posOffset>1738417</wp:posOffset>
                      </wp:positionH>
                      <wp:positionV relativeFrom="paragraph">
                        <wp:posOffset>96732</wp:posOffset>
                      </wp:positionV>
                      <wp:extent cx="1621367" cy="1083521"/>
                      <wp:effectExtent l="38100" t="0" r="17145" b="5969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1367" cy="108352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62589" id="Straight Arrow Connector 53" o:spid="_x0000_s1026" type="#_x0000_t32" style="position:absolute;margin-left:136.9pt;margin-top:7.6pt;width:127.65pt;height:85.3pt;flip:x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0820C517" wp14:editId="0F5FDFB5">
                      <wp:simplePos x="0" y="0"/>
                      <wp:positionH relativeFrom="column">
                        <wp:posOffset>1145752</wp:posOffset>
                      </wp:positionH>
                      <wp:positionV relativeFrom="paragraph">
                        <wp:posOffset>79798</wp:posOffset>
                      </wp:positionV>
                      <wp:extent cx="2205566" cy="1298787"/>
                      <wp:effectExtent l="38100" t="0" r="23495" b="53975"/>
                      <wp:wrapNone/>
                      <wp:docPr id="47" name="Straight Arrow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05566" cy="129878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7111A1" id="Straight Arrow Connector 47" o:spid="_x0000_s1026" type="#_x0000_t32" style="position:absolute;margin-left:90.2pt;margin-top:6.3pt;width:173.65pt;height:102.25pt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31857"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96512" behindDoc="1" locked="0" layoutInCell="1" allowOverlap="1" wp14:anchorId="7375E3F7" wp14:editId="4FA3E900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12065</wp:posOffset>
                  </wp:positionV>
                  <wp:extent cx="2964180" cy="3950335"/>
                  <wp:effectExtent l="0" t="0" r="7620" b="0"/>
                  <wp:wrapNone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395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8DB88E" w14:textId="265820AC" w:rsidR="00D32EE9" w:rsidRPr="00D32EE9" w:rsidRDefault="00D32EE9" w:rsidP="00D32EE9"/>
          <w:p w14:paraId="0B8D3590" w14:textId="5BACF96F" w:rsidR="00D32EE9" w:rsidRPr="00D32EE9" w:rsidRDefault="00D32EE9" w:rsidP="00D32EE9"/>
          <w:p w14:paraId="6D7878E7" w14:textId="427C7590" w:rsidR="00D32EE9" w:rsidRPr="00D32EE9" w:rsidRDefault="00D1462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 wp14:anchorId="541F0598" wp14:editId="4043722D">
                      <wp:simplePos x="0" y="0"/>
                      <wp:positionH relativeFrom="column">
                        <wp:posOffset>3844925</wp:posOffset>
                      </wp:positionH>
                      <wp:positionV relativeFrom="paragraph">
                        <wp:posOffset>29210</wp:posOffset>
                      </wp:positionV>
                      <wp:extent cx="1645920" cy="1609725"/>
                      <wp:effectExtent l="0" t="0" r="11430" b="28575"/>
                      <wp:wrapNone/>
                      <wp:docPr id="149" name="Text Box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626E32" w14:textId="697295EF" w:rsidR="00D14624" w:rsidRDefault="00D14624" w:rsidP="00F16392">
                                  <w:r>
                                    <w:t xml:space="preserve">Item: 25MM WEBBING D/S  </w:t>
                                  </w:r>
                                </w:p>
                                <w:p w14:paraId="3D2A5379" w14:textId="77777777" w:rsidR="00D14624" w:rsidRDefault="00D14624" w:rsidP="00F16392">
                                  <w:r>
                                    <w:t xml:space="preserve">Style Color: MCAM </w:t>
                                  </w:r>
                                </w:p>
                                <w:p w14:paraId="1BD12499" w14:textId="454410B2" w:rsidR="00D14624" w:rsidRDefault="00D14624" w:rsidP="00F16392">
                                  <w:r>
                                    <w:t>RM Color: MCAM D/S</w:t>
                                  </w:r>
                                </w:p>
                                <w:p w14:paraId="4175BAAD" w14:textId="77777777" w:rsidR="00D14624" w:rsidRDefault="00D14624" w:rsidP="00C10345">
                                  <w:r>
                                    <w:t>Style Color: TFP</w:t>
                                  </w:r>
                                </w:p>
                                <w:p w14:paraId="5C87686C" w14:textId="443BB996" w:rsidR="00D14624" w:rsidRDefault="00D14624" w:rsidP="00C10345">
                                  <w:r>
                                    <w:t>RM Color: TFP D/S</w:t>
                                  </w:r>
                                </w:p>
                                <w:p w14:paraId="51BDCE73" w14:textId="77777777" w:rsidR="00D14624" w:rsidRDefault="00D14624" w:rsidP="00C10345">
                                  <w:r>
                                    <w:t xml:space="preserve">Style Color: RG </w:t>
                                  </w:r>
                                </w:p>
                                <w:p w14:paraId="79A5FC19" w14:textId="77777777" w:rsidR="00D14624" w:rsidRDefault="00D14624" w:rsidP="00C10345">
                                  <w:r>
                                    <w:t xml:space="preserve">RM Color: RG </w:t>
                                  </w:r>
                                </w:p>
                                <w:p w14:paraId="6FC5419E" w14:textId="77777777" w:rsidR="00D14624" w:rsidRDefault="00D14624" w:rsidP="00F16392">
                                  <w:r>
                                    <w:t xml:space="preserve"> </w:t>
                                  </w:r>
                                </w:p>
                                <w:p w14:paraId="7D733205" w14:textId="77777777" w:rsidR="00D14624" w:rsidRDefault="00D1462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1F0598" id="Text Box 149" o:spid="_x0000_s1029" type="#_x0000_t202" style="position:absolute;margin-left:302.75pt;margin-top:2.3pt;width:129.6pt;height:126.7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" fillcolor="white [3201]" strokeweight=".5pt">
                      <v:textbox>
                        <w:txbxContent>
                          <w:p w14:paraId="4A626E32" w14:textId="697295EF" w:rsidR="00D14624" w:rsidRDefault="00D14624" w:rsidP="00F16392">
                            <w:r>
                              <w:t xml:space="preserve">Item: 25MM WEBBING D/S  </w:t>
                            </w:r>
                          </w:p>
                          <w:p w14:paraId="3D2A5379" w14:textId="77777777" w:rsidR="00D14624" w:rsidRDefault="00D14624" w:rsidP="00F16392">
                            <w:r>
                              <w:t xml:space="preserve">Style Color: MCAM </w:t>
                            </w:r>
                          </w:p>
                          <w:p w14:paraId="1BD12499" w14:textId="454410B2" w:rsidR="00D14624" w:rsidRDefault="00D14624" w:rsidP="00F16392">
                            <w:r>
                              <w:t>RM Color: MCAM D/S</w:t>
                            </w:r>
                          </w:p>
                          <w:p w14:paraId="4175BAAD" w14:textId="77777777" w:rsidR="00D14624" w:rsidRDefault="00D14624" w:rsidP="00C10345">
                            <w:r>
                              <w:t>Style Color: TFP</w:t>
                            </w:r>
                          </w:p>
                          <w:p w14:paraId="5C87686C" w14:textId="443BB996" w:rsidR="00D14624" w:rsidRDefault="00D14624" w:rsidP="00C10345">
                            <w:r>
                              <w:t>RM Color: TFP D/S</w:t>
                            </w:r>
                          </w:p>
                          <w:p w14:paraId="51BDCE73" w14:textId="77777777" w:rsidR="00D14624" w:rsidRDefault="00D14624" w:rsidP="00C10345">
                            <w:r>
                              <w:t xml:space="preserve">Style Color: RG </w:t>
                            </w:r>
                          </w:p>
                          <w:p w14:paraId="79A5FC19" w14:textId="77777777" w:rsidR="00D14624" w:rsidRDefault="00D14624" w:rsidP="00C10345">
                            <w:r>
                              <w:t xml:space="preserve">RM Color: RG </w:t>
                            </w:r>
                          </w:p>
                          <w:p w14:paraId="6FC5419E" w14:textId="77777777" w:rsidR="00D14624" w:rsidRDefault="00D14624" w:rsidP="00F16392">
                            <w:r>
                              <w:t xml:space="preserve"> </w:t>
                            </w:r>
                          </w:p>
                          <w:p w14:paraId="7D733205" w14:textId="77777777" w:rsidR="00D14624" w:rsidRDefault="00D14624"/>
                        </w:txbxContent>
                      </v:textbox>
                    </v:shape>
                  </w:pict>
                </mc:Fallback>
              </mc:AlternateContent>
            </w:r>
          </w:p>
          <w:p w14:paraId="74F8235C" w14:textId="6BBFDAEB" w:rsidR="00D32EE9" w:rsidRPr="00D32EE9" w:rsidRDefault="00D32EE9" w:rsidP="00D32EE9"/>
          <w:p w14:paraId="10CE0991" w14:textId="6E5519DA" w:rsidR="00D32EE9" w:rsidRDefault="00D32EE9" w:rsidP="00D32EE9"/>
          <w:p w14:paraId="7E6811AE" w14:textId="76D24900" w:rsidR="00D32EE9" w:rsidRDefault="00D32EE9" w:rsidP="00D32EE9"/>
          <w:p w14:paraId="50FE8074" w14:textId="40A6C22B" w:rsidR="00D32EE9" w:rsidRDefault="000B1B4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2F300F7A" wp14:editId="32A2767B">
                      <wp:simplePos x="0" y="0"/>
                      <wp:positionH relativeFrom="column">
                        <wp:posOffset>1152102</wp:posOffset>
                      </wp:positionH>
                      <wp:positionV relativeFrom="paragraph">
                        <wp:posOffset>209550</wp:posOffset>
                      </wp:positionV>
                      <wp:extent cx="2707005" cy="67733"/>
                      <wp:effectExtent l="38100" t="0" r="17145" b="85090"/>
                      <wp:wrapNone/>
                      <wp:docPr id="151" name="Straight Arrow Connector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07005" cy="677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0F336D" id="Straight Arrow Connector 151" o:spid="_x0000_s1026" type="#_x0000_t32" style="position:absolute;margin-left:90.7pt;margin-top:16.5pt;width:213.15pt;height:5.35pt;flip:x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2C33CA0D" wp14:editId="5F609BE8">
                      <wp:simplePos x="0" y="0"/>
                      <wp:positionH relativeFrom="column">
                        <wp:posOffset>1789218</wp:posOffset>
                      </wp:positionH>
                      <wp:positionV relativeFrom="paragraph">
                        <wp:posOffset>201083</wp:posOffset>
                      </wp:positionV>
                      <wp:extent cx="2070100" cy="347134"/>
                      <wp:effectExtent l="38100" t="0" r="25400" b="91440"/>
                      <wp:wrapNone/>
                      <wp:docPr id="159" name="Straight Arrow Connector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70100" cy="34713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92616B" id="Straight Arrow Connector 159" o:spid="_x0000_s1026" type="#_x0000_t32" style="position:absolute;margin-left:140.9pt;margin-top:15.85pt;width:163pt;height:27.35pt;flip:x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1009CDE" w14:textId="249D4682" w:rsidR="00D32EE9" w:rsidRPr="00D32EE9" w:rsidRDefault="00D14624" w:rsidP="00D32E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47E64222" wp14:editId="41748BD6">
                      <wp:simplePos x="0" y="0"/>
                      <wp:positionH relativeFrom="column">
                        <wp:posOffset>1341755</wp:posOffset>
                      </wp:positionH>
                      <wp:positionV relativeFrom="paragraph">
                        <wp:posOffset>499745</wp:posOffset>
                      </wp:positionV>
                      <wp:extent cx="2663190" cy="1203960"/>
                      <wp:effectExtent l="38100" t="38100" r="22860" b="34290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63190" cy="1203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872E33" id="Straight Arrow Connector 21" o:spid="_x0000_s1026" type="#_x0000_t32" style="position:absolute;margin-left:105.65pt;margin-top:39.35pt;width:209.7pt;height:94.8pt;flip:x 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594238B4" wp14:editId="073AD9BB">
                      <wp:simplePos x="0" y="0"/>
                      <wp:positionH relativeFrom="column">
                        <wp:posOffset>3997325</wp:posOffset>
                      </wp:positionH>
                      <wp:positionV relativeFrom="paragraph">
                        <wp:posOffset>713105</wp:posOffset>
                      </wp:positionV>
                      <wp:extent cx="1584960" cy="1609725"/>
                      <wp:effectExtent l="0" t="0" r="15240" b="28575"/>
                      <wp:wrapNone/>
                      <wp:docPr id="143" name="Text Box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92EAAA" w14:textId="5A166C2F" w:rsidR="00D14624" w:rsidRDefault="00D14624" w:rsidP="00F16392">
                                  <w:r>
                                    <w:t xml:space="preserve">Item: 25MM WEBBING S/S  </w:t>
                                  </w:r>
                                </w:p>
                                <w:p w14:paraId="04413262" w14:textId="77777777" w:rsidR="00D14624" w:rsidRDefault="00D14624" w:rsidP="00F16392">
                                  <w:r>
                                    <w:t xml:space="preserve">Style Color: MCAM </w:t>
                                  </w:r>
                                </w:p>
                                <w:p w14:paraId="54369D09" w14:textId="23671734" w:rsidR="00D14624" w:rsidRDefault="00D14624" w:rsidP="00F16392">
                                  <w:r>
                                    <w:t>RM Color: MCAM S/S</w:t>
                                  </w:r>
                                </w:p>
                                <w:p w14:paraId="4E334E64" w14:textId="77777777" w:rsidR="00D14624" w:rsidRDefault="00D14624" w:rsidP="00C10345">
                                  <w:r>
                                    <w:t>Style Color: TFP</w:t>
                                  </w:r>
                                </w:p>
                                <w:p w14:paraId="2153304A" w14:textId="437B9877" w:rsidR="00D14624" w:rsidRDefault="00D14624" w:rsidP="00C10345">
                                  <w:r>
                                    <w:t>RM Color: TFP S/S</w:t>
                                  </w:r>
                                </w:p>
                                <w:p w14:paraId="0F70582F" w14:textId="77777777" w:rsidR="00D14624" w:rsidRDefault="00D14624" w:rsidP="00C10345">
                                  <w:r>
                                    <w:t xml:space="preserve">Style Color: RG </w:t>
                                  </w:r>
                                </w:p>
                                <w:p w14:paraId="63F3B99F" w14:textId="77777777" w:rsidR="00D14624" w:rsidRDefault="00D14624" w:rsidP="00C10345">
                                  <w:r>
                                    <w:t xml:space="preserve">RM Color: RG </w:t>
                                  </w:r>
                                </w:p>
                                <w:p w14:paraId="1824EB98" w14:textId="77777777" w:rsidR="00D14624" w:rsidRDefault="00D14624" w:rsidP="00F16392">
                                  <w:r>
                                    <w:t xml:space="preserve"> </w:t>
                                  </w:r>
                                </w:p>
                                <w:p w14:paraId="5B6EF019" w14:textId="77777777" w:rsidR="00D14624" w:rsidRDefault="00D1462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4238B4" id="Text Box 143" o:spid="_x0000_s1030" type="#_x0000_t202" style="position:absolute;margin-left:314.75pt;margin-top:56.15pt;width:124.8pt;height:126.7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" fillcolor="white [3201]" strokeweight=".5pt">
                      <v:textbox>
                        <w:txbxContent>
                          <w:p w14:paraId="2992EAAA" w14:textId="5A166C2F" w:rsidR="00D14624" w:rsidRDefault="00D14624" w:rsidP="00F16392">
                            <w:r>
                              <w:t xml:space="preserve">Item: 25MM WEBBING S/S  </w:t>
                            </w:r>
                          </w:p>
                          <w:p w14:paraId="04413262" w14:textId="77777777" w:rsidR="00D14624" w:rsidRDefault="00D14624" w:rsidP="00F16392">
                            <w:r>
                              <w:t xml:space="preserve">Style Color: MCAM </w:t>
                            </w:r>
                          </w:p>
                          <w:p w14:paraId="54369D09" w14:textId="23671734" w:rsidR="00D14624" w:rsidRDefault="00D14624" w:rsidP="00F16392">
                            <w:r>
                              <w:t>RM Color: MCAM S/S</w:t>
                            </w:r>
                          </w:p>
                          <w:p w14:paraId="4E334E64" w14:textId="77777777" w:rsidR="00D14624" w:rsidRDefault="00D14624" w:rsidP="00C10345">
                            <w:r>
                              <w:t>Style Color: TFP</w:t>
                            </w:r>
                          </w:p>
                          <w:p w14:paraId="2153304A" w14:textId="437B9877" w:rsidR="00D14624" w:rsidRDefault="00D14624" w:rsidP="00C10345">
                            <w:r>
                              <w:t>RM Color: TFP S/S</w:t>
                            </w:r>
                          </w:p>
                          <w:p w14:paraId="0F70582F" w14:textId="77777777" w:rsidR="00D14624" w:rsidRDefault="00D14624" w:rsidP="00C10345">
                            <w:r>
                              <w:t xml:space="preserve">Style Color: RG </w:t>
                            </w:r>
                          </w:p>
                          <w:p w14:paraId="63F3B99F" w14:textId="77777777" w:rsidR="00D14624" w:rsidRDefault="00D14624" w:rsidP="00C10345">
                            <w:r>
                              <w:t xml:space="preserve">RM Color: RG </w:t>
                            </w:r>
                          </w:p>
                          <w:p w14:paraId="1824EB98" w14:textId="77777777" w:rsidR="00D14624" w:rsidRDefault="00D14624" w:rsidP="00F16392">
                            <w:r>
                              <w:t xml:space="preserve"> </w:t>
                            </w:r>
                          </w:p>
                          <w:p w14:paraId="5B6EF019" w14:textId="77777777" w:rsidR="00D14624" w:rsidRDefault="00D14624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5E7F2025" wp14:editId="39B1420D">
                      <wp:simplePos x="0" y="0"/>
                      <wp:positionH relativeFrom="column">
                        <wp:posOffset>1280795</wp:posOffset>
                      </wp:positionH>
                      <wp:positionV relativeFrom="paragraph">
                        <wp:posOffset>1494155</wp:posOffset>
                      </wp:positionV>
                      <wp:extent cx="2807970" cy="209550"/>
                      <wp:effectExtent l="0" t="57150" r="11430" b="19050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07970" cy="2095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7B3A81" id="Straight Arrow Connector 50" o:spid="_x0000_s1026" type="#_x0000_t32" style="position:absolute;margin-left:100.85pt;margin-top:117.65pt;width:221.1pt;height:16.5pt;flip:x y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75F538B9" w14:textId="362F08BA" w:rsidR="00037335" w:rsidRDefault="00037335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32EE9" w:rsidRPr="00DE4BCC" w14:paraId="25F627F3" w14:textId="77777777" w:rsidTr="00CE2A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87A46AD" w14:textId="77777777" w:rsidR="00D32EE9" w:rsidRPr="00DE4BCC" w:rsidRDefault="00D32EE9" w:rsidP="00CE2A39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32EE9" w:rsidRPr="00DE4BCC" w14:paraId="3EE6EF76" w14:textId="77777777" w:rsidTr="003E09C0">
        <w:trPr>
          <w:trHeight w:val="12833"/>
        </w:trPr>
        <w:tc>
          <w:tcPr>
            <w:tcW w:w="5000" w:type="pct"/>
          </w:tcPr>
          <w:p w14:paraId="554D7FDA" w14:textId="644814AE" w:rsidR="00D32EE9" w:rsidRPr="00D32EE9" w:rsidRDefault="003E09C0" w:rsidP="003E09C0">
            <w:pPr>
              <w:tabs>
                <w:tab w:val="left" w:pos="910"/>
              </w:tabs>
            </w:pPr>
            <w:r>
              <w:rPr>
                <w:rFonts w:ascii="Aptos" w:hAnsi="Aptos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2107776" behindDoc="1" locked="0" layoutInCell="1" allowOverlap="1" wp14:anchorId="1414DDCE" wp14:editId="7B55D70F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132080</wp:posOffset>
                  </wp:positionV>
                  <wp:extent cx="5490845" cy="4137293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r:link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490845" cy="4137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2EBE84" w14:textId="5943B67E" w:rsidR="00D32EE9" w:rsidRPr="00D32EE9" w:rsidRDefault="00D32EE9" w:rsidP="00CE2A39"/>
          <w:p w14:paraId="314F8C25" w14:textId="222163C8" w:rsidR="00D32EE9" w:rsidRPr="00D32EE9" w:rsidRDefault="00D32EE9" w:rsidP="00CE2A39"/>
          <w:p w14:paraId="53C03823" w14:textId="0E58CD05" w:rsidR="00D32EE9" w:rsidRDefault="00273BF2" w:rsidP="00273BF2">
            <w:pPr>
              <w:tabs>
                <w:tab w:val="left" w:pos="6435"/>
              </w:tabs>
            </w:pPr>
            <w:r>
              <w:tab/>
            </w:r>
          </w:p>
          <w:p w14:paraId="1036889C" w14:textId="2550A549" w:rsidR="00D32EE9" w:rsidRDefault="00D32EE9" w:rsidP="00CE2A39"/>
          <w:p w14:paraId="17237FBF" w14:textId="59730949" w:rsidR="00D32EE9" w:rsidRDefault="00D32EE9" w:rsidP="00CE2A39"/>
          <w:p w14:paraId="49C33ED3" w14:textId="2BB2E744" w:rsidR="00D32EE9" w:rsidRDefault="00D32EE9" w:rsidP="00CE2A39"/>
          <w:p w14:paraId="666AEAF5" w14:textId="5CF12F5D" w:rsidR="001F3F60" w:rsidRPr="001F3F60" w:rsidRDefault="001F3F60" w:rsidP="001F3F60"/>
          <w:p w14:paraId="4BC2BAC5" w14:textId="4AAB7EB6" w:rsidR="001F3F60" w:rsidRPr="001F3F60" w:rsidRDefault="001F3F60" w:rsidP="001F3F60"/>
          <w:p w14:paraId="4AD65D2D" w14:textId="04A59CBC" w:rsidR="001F3F60" w:rsidRPr="001F3F60" w:rsidRDefault="001F3F60" w:rsidP="001F3F60"/>
          <w:p w14:paraId="3FBA9721" w14:textId="17C16404" w:rsidR="001F3F60" w:rsidRPr="001F3F60" w:rsidRDefault="001F3F60" w:rsidP="001F3F60"/>
          <w:p w14:paraId="0961DD73" w14:textId="22B9037C" w:rsidR="001F3F60" w:rsidRDefault="001F3F60" w:rsidP="001F3F60"/>
          <w:p w14:paraId="007D5A71" w14:textId="00E763AD" w:rsidR="001F3F60" w:rsidRDefault="001F3F60" w:rsidP="001F3F60"/>
          <w:p w14:paraId="6B87764A" w14:textId="4E31DA18" w:rsidR="00A9696F" w:rsidRDefault="00A9696F" w:rsidP="00A9696F">
            <w:pPr>
              <w:pStyle w:val="NormalWeb"/>
            </w:pPr>
          </w:p>
          <w:p w14:paraId="3A467F19" w14:textId="3C42DAEC" w:rsidR="001F3F60" w:rsidRPr="001F3F60" w:rsidRDefault="001F3F60" w:rsidP="001F3F60"/>
          <w:p w14:paraId="739C6D26" w14:textId="24D353EF" w:rsidR="001F3F60" w:rsidRPr="001F3F60" w:rsidRDefault="001F3F60" w:rsidP="001F3F60"/>
          <w:p w14:paraId="4827902B" w14:textId="33010642" w:rsidR="001F3F60" w:rsidRPr="001F3F60" w:rsidRDefault="001F3F60" w:rsidP="001F3F60"/>
          <w:p w14:paraId="1C3DDD0C" w14:textId="23678D01" w:rsidR="001F3F60" w:rsidRPr="001F3F60" w:rsidRDefault="001F3F60" w:rsidP="001F3F60"/>
          <w:p w14:paraId="55A141E6" w14:textId="67C0242D" w:rsidR="001F3F60" w:rsidRPr="001F3F60" w:rsidRDefault="001F3F60" w:rsidP="001F3F60"/>
          <w:p w14:paraId="67F1F016" w14:textId="5D6A8A62" w:rsidR="001F3F60" w:rsidRPr="001F3F60" w:rsidRDefault="00E95408" w:rsidP="001F3F60">
            <w:r>
              <w:rPr>
                <w:rFonts w:ascii="Aptos" w:hAnsi="Aptos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2108800" behindDoc="1" locked="0" layoutInCell="1" allowOverlap="1" wp14:anchorId="7217CA34" wp14:editId="313D9FB8">
                  <wp:simplePos x="0" y="0"/>
                  <wp:positionH relativeFrom="column">
                    <wp:posOffset>400685</wp:posOffset>
                  </wp:positionH>
                  <wp:positionV relativeFrom="paragraph">
                    <wp:posOffset>138430</wp:posOffset>
                  </wp:positionV>
                  <wp:extent cx="4846320" cy="3706944"/>
                  <wp:effectExtent l="0" t="0" r="0" b="825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r:link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846320" cy="3706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9B8547" w14:textId="5BC0ECFE" w:rsidR="001F3F60" w:rsidRPr="001F3F60" w:rsidRDefault="001F3F60" w:rsidP="001F3F60"/>
          <w:p w14:paraId="018DD9C7" w14:textId="5D3B2803" w:rsidR="001F3F60" w:rsidRPr="001F3F60" w:rsidRDefault="001F3F60" w:rsidP="001F3F60"/>
          <w:p w14:paraId="23DA9320" w14:textId="56B85611" w:rsidR="001F3F60" w:rsidRPr="001F3F60" w:rsidRDefault="001F3F60" w:rsidP="001F3F60"/>
          <w:p w14:paraId="27F14969" w14:textId="72205FAA" w:rsidR="001F3F60" w:rsidRPr="001F3F60" w:rsidRDefault="001F3F60" w:rsidP="001F3F60"/>
          <w:p w14:paraId="261EA8D8" w14:textId="15D59645" w:rsidR="001F3F60" w:rsidRPr="001F3F60" w:rsidRDefault="001F3F60" w:rsidP="001F3F60"/>
          <w:p w14:paraId="5B6A00D7" w14:textId="13E2F3D7" w:rsidR="001F3F60" w:rsidRPr="001F3F60" w:rsidRDefault="001F3F60" w:rsidP="001F3F60"/>
          <w:p w14:paraId="4B041124" w14:textId="6FD80559" w:rsidR="001F3F60" w:rsidRDefault="001F3F60" w:rsidP="001F3F60"/>
          <w:p w14:paraId="47E88945" w14:textId="3A92B55E" w:rsidR="001F3F60" w:rsidRPr="001F3F60" w:rsidRDefault="001F3F60" w:rsidP="001F3F60">
            <w:pPr>
              <w:tabs>
                <w:tab w:val="left" w:pos="6075"/>
              </w:tabs>
            </w:pPr>
            <w:r>
              <w:tab/>
            </w:r>
          </w:p>
        </w:tc>
      </w:tr>
    </w:tbl>
    <w:p w14:paraId="6C65C941" w14:textId="3EF879EF" w:rsidR="00D32EE9" w:rsidRDefault="00D32EE9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855977" w:rsidRPr="00DE4BCC" w14:paraId="21BA1EC4" w14:textId="77777777" w:rsidTr="00A02C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A7F53AF" w14:textId="77777777" w:rsidR="00855977" w:rsidRPr="00DE4BCC" w:rsidRDefault="00855977" w:rsidP="00A02C70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55977" w:rsidRPr="00DE4BCC" w14:paraId="21A37D22" w14:textId="77777777" w:rsidTr="00116F5B">
        <w:trPr>
          <w:trHeight w:val="12383"/>
        </w:trPr>
        <w:tc>
          <w:tcPr>
            <w:tcW w:w="5000" w:type="pct"/>
          </w:tcPr>
          <w:p w14:paraId="6BF67220" w14:textId="10618F4F" w:rsidR="00855977" w:rsidRPr="00855977" w:rsidRDefault="0033163F" w:rsidP="0033163F">
            <w:pPr>
              <w:tabs>
                <w:tab w:val="left" w:pos="60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01788B23" wp14:editId="2A3049D5">
                      <wp:simplePos x="0" y="0"/>
                      <wp:positionH relativeFrom="column">
                        <wp:posOffset>3692525</wp:posOffset>
                      </wp:positionH>
                      <wp:positionV relativeFrom="paragraph">
                        <wp:posOffset>63500</wp:posOffset>
                      </wp:positionV>
                      <wp:extent cx="1379220" cy="1089660"/>
                      <wp:effectExtent l="0" t="0" r="11430" b="1524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9220" cy="1089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D744F1" w14:textId="66047BE4" w:rsidR="001E5502" w:rsidRPr="00CE2D1B" w:rsidRDefault="001E5502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33163F"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70D RIPSTOP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3CA92A80" w14:textId="77777777" w:rsidR="0033163F" w:rsidRP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40D04133" w14:textId="77777777" w:rsid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0622410" w14:textId="77777777" w:rsidR="0033163F" w:rsidRP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00E27D2" w14:textId="77777777" w:rsidR="0033163F" w:rsidRP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52D44608" w14:textId="02A2DA9B" w:rsidR="001E5502" w:rsidRDefault="001E5502" w:rsidP="0033163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788B23" id="Text Box 94" o:spid="_x0000_s1031" type="#_x0000_t202" style="position:absolute;margin-left:290.75pt;margin-top:5pt;width:108.6pt;height:85.8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" fillcolor="white [3201]" strokeweight=".5pt">
                      <v:textbox>
                        <w:txbxContent>
                          <w:p w14:paraId="1DD744F1" w14:textId="66047BE4" w:rsidR="001E5502" w:rsidRPr="00CE2D1B" w:rsidRDefault="001E5502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33163F" w:rsidRPr="00CE2D1B">
                              <w:rPr>
                                <w:sz w:val="16"/>
                                <w:szCs w:val="16"/>
                              </w:rPr>
                              <w:t xml:space="preserve">70D RIPSTOP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3CA92A80" w14:textId="77777777" w:rsidR="0033163F" w:rsidRP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40D04133" w14:textId="77777777" w:rsid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0622410" w14:textId="77777777" w:rsidR="0033163F" w:rsidRP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00E27D2" w14:textId="77777777" w:rsidR="0033163F" w:rsidRP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52D44608" w14:textId="02A2DA9B" w:rsidR="001E5502" w:rsidRDefault="001E5502" w:rsidP="0033163F"/>
                        </w:txbxContent>
                      </v:textbox>
                    </v:shape>
                  </w:pict>
                </mc:Fallback>
              </mc:AlternateContent>
            </w:r>
            <w:r w:rsidRPr="000234F0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0848" behindDoc="1" locked="0" layoutInCell="1" allowOverlap="1" wp14:anchorId="1FFBD348" wp14:editId="4970658E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164465</wp:posOffset>
                  </wp:positionV>
                  <wp:extent cx="2964180" cy="3950335"/>
                  <wp:effectExtent l="0" t="0" r="762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395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55977">
              <w:tab/>
            </w:r>
          </w:p>
          <w:p w14:paraId="54C02DC4" w14:textId="4DDD049B" w:rsidR="00855977" w:rsidRPr="00855977" w:rsidRDefault="00855977" w:rsidP="00855977"/>
          <w:p w14:paraId="3DCF17F8" w14:textId="04124A15" w:rsidR="00855977" w:rsidRPr="00855977" w:rsidRDefault="0033163F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03704D99" wp14:editId="6B241FFB">
                      <wp:simplePos x="0" y="0"/>
                      <wp:positionH relativeFrom="column">
                        <wp:posOffset>2061845</wp:posOffset>
                      </wp:positionH>
                      <wp:positionV relativeFrom="paragraph">
                        <wp:posOffset>97790</wp:posOffset>
                      </wp:positionV>
                      <wp:extent cx="1653540" cy="331470"/>
                      <wp:effectExtent l="38100" t="0" r="22860" b="87630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53540" cy="3314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1B57D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2" o:spid="_x0000_s1026" type="#_x0000_t32" style="position:absolute;margin-left:162.35pt;margin-top:7.7pt;width:130.2pt;height:26.1pt;flip:x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D000CE4" w14:textId="59763D8F" w:rsidR="00855977" w:rsidRPr="00855977" w:rsidRDefault="00855977" w:rsidP="00855977"/>
          <w:p w14:paraId="1B672774" w14:textId="1A3D7284" w:rsidR="00855977" w:rsidRPr="00855977" w:rsidRDefault="00855977" w:rsidP="00855977"/>
          <w:p w14:paraId="3099E357" w14:textId="7256CF28" w:rsidR="00855977" w:rsidRPr="00855977" w:rsidRDefault="0033163F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31ABF893" wp14:editId="5E37FF62">
                      <wp:simplePos x="0" y="0"/>
                      <wp:positionH relativeFrom="column">
                        <wp:posOffset>1932305</wp:posOffset>
                      </wp:positionH>
                      <wp:positionV relativeFrom="paragraph">
                        <wp:posOffset>122555</wp:posOffset>
                      </wp:positionV>
                      <wp:extent cx="1440180" cy="480060"/>
                      <wp:effectExtent l="38100" t="38100" r="26670" b="34290"/>
                      <wp:wrapNone/>
                      <wp:docPr id="64" name="Straight Arrow Connector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40180" cy="4800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3B1592" id="Straight Arrow Connector 64" o:spid="_x0000_s1026" type="#_x0000_t32" style="position:absolute;margin-left:152.15pt;margin-top:9.65pt;width:113.4pt;height:37.8pt;flip:x 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F297FE" w14:textId="33EDDC2D" w:rsidR="00855977" w:rsidRPr="00855977" w:rsidRDefault="0033163F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7157F5A1" wp14:editId="7E53341D">
                      <wp:simplePos x="0" y="0"/>
                      <wp:positionH relativeFrom="column">
                        <wp:posOffset>1878965</wp:posOffset>
                      </wp:positionH>
                      <wp:positionV relativeFrom="paragraph">
                        <wp:posOffset>173990</wp:posOffset>
                      </wp:positionV>
                      <wp:extent cx="1516380" cy="220980"/>
                      <wp:effectExtent l="38100" t="57150" r="26670" b="26670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220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95CEB5" id="Straight Arrow Connector 8" o:spid="_x0000_s1026" type="#_x0000_t32" style="position:absolute;margin-left:147.95pt;margin-top:13.7pt;width:119.4pt;height:17.4pt;flip:x y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A0E2F84" w14:textId="09FCC542" w:rsidR="00855977" w:rsidRPr="00855977" w:rsidRDefault="0033163F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688C826B" wp14:editId="59033924">
                      <wp:simplePos x="0" y="0"/>
                      <wp:positionH relativeFrom="column">
                        <wp:posOffset>3372485</wp:posOffset>
                      </wp:positionH>
                      <wp:positionV relativeFrom="paragraph">
                        <wp:posOffset>50165</wp:posOffset>
                      </wp:positionV>
                      <wp:extent cx="2293620" cy="1196340"/>
                      <wp:effectExtent l="0" t="0" r="11430" b="22860"/>
                      <wp:wrapNone/>
                      <wp:docPr id="93" name="Text Box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93620" cy="1196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9032A9D" w14:textId="20C1F324" w:rsidR="001E5502" w:rsidRPr="0033163F" w:rsidRDefault="001E5502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Item: #</w:t>
                                  </w:r>
                                  <w:r w:rsidR="0033163F" w:rsidRPr="0033163F">
                                    <w:rPr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  <w:r w:rsidR="00116F5B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Zipper CHAIN &amp; SLIDER WITH 3</w:t>
                                  </w:r>
                                  <w:r w:rsidR="0033163F" w:rsidRPr="0033163F">
                                    <w:rPr>
                                      <w:sz w:val="16"/>
                                      <w:szCs w:val="16"/>
                                    </w:rPr>
                                    <w:t>MM NEW PARA CORD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/ HEAT TUBE - BLACK</w:t>
                                  </w:r>
                                </w:p>
                                <w:p w14:paraId="6986B7B4" w14:textId="72C90CF7" w:rsidR="001E5502" w:rsidRPr="0033163F" w:rsidRDefault="001E5502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33163F"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70425917" w14:textId="56C4C82C" w:rsidR="001E5502" w:rsidRDefault="001E5502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33163F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0918686C" w14:textId="0146979A" w:rsidR="0033163F" w:rsidRP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086AA911" w14:textId="33D27983" w:rsidR="0033163F" w:rsidRPr="0033163F" w:rsidRDefault="0033163F" w:rsidP="0033163F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A7A18DC" w14:textId="77777777" w:rsidR="0033163F" w:rsidRPr="0033163F" w:rsidRDefault="0033163F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8C826B" id="Text Box 93" o:spid="_x0000_s1032" type="#_x0000_t202" style="position:absolute;margin-left:265.55pt;margin-top:3.95pt;width:180.6pt;height:94.2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" fillcolor="white [3201]" strokeweight=".5pt">
                      <v:textbox>
                        <w:txbxContent>
                          <w:p w14:paraId="59032A9D" w14:textId="20C1F324" w:rsidR="001E5502" w:rsidRPr="0033163F" w:rsidRDefault="001E5502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>Item: #</w:t>
                            </w:r>
                            <w:r w:rsidR="0033163F" w:rsidRPr="0033163F"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  <w:r w:rsidR="00116F5B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Zipper CHAIN &amp; SLIDER WITH 3</w:t>
                            </w:r>
                            <w:r w:rsidR="0033163F" w:rsidRPr="0033163F">
                              <w:rPr>
                                <w:sz w:val="16"/>
                                <w:szCs w:val="16"/>
                              </w:rPr>
                              <w:t>MM NEW PARA CORD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/ HEAT TUBE - BLACK</w:t>
                            </w:r>
                          </w:p>
                          <w:p w14:paraId="6986B7B4" w14:textId="72C90CF7" w:rsidR="001E5502" w:rsidRPr="0033163F" w:rsidRDefault="001E5502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33163F"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70425917" w14:textId="56C4C82C" w:rsidR="001E5502" w:rsidRDefault="001E5502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33163F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0918686C" w14:textId="0146979A" w:rsidR="0033163F" w:rsidRP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86AA911" w14:textId="33D27983" w:rsidR="0033163F" w:rsidRPr="0033163F" w:rsidRDefault="0033163F" w:rsidP="003316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A7A18DC" w14:textId="77777777" w:rsidR="0033163F" w:rsidRPr="0033163F" w:rsidRDefault="0033163F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65A58E" w14:textId="2C3AF486" w:rsidR="00855977" w:rsidRPr="00855977" w:rsidRDefault="00855977" w:rsidP="00855977"/>
          <w:p w14:paraId="3C4DEB55" w14:textId="24D954E7" w:rsidR="00855977" w:rsidRDefault="00855977" w:rsidP="00855977"/>
          <w:p w14:paraId="71456078" w14:textId="168B9D91" w:rsidR="00855977" w:rsidRPr="00855977" w:rsidRDefault="00855977" w:rsidP="00855977"/>
          <w:p w14:paraId="61BA026B" w14:textId="0389B258" w:rsidR="00855977" w:rsidRDefault="00855977" w:rsidP="00855977"/>
          <w:p w14:paraId="07FA7380" w14:textId="45F254B9" w:rsidR="00855977" w:rsidRDefault="00855977" w:rsidP="00855977"/>
          <w:p w14:paraId="2B53327D" w14:textId="7F1EFCCB" w:rsidR="00855977" w:rsidRPr="00855977" w:rsidRDefault="00855977" w:rsidP="00855977"/>
          <w:p w14:paraId="644B8786" w14:textId="54AE594D" w:rsidR="00855977" w:rsidRPr="00855977" w:rsidRDefault="00855977" w:rsidP="00855977"/>
          <w:p w14:paraId="16519EBF" w14:textId="44C7920C" w:rsidR="00855977" w:rsidRPr="00855977" w:rsidRDefault="003B3C34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 wp14:anchorId="7C438408" wp14:editId="61D6E294">
                      <wp:simplePos x="0" y="0"/>
                      <wp:positionH relativeFrom="column">
                        <wp:posOffset>3639185</wp:posOffset>
                      </wp:positionH>
                      <wp:positionV relativeFrom="paragraph">
                        <wp:posOffset>19685</wp:posOffset>
                      </wp:positionV>
                      <wp:extent cx="1584960" cy="670560"/>
                      <wp:effectExtent l="0" t="0" r="15240" b="15240"/>
                      <wp:wrapNone/>
                      <wp:docPr id="408" name="Text Box 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4223050" w14:textId="506632AF" w:rsidR="003B3C34" w:rsidRPr="0033163F" w:rsidRDefault="003B3C34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TACTICAL TOGGLE</w:t>
                                  </w:r>
                                </w:p>
                                <w:p w14:paraId="7EA439DC" w14:textId="4C2F7BF9" w:rsidR="003B3C34" w:rsidRPr="0033163F" w:rsidRDefault="003B3C34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14099FF5" w14:textId="154A099B" w:rsidR="003B3C34" w:rsidRPr="0033163F" w:rsidRDefault="003B3C34" w:rsidP="001E55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438408" id="Text Box 408" o:spid="_x0000_s1033" type="#_x0000_t202" style="position:absolute;margin-left:286.55pt;margin-top:1.55pt;width:124.8pt;height:52.8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" fillcolor="white [3201]" strokeweight=".5pt">
                      <v:textbox>
                        <w:txbxContent>
                          <w:p w14:paraId="14223050" w14:textId="506632AF" w:rsidR="003B3C34" w:rsidRPr="0033163F" w:rsidRDefault="003B3C34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TACTICAL TOGGLE</w:t>
                            </w:r>
                          </w:p>
                          <w:p w14:paraId="7EA439DC" w14:textId="4C2F7BF9" w:rsidR="003B3C34" w:rsidRPr="0033163F" w:rsidRDefault="003B3C34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14099FF5" w14:textId="154A099B" w:rsidR="003B3C34" w:rsidRPr="0033163F" w:rsidRDefault="003B3C34" w:rsidP="001E55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808E613" w14:textId="62D4FB3E" w:rsidR="00855977" w:rsidRPr="00855977" w:rsidRDefault="003B3C34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9376" behindDoc="0" locked="0" layoutInCell="1" allowOverlap="1" wp14:anchorId="4C20D26E" wp14:editId="5404F5E4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177800</wp:posOffset>
                      </wp:positionV>
                      <wp:extent cx="2819400" cy="259080"/>
                      <wp:effectExtent l="38100" t="0" r="19050" b="83820"/>
                      <wp:wrapNone/>
                      <wp:docPr id="407" name="Straight Arrow Connector 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19400" cy="259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89A2E3" id="Straight Arrow Connector 407" o:spid="_x0000_s1026" type="#_x0000_t32" style="position:absolute;margin-left:63.35pt;margin-top:14pt;width:222pt;height:20.4pt;flip:x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7AEDF29" w14:textId="0372A278" w:rsidR="00855977" w:rsidRPr="00855977" w:rsidRDefault="00855977" w:rsidP="00855977"/>
          <w:p w14:paraId="3D5BEE47" w14:textId="36DA8DA3" w:rsidR="00855977" w:rsidRPr="00855977" w:rsidRDefault="00855977" w:rsidP="00855977"/>
          <w:p w14:paraId="0EC5EC84" w14:textId="501E78AA" w:rsidR="00855977" w:rsidRPr="00855977" w:rsidRDefault="00855977" w:rsidP="00855977"/>
          <w:p w14:paraId="15F09B93" w14:textId="58AA06BA" w:rsidR="00855977" w:rsidRPr="00855977" w:rsidRDefault="00855977" w:rsidP="00855977"/>
          <w:p w14:paraId="71E4E5F6" w14:textId="5A24FBD2" w:rsidR="00116F5B" w:rsidRPr="00116F5B" w:rsidRDefault="00116F5B" w:rsidP="00116F5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57DD8E64" wp14:editId="6FC89978">
                      <wp:simplePos x="0" y="0"/>
                      <wp:positionH relativeFrom="column">
                        <wp:posOffset>3776345</wp:posOffset>
                      </wp:positionH>
                      <wp:positionV relativeFrom="paragraph">
                        <wp:posOffset>122555</wp:posOffset>
                      </wp:positionV>
                      <wp:extent cx="1783080" cy="1554480"/>
                      <wp:effectExtent l="0" t="0" r="26670" b="2667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3080" cy="1554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23D088" w14:textId="38A77153" w:rsidR="00116F5B" w:rsidRPr="0033163F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POLY MESH / 420D LINING</w:t>
                                  </w:r>
                                  <w:r w:rsidR="002B2B35">
                                    <w:rPr>
                                      <w:sz w:val="16"/>
                                      <w:szCs w:val="16"/>
                                    </w:rPr>
                                    <w:t xml:space="preserve"> / 50MM ELASTIC TAPE / 20MM NYLON TAPE /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#8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Zipper CHAIN &amp; SLIDER WITH 3MM NEW PARA CORD / HEAT TUBE - BLACK</w:t>
                                  </w:r>
                                </w:p>
                                <w:p w14:paraId="2C03E09A" w14:textId="77777777" w:rsidR="00116F5B" w:rsidRPr="0033163F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2BCC4A57" w14:textId="77777777" w:rsidR="00116F5B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574CAFA4" w14:textId="77777777" w:rsidR="00116F5B" w:rsidRPr="0033163F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3FAFDB9" w14:textId="77777777" w:rsidR="00116F5B" w:rsidRPr="0033163F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EE45F33" w14:textId="77777777" w:rsidR="00116F5B" w:rsidRPr="0033163F" w:rsidRDefault="00116F5B" w:rsidP="00116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DD8E64" id="Text Box 22" o:spid="_x0000_s1034" type="#_x0000_t202" style="position:absolute;margin-left:297.35pt;margin-top:9.65pt;width:140.4pt;height:122.4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" fillcolor="white [3201]" strokeweight=".5pt">
                      <v:textbox>
                        <w:txbxContent>
                          <w:p w14:paraId="4F23D088" w14:textId="38A77153" w:rsidR="00116F5B" w:rsidRPr="0033163F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POLY MESH / 420D LINING</w:t>
                            </w:r>
                            <w:r w:rsidR="002B2B35">
                              <w:rPr>
                                <w:sz w:val="16"/>
                                <w:szCs w:val="16"/>
                              </w:rPr>
                              <w:t xml:space="preserve"> / 50MM ELASTIC TAPE / 20MM NYLON TAPE /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#8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Zipper CHAIN &amp; SLIDER WITH 3MM NEW PARA CORD / HEAT TUBE - BLACK</w:t>
                            </w:r>
                          </w:p>
                          <w:p w14:paraId="2C03E09A" w14:textId="77777777" w:rsidR="00116F5B" w:rsidRPr="0033163F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2BCC4A57" w14:textId="77777777" w:rsidR="00116F5B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574CAFA4" w14:textId="77777777" w:rsidR="00116F5B" w:rsidRPr="0033163F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33FAFDB9" w14:textId="77777777" w:rsidR="00116F5B" w:rsidRPr="0033163F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EE45F33" w14:textId="77777777" w:rsidR="00116F5B" w:rsidRPr="0033163F" w:rsidRDefault="00116F5B" w:rsidP="00116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08CE53B" w14:textId="05CD96BE" w:rsidR="00855977" w:rsidRPr="00855977" w:rsidRDefault="00116F5B" w:rsidP="00855977">
            <w:r w:rsidRPr="00116F5B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3920" behindDoc="1" locked="0" layoutInCell="1" allowOverlap="1" wp14:anchorId="7BC93AE2" wp14:editId="768C4723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178435</wp:posOffset>
                  </wp:positionV>
                  <wp:extent cx="3312160" cy="2484120"/>
                  <wp:effectExtent l="0" t="0" r="254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160" cy="248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437365" w14:textId="6CDFF009" w:rsidR="00855977" w:rsidRPr="00855977" w:rsidRDefault="00116F5B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63ADB48B" wp14:editId="5AB59269">
                      <wp:simplePos x="0" y="0"/>
                      <wp:positionH relativeFrom="column">
                        <wp:posOffset>1315085</wp:posOffset>
                      </wp:positionH>
                      <wp:positionV relativeFrom="paragraph">
                        <wp:posOffset>207010</wp:posOffset>
                      </wp:positionV>
                      <wp:extent cx="2468880" cy="1592580"/>
                      <wp:effectExtent l="38100" t="0" r="26670" b="64770"/>
                      <wp:wrapNone/>
                      <wp:docPr id="112" name="Straight Arrow Connector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68880" cy="1592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65F751" id="Straight Arrow Connector 112" o:spid="_x0000_s1026" type="#_x0000_t32" style="position:absolute;margin-left:103.55pt;margin-top:16.3pt;width:194.4pt;height:125.4pt;flip:x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CA587BB" wp14:editId="3B979BB6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199390</wp:posOffset>
                      </wp:positionV>
                      <wp:extent cx="2080260" cy="449580"/>
                      <wp:effectExtent l="38100" t="0" r="15240" b="83820"/>
                      <wp:wrapNone/>
                      <wp:docPr id="109" name="Straight Arrow Connector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80260" cy="449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73ED8" id="Straight Arrow Connector 109" o:spid="_x0000_s1026" type="#_x0000_t32" style="position:absolute;margin-left:134.15pt;margin-top:15.7pt;width:163.8pt;height:35.4pt;flip:x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05CF3860" wp14:editId="44EEEEE0">
                      <wp:simplePos x="0" y="0"/>
                      <wp:positionH relativeFrom="column">
                        <wp:posOffset>2038985</wp:posOffset>
                      </wp:positionH>
                      <wp:positionV relativeFrom="paragraph">
                        <wp:posOffset>207010</wp:posOffset>
                      </wp:positionV>
                      <wp:extent cx="1752600" cy="1767840"/>
                      <wp:effectExtent l="38100" t="0" r="19050" b="60960"/>
                      <wp:wrapNone/>
                      <wp:docPr id="110" name="Straight Arrow Connector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52600" cy="17678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C1366" id="Straight Arrow Connector 110" o:spid="_x0000_s1026" type="#_x0000_t32" style="position:absolute;margin-left:160.55pt;margin-top:16.3pt;width:138pt;height:139.2pt;flip:x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1D724240" wp14:editId="19A71655">
                      <wp:simplePos x="0" y="0"/>
                      <wp:positionH relativeFrom="column">
                        <wp:posOffset>911225</wp:posOffset>
                      </wp:positionH>
                      <wp:positionV relativeFrom="paragraph">
                        <wp:posOffset>199390</wp:posOffset>
                      </wp:positionV>
                      <wp:extent cx="2880360" cy="1356360"/>
                      <wp:effectExtent l="38100" t="0" r="15240" b="53340"/>
                      <wp:wrapNone/>
                      <wp:docPr id="113" name="Straight Arrow Connector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80360" cy="1356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AE9D1B" id="Straight Arrow Connector 113" o:spid="_x0000_s1026" type="#_x0000_t32" style="position:absolute;margin-left:71.75pt;margin-top:15.7pt;width:226.8pt;height:106.8pt;flip:x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179E4A9" w14:textId="6AB2EAA0" w:rsidR="00855977" w:rsidRPr="00855977" w:rsidRDefault="00116F5B" w:rsidP="0085597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152AC881" wp14:editId="3AAA679E">
                      <wp:simplePos x="0" y="0"/>
                      <wp:positionH relativeFrom="column">
                        <wp:posOffset>835025</wp:posOffset>
                      </wp:positionH>
                      <wp:positionV relativeFrom="paragraph">
                        <wp:posOffset>6985</wp:posOffset>
                      </wp:positionV>
                      <wp:extent cx="2948940" cy="1127760"/>
                      <wp:effectExtent l="38100" t="0" r="22860" b="72390"/>
                      <wp:wrapNone/>
                      <wp:docPr id="111" name="Straight Arrow Connector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48940" cy="11277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6E4A04" id="Straight Arrow Connector 111" o:spid="_x0000_s1026" type="#_x0000_t32" style="position:absolute;margin-left:65.75pt;margin-top:.55pt;width:232.2pt;height:88.8pt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11317773" wp14:editId="269BDAB6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6985</wp:posOffset>
                      </wp:positionV>
                      <wp:extent cx="2385060" cy="777240"/>
                      <wp:effectExtent l="38100" t="0" r="15240" b="60960"/>
                      <wp:wrapNone/>
                      <wp:docPr id="115" name="Straight Arrow Connector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85060" cy="777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C48EA" id="Straight Arrow Connector 115" o:spid="_x0000_s1026" type="#_x0000_t32" style="position:absolute;margin-left:110.15pt;margin-top:.55pt;width:187.8pt;height:61.2pt;flip:x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676167" w14:textId="2429840D" w:rsidR="00855977" w:rsidRDefault="00855977" w:rsidP="00855977"/>
          <w:p w14:paraId="333A754B" w14:textId="22B8CE6F" w:rsidR="00855977" w:rsidRPr="00855977" w:rsidRDefault="00855977" w:rsidP="00855977"/>
          <w:p w14:paraId="32E03166" w14:textId="04B162F7" w:rsidR="00855977" w:rsidRPr="00855977" w:rsidRDefault="00855977" w:rsidP="00855977"/>
          <w:p w14:paraId="05F0877F" w14:textId="6F269CAD" w:rsidR="00855977" w:rsidRDefault="00855977" w:rsidP="00855977"/>
          <w:p w14:paraId="01C13D0C" w14:textId="1B291534" w:rsidR="00855977" w:rsidRDefault="00855977" w:rsidP="00855977">
            <w:pPr>
              <w:ind w:firstLine="720"/>
            </w:pPr>
          </w:p>
          <w:p w14:paraId="5167A9F8" w14:textId="4F5BF0BE" w:rsidR="00116F5B" w:rsidRPr="00116F5B" w:rsidRDefault="00116F5B" w:rsidP="00116F5B"/>
          <w:p w14:paraId="720D6975" w14:textId="5FCF8060" w:rsidR="00116F5B" w:rsidRPr="00116F5B" w:rsidRDefault="00116F5B" w:rsidP="00116F5B"/>
          <w:p w14:paraId="483981F7" w14:textId="449EF04D" w:rsidR="00116F5B" w:rsidRPr="00116F5B" w:rsidRDefault="00116F5B" w:rsidP="00116F5B"/>
          <w:p w14:paraId="4BE71F68" w14:textId="1A75DD22" w:rsidR="00116F5B" w:rsidRPr="00116F5B" w:rsidRDefault="00116F5B" w:rsidP="00116F5B"/>
          <w:p w14:paraId="35052685" w14:textId="652ADC18" w:rsidR="00116F5B" w:rsidRPr="00116F5B" w:rsidRDefault="00116F5B" w:rsidP="00116F5B"/>
        </w:tc>
      </w:tr>
    </w:tbl>
    <w:p w14:paraId="57341198" w14:textId="350CBD6E" w:rsidR="00855977" w:rsidRDefault="00855977" w:rsidP="00155384">
      <w:pPr>
        <w:rPr>
          <w:color w:val="auto"/>
        </w:rPr>
      </w:pPr>
    </w:p>
    <w:p w14:paraId="44CBE94C" w14:textId="79A27368" w:rsidR="00CE2D1B" w:rsidRDefault="00CE2D1B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EB31A9" w:rsidRPr="00DE4BCC" w14:paraId="74A5A5DC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592326F" w14:textId="77777777" w:rsidR="00EB31A9" w:rsidRPr="00DE4BCC" w:rsidRDefault="00EB31A9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EB31A9" w:rsidRPr="00DE4BCC" w14:paraId="48C2CFB7" w14:textId="77777777" w:rsidTr="002852A5">
        <w:trPr>
          <w:trHeight w:val="12383"/>
        </w:trPr>
        <w:tc>
          <w:tcPr>
            <w:tcW w:w="5000" w:type="pct"/>
          </w:tcPr>
          <w:p w14:paraId="7E44790D" w14:textId="40EFA82D" w:rsidR="00EB31A9" w:rsidRPr="00EB31A9" w:rsidRDefault="00EB31A9" w:rsidP="00EB31A9">
            <w:pPr>
              <w:pStyle w:val="NormalWeb"/>
              <w:tabs>
                <w:tab w:val="left" w:pos="4992"/>
              </w:tabs>
            </w:pPr>
            <w:r w:rsidRPr="00EB31A9">
              <w:rPr>
                <w:noProof/>
              </w:rPr>
              <w:drawing>
                <wp:anchor distT="0" distB="0" distL="114300" distR="114300" simplePos="0" relativeHeight="252132352" behindDoc="1" locked="0" layoutInCell="1" allowOverlap="1" wp14:anchorId="3626818B" wp14:editId="033A452B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86360</wp:posOffset>
                  </wp:positionV>
                  <wp:extent cx="2898775" cy="3558540"/>
                  <wp:effectExtent l="0" t="0" r="0" b="3810"/>
                  <wp:wrapNone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98775" cy="355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11D8EB73" w14:textId="4513ACC6" w:rsidR="00EB31A9" w:rsidRPr="00855977" w:rsidRDefault="00FF61C7" w:rsidP="002852A5">
            <w:pPr>
              <w:tabs>
                <w:tab w:val="left" w:pos="60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74A77366" wp14:editId="77E4309C">
                      <wp:simplePos x="0" y="0"/>
                      <wp:positionH relativeFrom="column">
                        <wp:posOffset>3189605</wp:posOffset>
                      </wp:positionH>
                      <wp:positionV relativeFrom="paragraph">
                        <wp:posOffset>182880</wp:posOffset>
                      </wp:positionV>
                      <wp:extent cx="2194560" cy="1089660"/>
                      <wp:effectExtent l="0" t="0" r="15240" b="1524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94560" cy="1089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70255A" w14:textId="0A0B008D" w:rsidR="00EB31A9" w:rsidRPr="00CE2D1B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70D RIPSTOP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/ 3.5MM PARA CORD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23559C14" w14:textId="77777777" w:rsidR="00EB31A9" w:rsidRPr="0033163F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26516F74" w14:textId="77777777" w:rsidR="00EB31A9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D2D8ADC" w14:textId="77777777" w:rsidR="00EB31A9" w:rsidRPr="0033163F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734EBF7" w14:textId="77777777" w:rsidR="00EB31A9" w:rsidRPr="0033163F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44D5EF6" w14:textId="77777777" w:rsidR="00EB31A9" w:rsidRDefault="00EB31A9" w:rsidP="00EB31A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77366" id="Text Box 24" o:spid="_x0000_s1035" type="#_x0000_t202" style="position:absolute;margin-left:251.15pt;margin-top:14.4pt;width:172.8pt;height:85.8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" fillcolor="white [3201]" strokeweight=".5pt">
                      <v:textbox>
                        <w:txbxContent>
                          <w:p w14:paraId="0270255A" w14:textId="0A0B008D" w:rsidR="00EB31A9" w:rsidRPr="00CE2D1B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70D RIPSTOP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/ 3.5MM PARA CORD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23559C14" w14:textId="77777777" w:rsidR="00EB31A9" w:rsidRPr="0033163F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26516F74" w14:textId="77777777" w:rsidR="00EB31A9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D2D8ADC" w14:textId="77777777" w:rsidR="00EB31A9" w:rsidRPr="0033163F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734EBF7" w14:textId="77777777" w:rsidR="00EB31A9" w:rsidRPr="0033163F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44D5EF6" w14:textId="77777777" w:rsidR="00EB31A9" w:rsidRDefault="00EB31A9" w:rsidP="00EB31A9"/>
                        </w:txbxContent>
                      </v:textbox>
                    </v:shape>
                  </w:pict>
                </mc:Fallback>
              </mc:AlternateContent>
            </w:r>
            <w:r w:rsidR="00EB31A9">
              <w:tab/>
            </w:r>
          </w:p>
          <w:p w14:paraId="49CD5E70" w14:textId="04F56DC0" w:rsidR="00EB31A9" w:rsidRPr="00855977" w:rsidRDefault="00EB31A9" w:rsidP="002852A5"/>
          <w:p w14:paraId="66ACC959" w14:textId="543ACA17" w:rsidR="00EB31A9" w:rsidRPr="00855977" w:rsidRDefault="00EB31A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0D940C6C" wp14:editId="0879CE65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64770</wp:posOffset>
                      </wp:positionV>
                      <wp:extent cx="1767840" cy="278130"/>
                      <wp:effectExtent l="38100" t="57150" r="22860" b="2667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67840" cy="2781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70FD2B" id="Straight Arrow Connector 30" o:spid="_x0000_s1026" type="#_x0000_t32" style="position:absolute;margin-left:111.35pt;margin-top:5.1pt;width:139.2pt;height:21.9pt;flip:x y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DB5534C" w14:textId="668488C0" w:rsidR="00EB31A9" w:rsidRPr="00855977" w:rsidRDefault="00EB31A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24C24C63" wp14:editId="24705B87">
                      <wp:simplePos x="0" y="0"/>
                      <wp:positionH relativeFrom="column">
                        <wp:posOffset>2000885</wp:posOffset>
                      </wp:positionH>
                      <wp:positionV relativeFrom="paragraph">
                        <wp:posOffset>131445</wp:posOffset>
                      </wp:positionV>
                      <wp:extent cx="1215390" cy="45719"/>
                      <wp:effectExtent l="38100" t="38100" r="22860" b="8826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1539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382A00" id="Straight Arrow Connector 27" o:spid="_x0000_s1026" type="#_x0000_t32" style="position:absolute;margin-left:157.55pt;margin-top:10.35pt;width:95.7pt;height:3.6pt;flip:x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2BA7171F" wp14:editId="588F1175">
                      <wp:simplePos x="0" y="0"/>
                      <wp:positionH relativeFrom="column">
                        <wp:posOffset>1490345</wp:posOffset>
                      </wp:positionH>
                      <wp:positionV relativeFrom="paragraph">
                        <wp:posOffset>116205</wp:posOffset>
                      </wp:positionV>
                      <wp:extent cx="1729740" cy="598170"/>
                      <wp:effectExtent l="38100" t="0" r="22860" b="68580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9740" cy="5981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2029DF" id="Straight Arrow Connector 31" o:spid="_x0000_s1026" type="#_x0000_t32" style="position:absolute;margin-left:117.35pt;margin-top:9.15pt;width:136.2pt;height:47.1pt;flip:x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04936AC" w14:textId="2240C4A5" w:rsidR="00EB31A9" w:rsidRPr="00855977" w:rsidRDefault="00EB31A9" w:rsidP="002852A5"/>
          <w:p w14:paraId="13C31078" w14:textId="18E22753" w:rsidR="00EB31A9" w:rsidRPr="00855977" w:rsidRDefault="00EB31A9" w:rsidP="002852A5"/>
          <w:p w14:paraId="3D5B96F9" w14:textId="483546AA" w:rsidR="00EB31A9" w:rsidRPr="00855977" w:rsidRDefault="00EB31A9" w:rsidP="002852A5"/>
          <w:p w14:paraId="7DBBAC52" w14:textId="7A479DF6" w:rsidR="00EB31A9" w:rsidRPr="00855977" w:rsidRDefault="00EB31A9" w:rsidP="002852A5"/>
          <w:p w14:paraId="23CEBE5A" w14:textId="77777777" w:rsidR="00EB31A9" w:rsidRPr="00855977" w:rsidRDefault="00EB31A9" w:rsidP="002852A5"/>
          <w:p w14:paraId="4D694036" w14:textId="77777777" w:rsidR="00EB31A9" w:rsidRDefault="00EB31A9" w:rsidP="002852A5"/>
          <w:p w14:paraId="59D13653" w14:textId="77777777" w:rsidR="00EB31A9" w:rsidRPr="00855977" w:rsidRDefault="00EB31A9" w:rsidP="002852A5"/>
          <w:p w14:paraId="4A1DFEC5" w14:textId="77777777" w:rsidR="00EB31A9" w:rsidRDefault="00EB31A9" w:rsidP="002852A5"/>
          <w:p w14:paraId="7BC3A5A0" w14:textId="77777777" w:rsidR="00EB31A9" w:rsidRDefault="00EB31A9" w:rsidP="002852A5"/>
          <w:p w14:paraId="1BB5F811" w14:textId="553E7F8E" w:rsidR="00EB31A9" w:rsidRPr="00855977" w:rsidRDefault="002B2B35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63F0D085" wp14:editId="21C938C1">
                      <wp:simplePos x="0" y="0"/>
                      <wp:positionH relativeFrom="column">
                        <wp:posOffset>3608705</wp:posOffset>
                      </wp:positionH>
                      <wp:positionV relativeFrom="paragraph">
                        <wp:posOffset>173355</wp:posOffset>
                      </wp:positionV>
                      <wp:extent cx="1348740" cy="624840"/>
                      <wp:effectExtent l="0" t="0" r="22860" b="2286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8740" cy="624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03E9F58" w14:textId="7FD843EA" w:rsidR="00EB31A9" w:rsidRPr="0033163F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2B2B35" w:rsidRPr="002B2B35">
                                    <w:rPr>
                                      <w:sz w:val="16"/>
                                      <w:szCs w:val="16"/>
                                    </w:rPr>
                                    <w:t>EYELET 16*10*4</w:t>
                                  </w:r>
                                </w:p>
                                <w:p w14:paraId="7D73B50D" w14:textId="13BF0D01" w:rsidR="00EB31A9" w:rsidRPr="0033163F" w:rsidRDefault="00EB31A9" w:rsidP="00EB31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FF61C7">
                                    <w:rPr>
                                      <w:sz w:val="16"/>
                                      <w:szCs w:val="16"/>
                                    </w:rPr>
                                    <w:t xml:space="preserve">ALL COLOR </w:t>
                                  </w:r>
                                </w:p>
                                <w:p w14:paraId="7A90F19E" w14:textId="7C3675D1" w:rsidR="00EB31A9" w:rsidRPr="0033163F" w:rsidRDefault="00EB31A9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FF61C7"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F0D085" id="Text Box 44" o:spid="_x0000_s1036" type="#_x0000_t202" style="position:absolute;margin-left:284.15pt;margin-top:13.65pt;width:106.2pt;height:49.2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" fillcolor="white [3201]" strokeweight=".5pt">
                      <v:textbox>
                        <w:txbxContent>
                          <w:p w14:paraId="003E9F58" w14:textId="7FD843EA" w:rsidR="00EB31A9" w:rsidRPr="0033163F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2B2B35" w:rsidRPr="002B2B35">
                              <w:rPr>
                                <w:sz w:val="16"/>
                                <w:szCs w:val="16"/>
                              </w:rPr>
                              <w:t>EYELET 16*10*4</w:t>
                            </w:r>
                          </w:p>
                          <w:p w14:paraId="7D73B50D" w14:textId="13BF0D01" w:rsidR="00EB31A9" w:rsidRPr="0033163F" w:rsidRDefault="00EB31A9" w:rsidP="00EB31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FF61C7">
                              <w:rPr>
                                <w:sz w:val="16"/>
                                <w:szCs w:val="16"/>
                              </w:rPr>
                              <w:t xml:space="preserve">ALL COLOR </w:t>
                            </w:r>
                          </w:p>
                          <w:p w14:paraId="7A90F19E" w14:textId="7C3675D1" w:rsidR="00EB31A9" w:rsidRPr="0033163F" w:rsidRDefault="00EB31A9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FF61C7"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EFA7147" w14:textId="1D620AA1" w:rsidR="00EB31A9" w:rsidRPr="00855977" w:rsidRDefault="00EB31A9" w:rsidP="002852A5"/>
          <w:p w14:paraId="58D8871C" w14:textId="097E13DB" w:rsidR="00EB31A9" w:rsidRPr="00855977" w:rsidRDefault="00EB31A9" w:rsidP="002852A5"/>
          <w:p w14:paraId="05C4209B" w14:textId="77479A9A" w:rsidR="00EB31A9" w:rsidRPr="00855977" w:rsidRDefault="002B2B35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2495BF85" wp14:editId="1D6C2A3F">
                      <wp:simplePos x="0" y="0"/>
                      <wp:positionH relativeFrom="column">
                        <wp:posOffset>1543685</wp:posOffset>
                      </wp:positionH>
                      <wp:positionV relativeFrom="paragraph">
                        <wp:posOffset>15240</wp:posOffset>
                      </wp:positionV>
                      <wp:extent cx="2080260" cy="944880"/>
                      <wp:effectExtent l="38100" t="0" r="15240" b="6477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80260" cy="944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2A28EB" id="Straight Arrow Connector 48" o:spid="_x0000_s1026" type="#_x0000_t32" style="position:absolute;margin-left:121.55pt;margin-top:1.2pt;width:163.8pt;height:74.4pt;flip:x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F39C73B" w14:textId="743E9687" w:rsidR="00EB31A9" w:rsidRPr="00855977" w:rsidRDefault="00EB31A9" w:rsidP="002852A5">
            <w:r w:rsidRPr="00EB31A9">
              <w:rPr>
                <w:noProof/>
              </w:rPr>
              <w:drawing>
                <wp:anchor distT="0" distB="0" distL="114300" distR="114300" simplePos="0" relativeHeight="252134400" behindDoc="1" locked="0" layoutInCell="1" allowOverlap="1" wp14:anchorId="5DBA3439" wp14:editId="7D7D6FCE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65405</wp:posOffset>
                  </wp:positionV>
                  <wp:extent cx="2898775" cy="3558540"/>
                  <wp:effectExtent l="0" t="0" r="0" b="3810"/>
                  <wp:wrapNone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98775" cy="355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669D209C" w14:textId="592227C4" w:rsidR="00EB31A9" w:rsidRPr="00855977" w:rsidRDefault="00EB31A9" w:rsidP="002852A5"/>
          <w:p w14:paraId="34F8FC61" w14:textId="2AC706EE" w:rsidR="00EB31A9" w:rsidRPr="00855977" w:rsidRDefault="00FF61C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3C1B3DC9" wp14:editId="2E302F16">
                      <wp:simplePos x="0" y="0"/>
                      <wp:positionH relativeFrom="column">
                        <wp:posOffset>3559175</wp:posOffset>
                      </wp:positionH>
                      <wp:positionV relativeFrom="paragraph">
                        <wp:posOffset>55245</wp:posOffset>
                      </wp:positionV>
                      <wp:extent cx="1219200" cy="1508760"/>
                      <wp:effectExtent l="0" t="0" r="19050" b="15240"/>
                      <wp:wrapNone/>
                      <wp:docPr id="126" name="Text Box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9200" cy="1508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19E2BC9" w14:textId="62A1EB21" w:rsidR="002B2B35" w:rsidRPr="00CE2D1B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3C02A7E5" w14:textId="78C640A1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MCAM </w:t>
                                  </w:r>
                                </w:p>
                                <w:p w14:paraId="4CEFC8EB" w14:textId="4215EAAF" w:rsidR="002B2B35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6D1449CC" w14:textId="7DE6E31A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5DD91C01" w14:textId="2695CA35" w:rsidR="002B2B35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25FBB936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4FD1E4A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D7FD646" w14:textId="77777777" w:rsidR="002B2B35" w:rsidRDefault="002B2B35" w:rsidP="002B2B3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1B3DC9" id="Text Box 126" o:spid="_x0000_s1037" type="#_x0000_t202" style="position:absolute;margin-left:280.25pt;margin-top:4.35pt;width:96pt;height:118.8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" fillcolor="white [3201]" strokeweight=".5pt">
                      <v:textbox>
                        <w:txbxContent>
                          <w:p w14:paraId="519E2BC9" w14:textId="62A1EB21" w:rsidR="002B2B35" w:rsidRPr="00CE2D1B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3C02A7E5" w14:textId="78C640A1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MCAM </w:t>
                            </w:r>
                          </w:p>
                          <w:p w14:paraId="4CEFC8EB" w14:textId="4215EAAF" w:rsidR="002B2B35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6D1449CC" w14:textId="7DE6E31A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5DD91C01" w14:textId="2695CA35" w:rsidR="002B2B35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25FBB936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4FD1E4A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D7FD646" w14:textId="77777777" w:rsidR="002B2B35" w:rsidRDefault="002B2B35" w:rsidP="002B2B35"/>
                        </w:txbxContent>
                      </v:textbox>
                    </v:shape>
                  </w:pict>
                </mc:Fallback>
              </mc:AlternateContent>
            </w:r>
          </w:p>
          <w:p w14:paraId="4EF6EACE" w14:textId="71D0C02E" w:rsidR="00EB31A9" w:rsidRPr="00116F5B" w:rsidRDefault="00EB31A9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19ACB4E" w14:textId="39439ACA" w:rsidR="00EB31A9" w:rsidRPr="00855977" w:rsidRDefault="00EB31A9" w:rsidP="002852A5"/>
          <w:p w14:paraId="0D45AB70" w14:textId="4E9BC681" w:rsidR="00EB31A9" w:rsidRPr="00855977" w:rsidRDefault="002B2B35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406100EA" wp14:editId="2F6B3F99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31114</wp:posOffset>
                      </wp:positionV>
                      <wp:extent cx="2186940" cy="45719"/>
                      <wp:effectExtent l="19050" t="76200" r="22860" b="50165"/>
                      <wp:wrapNone/>
                      <wp:docPr id="56" name="Straight Arrow Connector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8694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06420D" id="Straight Arrow Connector 56" o:spid="_x0000_s1026" type="#_x0000_t32" style="position:absolute;margin-left:113.75pt;margin-top:2.45pt;width:172.2pt;height:3.6pt;flip:x y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4CE95FE" w14:textId="0A536914" w:rsidR="00EB31A9" w:rsidRDefault="00FF61C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39AA2808" wp14:editId="17EC5B84">
                      <wp:simplePos x="0" y="0"/>
                      <wp:positionH relativeFrom="column">
                        <wp:posOffset>1471295</wp:posOffset>
                      </wp:positionH>
                      <wp:positionV relativeFrom="paragraph">
                        <wp:posOffset>132079</wp:posOffset>
                      </wp:positionV>
                      <wp:extent cx="2091690" cy="1032510"/>
                      <wp:effectExtent l="38100" t="38100" r="22860" b="34290"/>
                      <wp:wrapNone/>
                      <wp:docPr id="194" name="Straight Arrow Connector 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91690" cy="10325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8B945C" id="Straight Arrow Connector 194" o:spid="_x0000_s1026" type="#_x0000_t32" style="position:absolute;margin-left:115.85pt;margin-top:10.4pt;width:164.7pt;height:81.3pt;flip:x y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45D14DA" w14:textId="2BB8EF36" w:rsidR="00EB31A9" w:rsidRPr="00855977" w:rsidRDefault="00EB31A9" w:rsidP="002852A5"/>
          <w:p w14:paraId="41F5D865" w14:textId="568368AC" w:rsidR="00EB31A9" w:rsidRPr="00855977" w:rsidRDefault="00EB31A9" w:rsidP="002852A5"/>
          <w:p w14:paraId="0F7B756F" w14:textId="645F955A" w:rsidR="00EB31A9" w:rsidRDefault="00EB31A9" w:rsidP="002852A5"/>
          <w:p w14:paraId="0E54D588" w14:textId="41F18E63" w:rsidR="00EB31A9" w:rsidRDefault="00FF61C7" w:rsidP="002852A5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46B80E54" wp14:editId="26C482BF">
                      <wp:simplePos x="0" y="0"/>
                      <wp:positionH relativeFrom="column">
                        <wp:posOffset>3578225</wp:posOffset>
                      </wp:positionH>
                      <wp:positionV relativeFrom="paragraph">
                        <wp:posOffset>189865</wp:posOffset>
                      </wp:positionV>
                      <wp:extent cx="1722120" cy="678180"/>
                      <wp:effectExtent l="0" t="0" r="11430" b="26670"/>
                      <wp:wrapNone/>
                      <wp:docPr id="193" name="Text Box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56E8A3" w14:textId="443F3FCE" w:rsidR="00FF61C7" w:rsidRPr="00CE2D1B" w:rsidRDefault="00FF61C7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350-6000 CORD LOCK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7B278875" w14:textId="796E9574" w:rsidR="00FF61C7" w:rsidRPr="0033163F" w:rsidRDefault="00FF61C7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0F5101C3" w14:textId="2268740F" w:rsidR="00FF61C7" w:rsidRPr="00FF61C7" w:rsidRDefault="00FF61C7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B80E54" id="Text Box 193" o:spid="_x0000_s1038" type="#_x0000_t202" style="position:absolute;left:0;text-align:left;margin-left:281.75pt;margin-top:14.95pt;width:135.6pt;height:53.4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" fillcolor="white [3201]" strokeweight=".5pt">
                      <v:textbox>
                        <w:txbxContent>
                          <w:p w14:paraId="2256E8A3" w14:textId="443F3FCE" w:rsidR="00FF61C7" w:rsidRPr="00CE2D1B" w:rsidRDefault="00FF61C7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350-6000 CORD LOCK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7B278875" w14:textId="796E9574" w:rsidR="00FF61C7" w:rsidRPr="0033163F" w:rsidRDefault="00FF61C7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0F5101C3" w14:textId="2268740F" w:rsidR="00FF61C7" w:rsidRPr="00FF61C7" w:rsidRDefault="00FF61C7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7906A57" w14:textId="77777777" w:rsidR="00EB31A9" w:rsidRPr="00116F5B" w:rsidRDefault="00EB31A9" w:rsidP="002852A5"/>
          <w:p w14:paraId="2A4C84B1" w14:textId="77777777" w:rsidR="00EB31A9" w:rsidRPr="00116F5B" w:rsidRDefault="00EB31A9" w:rsidP="002852A5"/>
          <w:p w14:paraId="548B4228" w14:textId="77777777" w:rsidR="00EB31A9" w:rsidRPr="00116F5B" w:rsidRDefault="00EB31A9" w:rsidP="002852A5"/>
          <w:p w14:paraId="7D75D9C9" w14:textId="77777777" w:rsidR="00EB31A9" w:rsidRPr="00116F5B" w:rsidRDefault="00EB31A9" w:rsidP="002852A5"/>
          <w:p w14:paraId="2D30EB62" w14:textId="77777777" w:rsidR="00EB31A9" w:rsidRPr="00116F5B" w:rsidRDefault="00EB31A9" w:rsidP="002852A5"/>
        </w:tc>
      </w:tr>
    </w:tbl>
    <w:p w14:paraId="701F3E35" w14:textId="55FB9FBD" w:rsidR="00CE2D1B" w:rsidRDefault="00CE2D1B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B2B35" w:rsidRPr="00DE4BCC" w14:paraId="0E56FAC1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1330BC3" w14:textId="77777777" w:rsidR="002B2B35" w:rsidRPr="00DE4BCC" w:rsidRDefault="002B2B35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2B2B35" w:rsidRPr="00DE4BCC" w14:paraId="314779F0" w14:textId="77777777" w:rsidTr="00672033">
        <w:trPr>
          <w:trHeight w:val="12203"/>
        </w:trPr>
        <w:tc>
          <w:tcPr>
            <w:tcW w:w="5000" w:type="pct"/>
          </w:tcPr>
          <w:p w14:paraId="4B4ABB67" w14:textId="13AD396D" w:rsidR="002B2B35" w:rsidRPr="002B2B35" w:rsidRDefault="00D41818" w:rsidP="002B2B35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 wp14:anchorId="04165B11" wp14:editId="673DBE5D">
                      <wp:simplePos x="0" y="0"/>
                      <wp:positionH relativeFrom="column">
                        <wp:posOffset>3418205</wp:posOffset>
                      </wp:positionH>
                      <wp:positionV relativeFrom="paragraph">
                        <wp:posOffset>116840</wp:posOffset>
                      </wp:positionV>
                      <wp:extent cx="1783080" cy="1066800"/>
                      <wp:effectExtent l="0" t="0" r="26670" b="19050"/>
                      <wp:wrapNone/>
                      <wp:docPr id="312" name="Text Box 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3080" cy="1066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BC63784" w14:textId="48BC90D3" w:rsidR="00D41818" w:rsidRPr="0033163F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3.2MM ELASTIC STRING</w:t>
                                  </w:r>
                                </w:p>
                                <w:p w14:paraId="2E4CA3E9" w14:textId="77777777" w:rsidR="00D41818" w:rsidRPr="0033163F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4D38FD48" w14:textId="77777777" w:rsidR="00D41818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E59929E" w14:textId="77777777" w:rsidR="00D41818" w:rsidRPr="0033163F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D5A7A9B" w14:textId="77777777" w:rsidR="00D41818" w:rsidRPr="0033163F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31E89E3" w14:textId="77777777" w:rsidR="00D41818" w:rsidRPr="0033163F" w:rsidRDefault="00D41818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165B11" id="Text Box 312" o:spid="_x0000_s1039" type="#_x0000_t202" style="position:absolute;margin-left:269.15pt;margin-top:9.2pt;width:140.4pt;height:84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" fillcolor="white [3201]" strokeweight=".5pt">
                      <v:textbox>
                        <w:txbxContent>
                          <w:p w14:paraId="6BC63784" w14:textId="48BC90D3" w:rsidR="00D41818" w:rsidRPr="0033163F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3.2MM ELASTIC STRING</w:t>
                            </w:r>
                          </w:p>
                          <w:p w14:paraId="2E4CA3E9" w14:textId="77777777" w:rsidR="00D41818" w:rsidRPr="0033163F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4D38FD48" w14:textId="77777777" w:rsidR="00D41818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E59929E" w14:textId="77777777" w:rsidR="00D41818" w:rsidRPr="0033163F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D5A7A9B" w14:textId="77777777" w:rsidR="00D41818" w:rsidRPr="0033163F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31E89E3" w14:textId="77777777" w:rsidR="00D41818" w:rsidRPr="0033163F" w:rsidRDefault="00D41818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 wp14:anchorId="4601C171" wp14:editId="2B0315CD">
                      <wp:simplePos x="0" y="0"/>
                      <wp:positionH relativeFrom="column">
                        <wp:posOffset>2122805</wp:posOffset>
                      </wp:positionH>
                      <wp:positionV relativeFrom="paragraph">
                        <wp:posOffset>330200</wp:posOffset>
                      </wp:positionV>
                      <wp:extent cx="1341120" cy="45719"/>
                      <wp:effectExtent l="19050" t="76200" r="11430" b="50165"/>
                      <wp:wrapNone/>
                      <wp:docPr id="311" name="Straight Arrow Connector 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4112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9BA4C2" id="Straight Arrow Connector 311" o:spid="_x0000_s1026" type="#_x0000_t32" style="position:absolute;margin-left:167.15pt;margin-top:26pt;width:105.6pt;height:3.6pt;flip:x y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B2B35" w:rsidRPr="002B2B35">
              <w:rPr>
                <w:noProof/>
              </w:rPr>
              <w:drawing>
                <wp:anchor distT="0" distB="0" distL="114300" distR="114300" simplePos="0" relativeHeight="252152832" behindDoc="1" locked="0" layoutInCell="1" allowOverlap="1" wp14:anchorId="34CA2DC5" wp14:editId="25323E1F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93980</wp:posOffset>
                  </wp:positionV>
                  <wp:extent cx="2636216" cy="3307080"/>
                  <wp:effectExtent l="0" t="0" r="0" b="7620"/>
                  <wp:wrapNone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216" cy="330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DE7975" w14:textId="15F4C615" w:rsidR="002B2B35" w:rsidRPr="00855977" w:rsidRDefault="002B2B35" w:rsidP="002852A5">
            <w:pPr>
              <w:tabs>
                <w:tab w:val="left" w:pos="6075"/>
              </w:tabs>
            </w:pPr>
            <w:r>
              <w:tab/>
            </w:r>
          </w:p>
          <w:p w14:paraId="26E651F3" w14:textId="79D52362" w:rsidR="002B2B35" w:rsidRPr="00855977" w:rsidRDefault="00D41818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79113F5A" wp14:editId="2D300A86">
                      <wp:simplePos x="0" y="0"/>
                      <wp:positionH relativeFrom="column">
                        <wp:posOffset>2008505</wp:posOffset>
                      </wp:positionH>
                      <wp:positionV relativeFrom="paragraph">
                        <wp:posOffset>203835</wp:posOffset>
                      </wp:positionV>
                      <wp:extent cx="967740" cy="1021080"/>
                      <wp:effectExtent l="38100" t="38100" r="22860" b="26670"/>
                      <wp:wrapNone/>
                      <wp:docPr id="188" name="Straight Arrow Connector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67740" cy="1021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FF782D" id="Straight Arrow Connector 188" o:spid="_x0000_s1026" type="#_x0000_t32" style="position:absolute;margin-left:158.15pt;margin-top:16.05pt;width:76.2pt;height:80.4pt;flip:x y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50954919" wp14:editId="0DF508CB">
                      <wp:simplePos x="0" y="0"/>
                      <wp:positionH relativeFrom="column">
                        <wp:posOffset>1478915</wp:posOffset>
                      </wp:positionH>
                      <wp:positionV relativeFrom="paragraph">
                        <wp:posOffset>200025</wp:posOffset>
                      </wp:positionV>
                      <wp:extent cx="1455420" cy="994410"/>
                      <wp:effectExtent l="38100" t="38100" r="30480" b="34290"/>
                      <wp:wrapNone/>
                      <wp:docPr id="166" name="Straight Arrow Connector 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55420" cy="9944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76533A" id="Straight Arrow Connector 166" o:spid="_x0000_s1026" type="#_x0000_t32" style="position:absolute;margin-left:116.45pt;margin-top:15.75pt;width:114.6pt;height:78.3pt;flip:x y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FF61C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17C6C812" wp14:editId="41C47753">
                      <wp:simplePos x="0" y="0"/>
                      <wp:positionH relativeFrom="column">
                        <wp:posOffset>1718945</wp:posOffset>
                      </wp:positionH>
                      <wp:positionV relativeFrom="paragraph">
                        <wp:posOffset>51435</wp:posOffset>
                      </wp:positionV>
                      <wp:extent cx="1234440" cy="1089660"/>
                      <wp:effectExtent l="38100" t="38100" r="22860" b="34290"/>
                      <wp:wrapNone/>
                      <wp:docPr id="192" name="Straight Arrow Connector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34440" cy="10896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D613A7" id="Straight Arrow Connector 192" o:spid="_x0000_s1026" type="#_x0000_t32" style="position:absolute;margin-left:135.35pt;margin-top:4.05pt;width:97.2pt;height:85.8pt;flip:x y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E2A5F3" w14:textId="4155CD2E" w:rsidR="002B2B35" w:rsidRPr="00855977" w:rsidRDefault="002B2B35" w:rsidP="002852A5"/>
          <w:p w14:paraId="4E0550D7" w14:textId="24544E92" w:rsidR="002B2B35" w:rsidRPr="00855977" w:rsidRDefault="002B2B35" w:rsidP="002852A5"/>
          <w:p w14:paraId="3CFB21CC" w14:textId="0E83E762" w:rsidR="002B2B35" w:rsidRPr="00855977" w:rsidRDefault="002B2B35" w:rsidP="002852A5"/>
          <w:p w14:paraId="094C52D9" w14:textId="755050B2" w:rsidR="002B2B35" w:rsidRPr="00855977" w:rsidRDefault="00D41818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787FDA48" wp14:editId="48688234">
                      <wp:simplePos x="0" y="0"/>
                      <wp:positionH relativeFrom="column">
                        <wp:posOffset>2940685</wp:posOffset>
                      </wp:positionH>
                      <wp:positionV relativeFrom="paragraph">
                        <wp:posOffset>70485</wp:posOffset>
                      </wp:positionV>
                      <wp:extent cx="2089150" cy="1574800"/>
                      <wp:effectExtent l="0" t="0" r="25400" b="25400"/>
                      <wp:wrapNone/>
                      <wp:docPr id="191" name="Text Box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9150" cy="157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F6291AA" w14:textId="0AFE2556" w:rsidR="00FF61C7" w:rsidRPr="0033163F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POLY MESH / 420D LINING /</w:t>
                                  </w:r>
                                  <w:r w:rsidR="002C600A">
                                    <w:rPr>
                                      <w:sz w:val="16"/>
                                      <w:szCs w:val="16"/>
                                    </w:rPr>
                                    <w:t xml:space="preserve"> B-52 SQUDRON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="002C600A">
                                    <w:rPr>
                                      <w:sz w:val="16"/>
                                      <w:szCs w:val="16"/>
                                    </w:rPr>
                                    <w:t xml:space="preserve">/ 2.8MM ELASTIC STRING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/ 20MM NYLON TAPE /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#8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Zipper CHAIN &amp; SLIDER WITH 3MM NEW PARA CORD / HEAT TUBE - BLACK</w:t>
                                  </w:r>
                                </w:p>
                                <w:p w14:paraId="037B17FA" w14:textId="77777777" w:rsidR="00FF61C7" w:rsidRPr="0033163F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245396FB" w14:textId="77777777" w:rsidR="00FF61C7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35D3E7C3" w14:textId="77777777" w:rsidR="00FF61C7" w:rsidRPr="0033163F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D6EEFBF" w14:textId="77777777" w:rsidR="00FF61C7" w:rsidRPr="0033163F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3F025F0" w14:textId="77777777" w:rsidR="00FF61C7" w:rsidRPr="0033163F" w:rsidRDefault="00FF61C7" w:rsidP="00FF61C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7FDA48" id="Text Box 191" o:spid="_x0000_s1040" type="#_x0000_t202" style="position:absolute;margin-left:231.55pt;margin-top:5.55pt;width:164.5pt;height:124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" fillcolor="white [3201]" strokeweight=".5pt">
                      <v:textbox>
                        <w:txbxContent>
                          <w:p w14:paraId="7F6291AA" w14:textId="0AFE2556" w:rsidR="00FF61C7" w:rsidRPr="0033163F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POLY MESH / 420D LINING /</w:t>
                            </w:r>
                            <w:r w:rsidR="002C600A">
                              <w:rPr>
                                <w:sz w:val="16"/>
                                <w:szCs w:val="16"/>
                              </w:rPr>
                              <w:t xml:space="preserve"> B-52 SQUDRON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2C600A">
                              <w:rPr>
                                <w:sz w:val="16"/>
                                <w:szCs w:val="16"/>
                              </w:rPr>
                              <w:t xml:space="preserve">/ 2.8MM ELASTIC STRING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/ 20MM NYLON TAPE /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#8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Zipper CHAIN &amp; SLIDER WITH 3MM NEW PARA CORD / HEAT TUBE - BLACK</w:t>
                            </w:r>
                          </w:p>
                          <w:p w14:paraId="037B17FA" w14:textId="77777777" w:rsidR="00FF61C7" w:rsidRPr="0033163F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245396FB" w14:textId="77777777" w:rsidR="00FF61C7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35D3E7C3" w14:textId="77777777" w:rsidR="00FF61C7" w:rsidRPr="0033163F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D6EEFBF" w14:textId="77777777" w:rsidR="00FF61C7" w:rsidRPr="0033163F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3F025F0" w14:textId="77777777" w:rsidR="00FF61C7" w:rsidRPr="0033163F" w:rsidRDefault="00FF61C7" w:rsidP="00FF61C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0AAD40DD" wp14:editId="19D1CE51">
                      <wp:simplePos x="0" y="0"/>
                      <wp:positionH relativeFrom="column">
                        <wp:posOffset>2160905</wp:posOffset>
                      </wp:positionH>
                      <wp:positionV relativeFrom="paragraph">
                        <wp:posOffset>142875</wp:posOffset>
                      </wp:positionV>
                      <wp:extent cx="777240" cy="175260"/>
                      <wp:effectExtent l="38100" t="57150" r="22860" b="34290"/>
                      <wp:wrapNone/>
                      <wp:docPr id="165" name="Straight Arrow Connector 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77240" cy="1752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73E071" id="Straight Arrow Connector 165" o:spid="_x0000_s1026" type="#_x0000_t32" style="position:absolute;margin-left:170.15pt;margin-top:11.25pt;width:61.2pt;height:13.8pt;flip:x y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0A8DC6F7" wp14:editId="0F01A37F">
                      <wp:simplePos x="0" y="0"/>
                      <wp:positionH relativeFrom="column">
                        <wp:posOffset>1238885</wp:posOffset>
                      </wp:positionH>
                      <wp:positionV relativeFrom="paragraph">
                        <wp:posOffset>169545</wp:posOffset>
                      </wp:positionV>
                      <wp:extent cx="1722120" cy="118110"/>
                      <wp:effectExtent l="0" t="57150" r="11430" b="34290"/>
                      <wp:wrapNone/>
                      <wp:docPr id="162" name="Straight Arrow Connector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2120" cy="1181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B0961B" id="Straight Arrow Connector 162" o:spid="_x0000_s1026" type="#_x0000_t32" style="position:absolute;margin-left:97.55pt;margin-top:13.35pt;width:135.6pt;height:9.3pt;flip:x y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0130A1A" w14:textId="5157014B" w:rsidR="002B2B35" w:rsidRPr="00855977" w:rsidRDefault="00D41818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47FA8F55" wp14:editId="26757225">
                      <wp:simplePos x="0" y="0"/>
                      <wp:positionH relativeFrom="column">
                        <wp:posOffset>2168525</wp:posOffset>
                      </wp:positionH>
                      <wp:positionV relativeFrom="paragraph">
                        <wp:posOffset>95250</wp:posOffset>
                      </wp:positionV>
                      <wp:extent cx="777240" cy="388620"/>
                      <wp:effectExtent l="38100" t="0" r="22860" b="49530"/>
                      <wp:wrapNone/>
                      <wp:docPr id="190" name="Straight Arrow Connector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77240" cy="3886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D716D0" id="Straight Arrow Connector 190" o:spid="_x0000_s1026" type="#_x0000_t32" style="position:absolute;margin-left:170.75pt;margin-top:7.5pt;width:61.2pt;height:30.6pt;flip:x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551B6004" wp14:editId="2032FE19">
                      <wp:simplePos x="0" y="0"/>
                      <wp:positionH relativeFrom="column">
                        <wp:posOffset>2221865</wp:posOffset>
                      </wp:positionH>
                      <wp:positionV relativeFrom="paragraph">
                        <wp:posOffset>106680</wp:posOffset>
                      </wp:positionV>
                      <wp:extent cx="769620" cy="194310"/>
                      <wp:effectExtent l="38100" t="0" r="30480" b="72390"/>
                      <wp:wrapNone/>
                      <wp:docPr id="185" name="Straight Arrow Connector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9620" cy="1943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7E08B" id="Straight Arrow Connector 185" o:spid="_x0000_s1026" type="#_x0000_t32" style="position:absolute;margin-left:174.95pt;margin-top:8.4pt;width:60.6pt;height:15.3pt;flip:x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18CD127B" wp14:editId="72F079AF">
                      <wp:simplePos x="0" y="0"/>
                      <wp:positionH relativeFrom="column">
                        <wp:posOffset>1642745</wp:posOffset>
                      </wp:positionH>
                      <wp:positionV relativeFrom="paragraph">
                        <wp:posOffset>80010</wp:posOffset>
                      </wp:positionV>
                      <wp:extent cx="1318260" cy="358140"/>
                      <wp:effectExtent l="38100" t="0" r="15240" b="80010"/>
                      <wp:wrapNone/>
                      <wp:docPr id="189" name="Straight Arrow Connector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18260" cy="3581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AE3096" id="Straight Arrow Connector 189" o:spid="_x0000_s1026" type="#_x0000_t32" style="position:absolute;margin-left:129.35pt;margin-top:6.3pt;width:103.8pt;height:28.2pt;flip:x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7754ED" w14:textId="5FAF6737" w:rsidR="002B2B35" w:rsidRPr="00855977" w:rsidRDefault="002B2B35" w:rsidP="002852A5"/>
          <w:p w14:paraId="4E01B488" w14:textId="5AD40290" w:rsidR="002B2B35" w:rsidRPr="00855977" w:rsidRDefault="002B2B35" w:rsidP="002852A5"/>
          <w:p w14:paraId="3277943B" w14:textId="539CF669" w:rsidR="002B2B35" w:rsidRDefault="002B2B35" w:rsidP="002852A5"/>
          <w:p w14:paraId="307E7892" w14:textId="0BC33067" w:rsidR="002B2B35" w:rsidRPr="00855977" w:rsidRDefault="002B2B35" w:rsidP="002852A5"/>
          <w:p w14:paraId="7EE44A68" w14:textId="3C5B61A0" w:rsidR="002B2B35" w:rsidRDefault="002B2B35" w:rsidP="002852A5"/>
          <w:p w14:paraId="17078207" w14:textId="13DD1E92" w:rsidR="002B2B35" w:rsidRDefault="002B2B35" w:rsidP="002852A5"/>
          <w:p w14:paraId="1613FEF8" w14:textId="3236D412" w:rsidR="002B2B35" w:rsidRPr="00855977" w:rsidRDefault="002B2B35" w:rsidP="002852A5"/>
          <w:p w14:paraId="18291AF5" w14:textId="09112EE7" w:rsidR="002B2B35" w:rsidRPr="00855977" w:rsidRDefault="002B2B35" w:rsidP="002852A5"/>
          <w:p w14:paraId="7BFBD894" w14:textId="31B321AA" w:rsidR="002B2B35" w:rsidRPr="00855977" w:rsidRDefault="00672033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7882EE18" wp14:editId="03C73D36">
                      <wp:simplePos x="0" y="0"/>
                      <wp:positionH relativeFrom="column">
                        <wp:posOffset>3540125</wp:posOffset>
                      </wp:positionH>
                      <wp:positionV relativeFrom="paragraph">
                        <wp:posOffset>47625</wp:posOffset>
                      </wp:positionV>
                      <wp:extent cx="1722120" cy="754380"/>
                      <wp:effectExtent l="0" t="0" r="11430" b="26670"/>
                      <wp:wrapNone/>
                      <wp:docPr id="196" name="Text Box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754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1156167" w14:textId="4ABE0340" w:rsidR="00672033" w:rsidRPr="00CE2D1B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SR BUCKLE 810-1064 / 350-6000 CORD LOCK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6C467B9D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67013603" w14:textId="77777777" w:rsidR="00672033" w:rsidRPr="00FF61C7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2EE18" id="Text Box 196" o:spid="_x0000_s1041" type="#_x0000_t202" style="position:absolute;margin-left:278.75pt;margin-top:3.75pt;width:135.6pt;height:59.4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" fillcolor="white [3201]" strokeweight=".5pt">
                      <v:textbox>
                        <w:txbxContent>
                          <w:p w14:paraId="41156167" w14:textId="4ABE0340" w:rsidR="00672033" w:rsidRPr="00CE2D1B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SR BUCKLE 810-1064 / 350-6000 CORD LOCK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6C467B9D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67013603" w14:textId="77777777" w:rsidR="00672033" w:rsidRPr="00FF61C7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7B0B316" w14:textId="7EF90148" w:rsidR="002B2B35" w:rsidRPr="00855977" w:rsidRDefault="00672033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10165B7C" wp14:editId="59AA120A">
                      <wp:simplePos x="0" y="0"/>
                      <wp:positionH relativeFrom="column">
                        <wp:posOffset>1238885</wp:posOffset>
                      </wp:positionH>
                      <wp:positionV relativeFrom="paragraph">
                        <wp:posOffset>198120</wp:posOffset>
                      </wp:positionV>
                      <wp:extent cx="2369820" cy="922020"/>
                      <wp:effectExtent l="38100" t="0" r="30480" b="68580"/>
                      <wp:wrapNone/>
                      <wp:docPr id="178" name="Straight Arrow Connector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69820" cy="9220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5D0F5B" id="Straight Arrow Connector 178" o:spid="_x0000_s1026" type="#_x0000_t32" style="position:absolute;margin-left:97.55pt;margin-top:15.6pt;width:186.6pt;height:72.6pt;flip:x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22018052" wp14:editId="645B6575">
                      <wp:simplePos x="0" y="0"/>
                      <wp:positionH relativeFrom="column">
                        <wp:posOffset>1406525</wp:posOffset>
                      </wp:positionH>
                      <wp:positionV relativeFrom="paragraph">
                        <wp:posOffset>190500</wp:posOffset>
                      </wp:positionV>
                      <wp:extent cx="2225040" cy="373380"/>
                      <wp:effectExtent l="38100" t="0" r="22860" b="83820"/>
                      <wp:wrapNone/>
                      <wp:docPr id="179" name="Straight Arrow Connector 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5040" cy="373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BD9D7C" id="Straight Arrow Connector 179" o:spid="_x0000_s1026" type="#_x0000_t32" style="position:absolute;margin-left:110.75pt;margin-top:15pt;width:175.2pt;height:29.4pt;flip:x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D2F649" w14:textId="0AC36A16" w:rsidR="002B2B35" w:rsidRPr="00855977" w:rsidRDefault="00672033" w:rsidP="002852A5">
            <w:r w:rsidRPr="0067203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70240" behindDoc="1" locked="0" layoutInCell="1" allowOverlap="1" wp14:anchorId="53444234" wp14:editId="0B06D1AC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158115</wp:posOffset>
                  </wp:positionV>
                  <wp:extent cx="2588895" cy="3451860"/>
                  <wp:effectExtent l="0" t="0" r="1905" b="0"/>
                  <wp:wrapNone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8895" cy="345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AC9B5B" w14:textId="3480FB95" w:rsidR="00672033" w:rsidRPr="00672033" w:rsidRDefault="00672033" w:rsidP="0067203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83F1733" w14:textId="76D1DCB3" w:rsidR="002B2B35" w:rsidRPr="00855977" w:rsidRDefault="002B2B35" w:rsidP="002852A5"/>
          <w:p w14:paraId="0769E0B7" w14:textId="3DB8F0E7" w:rsidR="002B2B35" w:rsidRPr="00855977" w:rsidRDefault="002B2B35" w:rsidP="002852A5"/>
          <w:p w14:paraId="03DE7026" w14:textId="3909B921" w:rsidR="002B2B35" w:rsidRPr="00855977" w:rsidRDefault="00672033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5D5250D5" wp14:editId="7F46467D">
                      <wp:simplePos x="0" y="0"/>
                      <wp:positionH relativeFrom="column">
                        <wp:posOffset>3151505</wp:posOffset>
                      </wp:positionH>
                      <wp:positionV relativeFrom="paragraph">
                        <wp:posOffset>40640</wp:posOffset>
                      </wp:positionV>
                      <wp:extent cx="2293620" cy="1089660"/>
                      <wp:effectExtent l="0" t="0" r="11430" b="15240"/>
                      <wp:wrapNone/>
                      <wp:docPr id="167" name="Text Box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93620" cy="1089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90CECF" w14:textId="22923778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672033">
                                    <w:rPr>
                                      <w:sz w:val="16"/>
                                      <w:szCs w:val="16"/>
                                    </w:rPr>
                                    <w:t>70D RIPSTOP /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3</w:t>
                                  </w:r>
                                  <w:r w:rsidR="00672033">
                                    <w:rPr>
                                      <w:sz w:val="16"/>
                                      <w:szCs w:val="16"/>
                                    </w:rPr>
                                    <w:t xml:space="preserve">.5MM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PARA CORD </w:t>
                                  </w:r>
                                </w:p>
                                <w:p w14:paraId="415A8216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483D6A3F" w14:textId="77777777" w:rsidR="002B2B35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721CE12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6EB8AEA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753D0EF1" w14:textId="77777777" w:rsidR="002B2B35" w:rsidRPr="0033163F" w:rsidRDefault="002B2B35" w:rsidP="002B2B3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5250D5" id="Text Box 167" o:spid="_x0000_s1042" type="#_x0000_t202" style="position:absolute;margin-left:248.15pt;margin-top:3.2pt;width:180.6pt;height:85.8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" fillcolor="white [3201]" strokeweight=".5pt">
                      <v:textbox>
                        <w:txbxContent>
                          <w:p w14:paraId="0F90CECF" w14:textId="22923778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672033">
                              <w:rPr>
                                <w:sz w:val="16"/>
                                <w:szCs w:val="16"/>
                              </w:rPr>
                              <w:t>70D RIPSTOP /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3</w:t>
                            </w:r>
                            <w:r w:rsidR="00672033">
                              <w:rPr>
                                <w:sz w:val="16"/>
                                <w:szCs w:val="16"/>
                              </w:rPr>
                              <w:t xml:space="preserve">.5MM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PARA CORD </w:t>
                            </w:r>
                          </w:p>
                          <w:p w14:paraId="415A8216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483D6A3F" w14:textId="77777777" w:rsidR="002B2B35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721CE12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6EB8AEA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753D0EF1" w14:textId="77777777" w:rsidR="002B2B35" w:rsidRPr="0033163F" w:rsidRDefault="002B2B35" w:rsidP="002B2B3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05697A64" wp14:editId="19C192E4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29209</wp:posOffset>
                      </wp:positionV>
                      <wp:extent cx="1512570" cy="534035"/>
                      <wp:effectExtent l="38100" t="38100" r="30480" b="37465"/>
                      <wp:wrapNone/>
                      <wp:docPr id="176" name="Straight Arrow Connector 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2570" cy="5340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5D1DF1" id="Straight Arrow Connector 176" o:spid="_x0000_s1026" type="#_x0000_t32" style="position:absolute;margin-left:128.45pt;margin-top:2.3pt;width:119.1pt;height:42.05pt;flip:x y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782422D6" wp14:editId="55D57F20">
                      <wp:simplePos x="0" y="0"/>
                      <wp:positionH relativeFrom="column">
                        <wp:posOffset>857885</wp:posOffset>
                      </wp:positionH>
                      <wp:positionV relativeFrom="paragraph">
                        <wp:posOffset>9525</wp:posOffset>
                      </wp:positionV>
                      <wp:extent cx="2293620" cy="556895"/>
                      <wp:effectExtent l="38100" t="57150" r="30480" b="33655"/>
                      <wp:wrapNone/>
                      <wp:docPr id="180" name="Straight Arrow Connector 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93620" cy="5568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99879D" id="Straight Arrow Connector 180" o:spid="_x0000_s1026" type="#_x0000_t32" style="position:absolute;margin-left:67.55pt;margin-top:.75pt;width:180.6pt;height:43.85pt;flip:x y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78126F8" w14:textId="071E8610" w:rsidR="002B2B35" w:rsidRPr="00116F5B" w:rsidRDefault="002B2B35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0C09E50" w14:textId="5E208F3A" w:rsidR="002B2B35" w:rsidRPr="00855977" w:rsidRDefault="002B2B35" w:rsidP="002852A5"/>
          <w:p w14:paraId="78860899" w14:textId="581023F5" w:rsidR="002B2B35" w:rsidRPr="00855977" w:rsidRDefault="002B2B35" w:rsidP="002852A5"/>
          <w:p w14:paraId="4904D5DC" w14:textId="336E7307" w:rsidR="002B2B35" w:rsidRPr="00855977" w:rsidRDefault="002B2B35" w:rsidP="002852A5"/>
          <w:p w14:paraId="598D3D1A" w14:textId="6B35329B" w:rsidR="002B2B35" w:rsidRDefault="002B2B35" w:rsidP="002852A5"/>
          <w:p w14:paraId="1A6DE2AB" w14:textId="41AE675C" w:rsidR="002B2B35" w:rsidRPr="00855977" w:rsidRDefault="002B2B35" w:rsidP="002852A5"/>
          <w:p w14:paraId="049D73E5" w14:textId="3D538996" w:rsidR="002B2B35" w:rsidRPr="00855977" w:rsidRDefault="002B2B35" w:rsidP="002852A5"/>
          <w:p w14:paraId="2773CD64" w14:textId="28E0F1A4" w:rsidR="002B2B35" w:rsidRDefault="00672033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53246A71" wp14:editId="667A9C50">
                      <wp:simplePos x="0" y="0"/>
                      <wp:positionH relativeFrom="column">
                        <wp:posOffset>3319145</wp:posOffset>
                      </wp:positionH>
                      <wp:positionV relativeFrom="paragraph">
                        <wp:posOffset>45720</wp:posOffset>
                      </wp:positionV>
                      <wp:extent cx="1722120" cy="655320"/>
                      <wp:effectExtent l="0" t="0" r="11430" b="11430"/>
                      <wp:wrapNone/>
                      <wp:docPr id="197" name="Text Box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8593CE6" w14:textId="3F55ED95" w:rsidR="00672033" w:rsidRPr="00CE2D1B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SR BUCKLE 810-1058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528224BC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65C830B0" w14:textId="77777777" w:rsidR="00672033" w:rsidRPr="00FF61C7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46A71" id="Text Box 197" o:spid="_x0000_s1043" type="#_x0000_t202" style="position:absolute;margin-left:261.35pt;margin-top:3.6pt;width:135.6pt;height:51.6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" fillcolor="white [3201]" strokeweight=".5pt">
                      <v:textbox>
                        <w:txbxContent>
                          <w:p w14:paraId="38593CE6" w14:textId="3F55ED95" w:rsidR="00672033" w:rsidRPr="00CE2D1B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SR BUCKLE 810-1058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528224BC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65C830B0" w14:textId="77777777" w:rsidR="00672033" w:rsidRPr="00FF61C7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09B4DD2" w14:textId="72E34291" w:rsidR="002B2B35" w:rsidRDefault="00672033" w:rsidP="002852A5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01A69EE4" wp14:editId="43F48A91">
                      <wp:simplePos x="0" y="0"/>
                      <wp:positionH relativeFrom="column">
                        <wp:posOffset>1353185</wp:posOffset>
                      </wp:positionH>
                      <wp:positionV relativeFrom="paragraph">
                        <wp:posOffset>97155</wp:posOffset>
                      </wp:positionV>
                      <wp:extent cx="1965960" cy="83820"/>
                      <wp:effectExtent l="38100" t="0" r="15240" b="87630"/>
                      <wp:wrapNone/>
                      <wp:docPr id="198" name="Straight Arrow Connector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5960" cy="838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88283C" id="Straight Arrow Connector 198" o:spid="_x0000_s1026" type="#_x0000_t32" style="position:absolute;margin-left:106.55pt;margin-top:7.65pt;width:154.8pt;height:6.6pt;flip:x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008EBB6" w14:textId="77777777" w:rsidR="002B2B35" w:rsidRPr="00116F5B" w:rsidRDefault="002B2B35" w:rsidP="002852A5"/>
        </w:tc>
      </w:tr>
    </w:tbl>
    <w:p w14:paraId="312BF69E" w14:textId="55E06C95" w:rsidR="002B2B35" w:rsidRDefault="002B2B35" w:rsidP="00155384">
      <w:pPr>
        <w:rPr>
          <w:color w:val="auto"/>
        </w:rPr>
      </w:pPr>
    </w:p>
    <w:p w14:paraId="1DB2688C" w14:textId="06311998" w:rsidR="00672033" w:rsidRDefault="00672033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72033" w:rsidRPr="00DE4BCC" w14:paraId="74EF9F6B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1D5FC4" w14:textId="77777777" w:rsidR="00672033" w:rsidRPr="00DE4BCC" w:rsidRDefault="00672033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672033" w:rsidRPr="00DE4BCC" w14:paraId="32DF7B58" w14:textId="77777777" w:rsidTr="007136A7">
        <w:trPr>
          <w:trHeight w:val="12293"/>
        </w:trPr>
        <w:tc>
          <w:tcPr>
            <w:tcW w:w="5000" w:type="pct"/>
          </w:tcPr>
          <w:p w14:paraId="540AF809" w14:textId="521F5352" w:rsidR="00672033" w:rsidRPr="00672033" w:rsidRDefault="00672033" w:rsidP="0067203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67203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90720" behindDoc="1" locked="0" layoutInCell="1" allowOverlap="1" wp14:anchorId="29C3B532" wp14:editId="3A211562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162560</wp:posOffset>
                  </wp:positionV>
                  <wp:extent cx="2545080" cy="3391870"/>
                  <wp:effectExtent l="0" t="0" r="7620" b="0"/>
                  <wp:wrapNone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080" cy="339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C3B512" w14:textId="1CA14813" w:rsidR="00672033" w:rsidRPr="00EB31A9" w:rsidRDefault="007136A7" w:rsidP="002852A5">
            <w:pPr>
              <w:pStyle w:val="NormalWeb"/>
              <w:tabs>
                <w:tab w:val="left" w:pos="4992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5A20CAC0" wp14:editId="0C71C114">
                      <wp:simplePos x="0" y="0"/>
                      <wp:positionH relativeFrom="column">
                        <wp:posOffset>3189605</wp:posOffset>
                      </wp:positionH>
                      <wp:positionV relativeFrom="paragraph">
                        <wp:posOffset>129540</wp:posOffset>
                      </wp:positionV>
                      <wp:extent cx="1402080" cy="1554480"/>
                      <wp:effectExtent l="0" t="0" r="26670" b="26670"/>
                      <wp:wrapNone/>
                      <wp:docPr id="199" name="Text Box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554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1C9135" w14:textId="0D2492AA" w:rsidR="00672033" w:rsidRPr="00CE2D1B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B-52 squadron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34FBA99A" w14:textId="3B33409F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35A65508" w14:textId="133A17D8" w:rsidR="00672033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A13781"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3D6ACECA" w14:textId="4FEFD671" w:rsidR="00A13781" w:rsidRPr="0033163F" w:rsidRDefault="00A13781" w:rsidP="00A13781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38EB7EC3" w14:textId="70EBA031" w:rsidR="00A13781" w:rsidRDefault="00A13781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4918F6D0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DC15A69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5DB6479C" w14:textId="77777777" w:rsidR="00672033" w:rsidRDefault="00672033" w:rsidP="0067203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20CAC0" id="Text Box 199" o:spid="_x0000_s1044" type="#_x0000_t202" style="position:absolute;margin-left:251.15pt;margin-top:10.2pt;width:110.4pt;height:122.4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" fillcolor="white [3201]" strokeweight=".5pt">
                      <v:textbox>
                        <w:txbxContent>
                          <w:p w14:paraId="7A1C9135" w14:textId="0D2492AA" w:rsidR="00672033" w:rsidRPr="00CE2D1B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B-52 squadron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34FBA99A" w14:textId="3B33409F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35A65508" w14:textId="133A17D8" w:rsidR="00672033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A13781"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3D6ACECA" w14:textId="4FEFD671" w:rsidR="00A13781" w:rsidRPr="0033163F" w:rsidRDefault="00A13781" w:rsidP="00A1378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38EB7EC3" w14:textId="70EBA031" w:rsidR="00A13781" w:rsidRDefault="00A13781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4918F6D0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DC15A69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5DB6479C" w14:textId="77777777" w:rsidR="00672033" w:rsidRDefault="00672033" w:rsidP="00672033"/>
                        </w:txbxContent>
                      </v:textbox>
                    </v:shape>
                  </w:pict>
                </mc:Fallback>
              </mc:AlternateContent>
            </w:r>
          </w:p>
          <w:p w14:paraId="1A064E48" w14:textId="629253E2" w:rsidR="00672033" w:rsidRPr="00855977" w:rsidRDefault="00672033" w:rsidP="002852A5">
            <w:pPr>
              <w:tabs>
                <w:tab w:val="left" w:pos="6075"/>
              </w:tabs>
            </w:pPr>
            <w:r>
              <w:tab/>
            </w:r>
          </w:p>
          <w:p w14:paraId="7EF5D25B" w14:textId="77777777" w:rsidR="00672033" w:rsidRPr="00855977" w:rsidRDefault="00672033" w:rsidP="002852A5"/>
          <w:p w14:paraId="3793E1B9" w14:textId="3CE10493" w:rsidR="00672033" w:rsidRPr="00855977" w:rsidRDefault="00672033" w:rsidP="002852A5"/>
          <w:p w14:paraId="3F474901" w14:textId="13E97097" w:rsidR="00672033" w:rsidRPr="00855977" w:rsidRDefault="00672033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 wp14:anchorId="003D979E" wp14:editId="6BCC904E">
                      <wp:simplePos x="0" y="0"/>
                      <wp:positionH relativeFrom="column">
                        <wp:posOffset>1497965</wp:posOffset>
                      </wp:positionH>
                      <wp:positionV relativeFrom="paragraph">
                        <wp:posOffset>176530</wp:posOffset>
                      </wp:positionV>
                      <wp:extent cx="1729740" cy="598170"/>
                      <wp:effectExtent l="38100" t="0" r="22860" b="68580"/>
                      <wp:wrapNone/>
                      <wp:docPr id="202" name="Straight Arrow Connector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9740" cy="5981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A6640" id="Straight Arrow Connector 202" o:spid="_x0000_s1026" type="#_x0000_t32" style="position:absolute;margin-left:117.95pt;margin-top:13.9pt;width:136.2pt;height:47.1pt;flip:x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CC87A30" w14:textId="167EDD97" w:rsidR="00672033" w:rsidRPr="00855977" w:rsidRDefault="00672033" w:rsidP="002852A5"/>
          <w:p w14:paraId="22046093" w14:textId="0B40D9B8" w:rsidR="00672033" w:rsidRPr="00855977" w:rsidRDefault="00672033" w:rsidP="002852A5"/>
          <w:p w14:paraId="1CF9B8C7" w14:textId="5C76D365" w:rsidR="00672033" w:rsidRPr="00855977" w:rsidRDefault="00672033" w:rsidP="002852A5"/>
          <w:p w14:paraId="333267CF" w14:textId="3252133B" w:rsidR="00672033" w:rsidRPr="00855977" w:rsidRDefault="00672033" w:rsidP="002852A5"/>
          <w:p w14:paraId="2FC54EE9" w14:textId="11B88A30" w:rsidR="00672033" w:rsidRPr="00855977" w:rsidRDefault="007136A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06F45D76" wp14:editId="7B4F7B65">
                      <wp:simplePos x="0" y="0"/>
                      <wp:positionH relativeFrom="column">
                        <wp:posOffset>3502025</wp:posOffset>
                      </wp:positionH>
                      <wp:positionV relativeFrom="paragraph">
                        <wp:posOffset>20320</wp:posOffset>
                      </wp:positionV>
                      <wp:extent cx="1402080" cy="1554480"/>
                      <wp:effectExtent l="0" t="0" r="26670" b="26670"/>
                      <wp:wrapNone/>
                      <wp:docPr id="215" name="Text Box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554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AD9533" w14:textId="27ABCD3B" w:rsidR="007136A7" w:rsidRPr="00CE2D1B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58416BAA" w14:textId="77777777" w:rsidR="007136A7" w:rsidRPr="0033163F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60CC440E" w14:textId="77777777" w:rsidR="007136A7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175BC220" w14:textId="77777777" w:rsidR="007136A7" w:rsidRPr="0033163F" w:rsidRDefault="007136A7" w:rsidP="00A13781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363314D3" w14:textId="77777777" w:rsidR="007136A7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60B2BC44" w14:textId="77777777" w:rsidR="007136A7" w:rsidRPr="0033163F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3ED5FD5" w14:textId="77777777" w:rsidR="007136A7" w:rsidRPr="0033163F" w:rsidRDefault="007136A7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4825423" w14:textId="77777777" w:rsidR="007136A7" w:rsidRDefault="007136A7" w:rsidP="0067203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F45D76" id="Text Box 215" o:spid="_x0000_s1045" type="#_x0000_t202" style="position:absolute;margin-left:275.75pt;margin-top:1.6pt;width:110.4pt;height:122.4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" fillcolor="white [3201]" strokeweight=".5pt">
                      <v:textbox>
                        <w:txbxContent>
                          <w:p w14:paraId="02AD9533" w14:textId="27ABCD3B" w:rsidR="007136A7" w:rsidRPr="00CE2D1B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58416BAA" w14:textId="77777777" w:rsidR="007136A7" w:rsidRPr="0033163F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60CC440E" w14:textId="77777777" w:rsidR="007136A7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175BC220" w14:textId="77777777" w:rsidR="007136A7" w:rsidRPr="0033163F" w:rsidRDefault="007136A7" w:rsidP="00A1378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363314D3" w14:textId="77777777" w:rsidR="007136A7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60B2BC44" w14:textId="77777777" w:rsidR="007136A7" w:rsidRPr="0033163F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3ED5FD5" w14:textId="77777777" w:rsidR="007136A7" w:rsidRPr="0033163F" w:rsidRDefault="007136A7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4825423" w14:textId="77777777" w:rsidR="007136A7" w:rsidRDefault="007136A7" w:rsidP="00672033"/>
                        </w:txbxContent>
                      </v:textbox>
                    </v:shape>
                  </w:pict>
                </mc:Fallback>
              </mc:AlternateContent>
            </w:r>
          </w:p>
          <w:p w14:paraId="3F710AE6" w14:textId="77777777" w:rsidR="00672033" w:rsidRDefault="00672033" w:rsidP="002852A5"/>
          <w:p w14:paraId="6EBBF39E" w14:textId="28AC15D8" w:rsidR="00672033" w:rsidRPr="00855977" w:rsidRDefault="00672033" w:rsidP="002852A5"/>
          <w:p w14:paraId="3B7DDAFA" w14:textId="77777777" w:rsidR="00672033" w:rsidRDefault="00672033" w:rsidP="002852A5"/>
          <w:p w14:paraId="664675EB" w14:textId="67FAB5DB" w:rsidR="00672033" w:rsidRDefault="007136A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3AA59016" wp14:editId="333DC53B">
                      <wp:simplePos x="0" y="0"/>
                      <wp:positionH relativeFrom="column">
                        <wp:posOffset>1878965</wp:posOffset>
                      </wp:positionH>
                      <wp:positionV relativeFrom="paragraph">
                        <wp:posOffset>-322580</wp:posOffset>
                      </wp:positionV>
                      <wp:extent cx="1595755" cy="160020"/>
                      <wp:effectExtent l="0" t="57150" r="23495" b="30480"/>
                      <wp:wrapNone/>
                      <wp:docPr id="216" name="Straight Arrow Connector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95755" cy="1600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0DAD6E" id="Straight Arrow Connector 216" o:spid="_x0000_s1026" type="#_x0000_t32" style="position:absolute;margin-left:147.95pt;margin-top:-25.4pt;width:125.65pt;height:12.6pt;flip:x y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826B50D" w14:textId="2003866F" w:rsidR="00672033" w:rsidRPr="00855977" w:rsidRDefault="00672033" w:rsidP="002852A5"/>
          <w:p w14:paraId="3FFC9727" w14:textId="77777777" w:rsidR="00672033" w:rsidRPr="00855977" w:rsidRDefault="00672033" w:rsidP="002852A5"/>
          <w:p w14:paraId="4216FD1C" w14:textId="4380F4C4" w:rsidR="007136A7" w:rsidRPr="007136A7" w:rsidRDefault="007136A7" w:rsidP="007136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83F8E6E" w14:textId="73DBA923" w:rsidR="00672033" w:rsidRPr="00855977" w:rsidRDefault="007136A7" w:rsidP="002852A5">
            <w:r w:rsidRPr="007136A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91744" behindDoc="1" locked="0" layoutInCell="1" allowOverlap="1" wp14:anchorId="2FDCBBA2" wp14:editId="18B6A472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207645</wp:posOffset>
                  </wp:positionV>
                  <wp:extent cx="3493245" cy="2621280"/>
                  <wp:effectExtent l="0" t="0" r="0" b="7620"/>
                  <wp:wrapNone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245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47F4F2" w14:textId="17A3BBED" w:rsidR="00672033" w:rsidRPr="00855977" w:rsidRDefault="00672033" w:rsidP="002852A5"/>
          <w:p w14:paraId="788C995D" w14:textId="76F492C3" w:rsidR="00672033" w:rsidRPr="00855977" w:rsidRDefault="00672033" w:rsidP="002852A5"/>
          <w:p w14:paraId="44E4807E" w14:textId="389A87A1" w:rsidR="00672033" w:rsidRPr="00855977" w:rsidRDefault="00672033" w:rsidP="002852A5"/>
          <w:p w14:paraId="0D22376B" w14:textId="1FAF4272" w:rsidR="00672033" w:rsidRPr="00855977" w:rsidRDefault="007136A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3B0A8A5B" wp14:editId="230FD9F8">
                      <wp:simplePos x="0" y="0"/>
                      <wp:positionH relativeFrom="column">
                        <wp:posOffset>3425825</wp:posOffset>
                      </wp:positionH>
                      <wp:positionV relativeFrom="paragraph">
                        <wp:posOffset>116205</wp:posOffset>
                      </wp:positionV>
                      <wp:extent cx="2278380" cy="1440180"/>
                      <wp:effectExtent l="0" t="0" r="26670" b="26670"/>
                      <wp:wrapNone/>
                      <wp:docPr id="205" name="Text Box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8380" cy="1440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B453AA3" w14:textId="4BE3423C" w:rsidR="00672033" w:rsidRPr="00CE2D1B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</w:t>
                                  </w:r>
                                  <w:r w:rsidR="007136A7">
                                    <w:rPr>
                                      <w:sz w:val="16"/>
                                      <w:szCs w:val="16"/>
                                    </w:rPr>
                                    <w:t>/ 20MM WEBBING / 25MM VELCRO LOOP &amp; HOOK / #10 ZIPPER CHAIN &amp; SLIDER WITH 3MM NEW PARA CORD &amp; BEAD / HEAT TUBE - BLACK</w:t>
                                  </w:r>
                                </w:p>
                                <w:p w14:paraId="29E77920" w14:textId="44A13820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  <w:r w:rsidR="007136A7">
                                    <w:rPr>
                                      <w:sz w:val="16"/>
                                      <w:szCs w:val="16"/>
                                    </w:rPr>
                                    <w:t xml:space="preserve"> / TFP</w:t>
                                  </w:r>
                                </w:p>
                                <w:p w14:paraId="301E887C" w14:textId="18ED88A9" w:rsidR="00672033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7136A7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BFD0742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50C624B" w14:textId="77777777" w:rsidR="00672033" w:rsidRPr="0033163F" w:rsidRDefault="00672033" w:rsidP="006720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7239FB4" w14:textId="77777777" w:rsidR="00672033" w:rsidRDefault="00672033" w:rsidP="00672033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0A8A5B" id="Text Box 205" o:spid="_x0000_s1046" type="#_x0000_t202" style="position:absolute;margin-left:269.75pt;margin-top:9.15pt;width:179.4pt;height:113.4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" fillcolor="white [3201]" strokeweight=".5pt">
                      <v:textbox>
                        <w:txbxContent>
                          <w:p w14:paraId="7B453AA3" w14:textId="4BE3423C" w:rsidR="00672033" w:rsidRPr="00CE2D1B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</w:t>
                            </w:r>
                            <w:r w:rsidR="007136A7">
                              <w:rPr>
                                <w:sz w:val="16"/>
                                <w:szCs w:val="16"/>
                              </w:rPr>
                              <w:t>/ 20MM WEBBING / 25MM VELCRO LOOP &amp; HOOK / #10 ZIPPER CHAIN &amp; SLIDER WITH 3MM NEW PARA CORD &amp; BEAD / HEAT TUBE - BLACK</w:t>
                            </w:r>
                          </w:p>
                          <w:p w14:paraId="29E77920" w14:textId="44A13820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  <w:r w:rsidR="007136A7">
                              <w:rPr>
                                <w:sz w:val="16"/>
                                <w:szCs w:val="16"/>
                              </w:rPr>
                              <w:t xml:space="preserve"> / TFP</w:t>
                            </w:r>
                          </w:p>
                          <w:p w14:paraId="301E887C" w14:textId="18ED88A9" w:rsidR="00672033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7136A7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BFD0742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350C624B" w14:textId="77777777" w:rsidR="00672033" w:rsidRPr="0033163F" w:rsidRDefault="00672033" w:rsidP="006720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7239FB4" w14:textId="77777777" w:rsidR="00672033" w:rsidRDefault="00672033" w:rsidP="00672033"/>
                        </w:txbxContent>
                      </v:textbox>
                    </v:shape>
                  </w:pict>
                </mc:Fallback>
              </mc:AlternateContent>
            </w:r>
          </w:p>
          <w:p w14:paraId="74B4CEF2" w14:textId="448DE4FD" w:rsidR="00672033" w:rsidRPr="00116F5B" w:rsidRDefault="007136A7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79B8223C" wp14:editId="34BEA424">
                      <wp:simplePos x="0" y="0"/>
                      <wp:positionH relativeFrom="column">
                        <wp:posOffset>1669415</wp:posOffset>
                      </wp:positionH>
                      <wp:positionV relativeFrom="paragraph">
                        <wp:posOffset>327659</wp:posOffset>
                      </wp:positionV>
                      <wp:extent cx="1946910" cy="167640"/>
                      <wp:effectExtent l="0" t="57150" r="15240" b="22860"/>
                      <wp:wrapNone/>
                      <wp:docPr id="206" name="Straight Arrow Connector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46910" cy="1676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BA3FE0" id="Straight Arrow Connector 206" o:spid="_x0000_s1026" type="#_x0000_t32" style="position:absolute;margin-left:131.45pt;margin-top:25.8pt;width:153.3pt;height:13.2pt;flip:x y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7741A44" w14:textId="70A0E962" w:rsidR="00672033" w:rsidRPr="00855977" w:rsidRDefault="007136A7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4EFE9A81" wp14:editId="6F5D8A08">
                      <wp:simplePos x="0" y="0"/>
                      <wp:positionH relativeFrom="column">
                        <wp:posOffset>1002665</wp:posOffset>
                      </wp:positionH>
                      <wp:positionV relativeFrom="paragraph">
                        <wp:posOffset>17780</wp:posOffset>
                      </wp:positionV>
                      <wp:extent cx="2567940" cy="792480"/>
                      <wp:effectExtent l="38100" t="0" r="22860" b="64770"/>
                      <wp:wrapNone/>
                      <wp:docPr id="214" name="Straight Arrow Connector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67940" cy="792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D89ED7" id="Straight Arrow Connector 214" o:spid="_x0000_s1026" type="#_x0000_t32" style="position:absolute;margin-left:78.95pt;margin-top:1.4pt;width:202.2pt;height:62.4pt;flip:x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199348FB" wp14:editId="402F0A6A">
                      <wp:simplePos x="0" y="0"/>
                      <wp:positionH relativeFrom="column">
                        <wp:posOffset>1337945</wp:posOffset>
                      </wp:positionH>
                      <wp:positionV relativeFrom="paragraph">
                        <wp:posOffset>33020</wp:posOffset>
                      </wp:positionV>
                      <wp:extent cx="2225040" cy="571500"/>
                      <wp:effectExtent l="38100" t="0" r="22860" b="76200"/>
                      <wp:wrapNone/>
                      <wp:docPr id="213" name="Straight Arrow Connector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5040" cy="571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00E78E" id="Straight Arrow Connector 213" o:spid="_x0000_s1026" type="#_x0000_t32" style="position:absolute;margin-left:105.35pt;margin-top:2.6pt;width:175.2pt;height:45pt;flip:x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1525F870" wp14:editId="73B46ECF">
                      <wp:simplePos x="0" y="0"/>
                      <wp:positionH relativeFrom="column">
                        <wp:posOffset>1642745</wp:posOffset>
                      </wp:positionH>
                      <wp:positionV relativeFrom="paragraph">
                        <wp:posOffset>33020</wp:posOffset>
                      </wp:positionV>
                      <wp:extent cx="2026920" cy="190500"/>
                      <wp:effectExtent l="38100" t="0" r="11430" b="95250"/>
                      <wp:wrapNone/>
                      <wp:docPr id="207" name="Straight Arrow Connector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26920" cy="190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E1B08A" id="Straight Arrow Connector 207" o:spid="_x0000_s1026" type="#_x0000_t32" style="position:absolute;margin-left:129.35pt;margin-top:2.6pt;width:159.6pt;height:15pt;flip:x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3BCCD22F" wp14:editId="5A81B050">
                      <wp:simplePos x="0" y="0"/>
                      <wp:positionH relativeFrom="column">
                        <wp:posOffset>1673225</wp:posOffset>
                      </wp:positionH>
                      <wp:positionV relativeFrom="paragraph">
                        <wp:posOffset>40640</wp:posOffset>
                      </wp:positionV>
                      <wp:extent cx="1996440" cy="68580"/>
                      <wp:effectExtent l="38100" t="0" r="22860" b="83820"/>
                      <wp:wrapNone/>
                      <wp:docPr id="204" name="Straight Arrow Connector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6440" cy="68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FFF425" id="Straight Arrow Connector 204" o:spid="_x0000_s1026" type="#_x0000_t32" style="position:absolute;margin-left:131.75pt;margin-top:3.2pt;width:157.2pt;height:5.4pt;flip:x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208264" w14:textId="4A6A71EA" w:rsidR="00672033" w:rsidRPr="00855977" w:rsidRDefault="00672033" w:rsidP="002852A5"/>
          <w:p w14:paraId="2636E815" w14:textId="27D21B3C" w:rsidR="00672033" w:rsidRDefault="00672033" w:rsidP="002852A5"/>
          <w:p w14:paraId="2372387C" w14:textId="77777777" w:rsidR="00672033" w:rsidRPr="00855977" w:rsidRDefault="00672033" w:rsidP="002852A5"/>
          <w:p w14:paraId="6FEDB221" w14:textId="77777777" w:rsidR="00672033" w:rsidRPr="00855977" w:rsidRDefault="00672033" w:rsidP="002852A5"/>
          <w:p w14:paraId="0CD787F7" w14:textId="68264A76" w:rsidR="00672033" w:rsidRDefault="00672033" w:rsidP="002852A5"/>
          <w:p w14:paraId="4387B877" w14:textId="50463510" w:rsidR="00672033" w:rsidRDefault="00672033" w:rsidP="002852A5">
            <w:pPr>
              <w:ind w:firstLine="720"/>
            </w:pPr>
          </w:p>
          <w:p w14:paraId="45C1B23C" w14:textId="77777777" w:rsidR="00672033" w:rsidRPr="00116F5B" w:rsidRDefault="00672033" w:rsidP="002852A5"/>
        </w:tc>
      </w:tr>
    </w:tbl>
    <w:p w14:paraId="17F3FCAC" w14:textId="04ED1200" w:rsidR="00672033" w:rsidRDefault="00672033" w:rsidP="00155384">
      <w:pPr>
        <w:rPr>
          <w:color w:val="auto"/>
        </w:rPr>
      </w:pPr>
    </w:p>
    <w:p w14:paraId="15D83B02" w14:textId="2A25684B" w:rsidR="007136A7" w:rsidRDefault="007136A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136A7" w:rsidRPr="00DE4BCC" w14:paraId="25D66FE0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7543DDF" w14:textId="7E769BE5" w:rsidR="007136A7" w:rsidRPr="00DE4BCC" w:rsidRDefault="007136A7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7136A7" w:rsidRPr="00DE4BCC" w14:paraId="5E0C56D1" w14:textId="77777777" w:rsidTr="00240C7C">
        <w:trPr>
          <w:trHeight w:val="12383"/>
        </w:trPr>
        <w:tc>
          <w:tcPr>
            <w:tcW w:w="5000" w:type="pct"/>
          </w:tcPr>
          <w:p w14:paraId="2E8EB260" w14:textId="4AB7B894" w:rsidR="007136A7" w:rsidRPr="00672033" w:rsidRDefault="008B2E1B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3471C34F" wp14:editId="53D9F4AD">
                      <wp:simplePos x="0" y="0"/>
                      <wp:positionH relativeFrom="column">
                        <wp:posOffset>3151505</wp:posOffset>
                      </wp:positionH>
                      <wp:positionV relativeFrom="paragraph">
                        <wp:posOffset>208280</wp:posOffset>
                      </wp:positionV>
                      <wp:extent cx="2545080" cy="1219200"/>
                      <wp:effectExtent l="0" t="0" r="26670" b="19050"/>
                      <wp:wrapNone/>
                      <wp:docPr id="230" name="Text Box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5080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82BD8E2" w14:textId="456A3120" w:rsidR="008B2E1B" w:rsidRPr="00CE2D1B" w:rsidRDefault="008B2E1B" w:rsidP="008B2E1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#10 ZIPPER CHAIN &amp; SLIDER WITH 3MM NEW PARA CORD &amp; BEAD / HEAT TUBE - BLACK</w:t>
                                  </w:r>
                                </w:p>
                                <w:p w14:paraId="652C0228" w14:textId="77777777" w:rsidR="008B2E1B" w:rsidRPr="0033163F" w:rsidRDefault="008B2E1B" w:rsidP="008B2E1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645BB13D" w14:textId="77777777" w:rsidR="008B2E1B" w:rsidRDefault="008B2E1B" w:rsidP="008B2E1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2CAB62E7" w14:textId="77777777" w:rsidR="008B2E1B" w:rsidRPr="0033163F" w:rsidRDefault="008B2E1B" w:rsidP="008B2E1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5FE076B" w14:textId="77777777" w:rsidR="008B2E1B" w:rsidRPr="0033163F" w:rsidRDefault="008B2E1B" w:rsidP="008B2E1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D6F62FF" w14:textId="77777777" w:rsidR="008B2E1B" w:rsidRDefault="008B2E1B" w:rsidP="008B2E1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71C34F" id="Text Box 230" o:spid="_x0000_s1047" type="#_x0000_t202" style="position:absolute;margin-left:248.15pt;margin-top:16.4pt;width:200.4pt;height:96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" fillcolor="white [3201]" strokeweight=".5pt">
                      <v:textbox>
                        <w:txbxContent>
                          <w:p w14:paraId="182BD8E2" w14:textId="456A3120" w:rsidR="008B2E1B" w:rsidRPr="00CE2D1B" w:rsidRDefault="008B2E1B" w:rsidP="008B2E1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#10 ZIPPER CHAIN &amp; SLIDER WITH 3MM NEW PARA CORD &amp; BEAD / HEAT TUBE - BLACK</w:t>
                            </w:r>
                          </w:p>
                          <w:p w14:paraId="652C0228" w14:textId="77777777" w:rsidR="008B2E1B" w:rsidRPr="0033163F" w:rsidRDefault="008B2E1B" w:rsidP="008B2E1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645BB13D" w14:textId="77777777" w:rsidR="008B2E1B" w:rsidRDefault="008B2E1B" w:rsidP="008B2E1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2CAB62E7" w14:textId="77777777" w:rsidR="008B2E1B" w:rsidRPr="0033163F" w:rsidRDefault="008B2E1B" w:rsidP="008B2E1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5FE076B" w14:textId="77777777" w:rsidR="008B2E1B" w:rsidRPr="0033163F" w:rsidRDefault="008B2E1B" w:rsidP="008B2E1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D6F62FF" w14:textId="77777777" w:rsidR="008B2E1B" w:rsidRDefault="008B2E1B" w:rsidP="008B2E1B"/>
                        </w:txbxContent>
                      </v:textbox>
                    </v:shape>
                  </w:pict>
                </mc:Fallback>
              </mc:AlternateContent>
            </w:r>
            <w:r w:rsidRPr="008B2E1B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13248" behindDoc="1" locked="0" layoutInCell="1" allowOverlap="1" wp14:anchorId="121338E4" wp14:editId="1DF0E084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208280</wp:posOffset>
                  </wp:positionV>
                  <wp:extent cx="2735580" cy="2297887"/>
                  <wp:effectExtent l="0" t="0" r="7620" b="7620"/>
                  <wp:wrapNone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5580" cy="2297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35DEA16" w14:textId="342BF659" w:rsidR="007136A7" w:rsidRPr="00EB31A9" w:rsidRDefault="008B2E1B" w:rsidP="002852A5">
            <w:pPr>
              <w:pStyle w:val="NormalWeb"/>
              <w:tabs>
                <w:tab w:val="left" w:pos="4992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33A0F09D" wp14:editId="4C8E1782">
                      <wp:simplePos x="0" y="0"/>
                      <wp:positionH relativeFrom="column">
                        <wp:posOffset>1802765</wp:posOffset>
                      </wp:positionH>
                      <wp:positionV relativeFrom="paragraph">
                        <wp:posOffset>320040</wp:posOffset>
                      </wp:positionV>
                      <wp:extent cx="1333500" cy="586740"/>
                      <wp:effectExtent l="38100" t="0" r="19050" b="60960"/>
                      <wp:wrapNone/>
                      <wp:docPr id="231" name="Straight Arrow Connector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33500" cy="5867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1A1D8" id="Straight Arrow Connector 231" o:spid="_x0000_s1026" type="#_x0000_t32" style="position:absolute;margin-left:141.95pt;margin-top:25.2pt;width:105pt;height:46.2pt;flip:x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61B6A97E" wp14:editId="6913A81E">
                      <wp:simplePos x="0" y="0"/>
                      <wp:positionH relativeFrom="column">
                        <wp:posOffset>1696085</wp:posOffset>
                      </wp:positionH>
                      <wp:positionV relativeFrom="paragraph">
                        <wp:posOffset>320040</wp:posOffset>
                      </wp:positionV>
                      <wp:extent cx="1463040" cy="144780"/>
                      <wp:effectExtent l="38100" t="0" r="22860" b="83820"/>
                      <wp:wrapNone/>
                      <wp:docPr id="218" name="Straight Arrow Connector 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63040" cy="1447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B69A6D" id="Straight Arrow Connector 218" o:spid="_x0000_s1026" type="#_x0000_t32" style="position:absolute;margin-left:133.55pt;margin-top:25.2pt;width:115.2pt;height:11.4pt;flip:x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4EA2655" w14:textId="55774C84" w:rsidR="007136A7" w:rsidRPr="00855977" w:rsidRDefault="007136A7" w:rsidP="002852A5">
            <w:pPr>
              <w:tabs>
                <w:tab w:val="left" w:pos="6075"/>
              </w:tabs>
            </w:pPr>
            <w:r>
              <w:tab/>
            </w:r>
          </w:p>
          <w:p w14:paraId="15CD6AA4" w14:textId="35469A38" w:rsidR="007136A7" w:rsidRPr="00855977" w:rsidRDefault="007136A7" w:rsidP="002852A5"/>
          <w:p w14:paraId="0480CE4E" w14:textId="31E9D656" w:rsidR="007136A7" w:rsidRPr="0085597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1FD4FDB3" wp14:editId="40F23E9D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115570</wp:posOffset>
                      </wp:positionV>
                      <wp:extent cx="1584960" cy="830580"/>
                      <wp:effectExtent l="38100" t="38100" r="15240" b="26670"/>
                      <wp:wrapNone/>
                      <wp:docPr id="232" name="Straight Arrow Connector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84960" cy="830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D9D155" id="Straight Arrow Connector 232" o:spid="_x0000_s1026" type="#_x0000_t32" style="position:absolute;margin-left:173.15pt;margin-top:9.1pt;width:124.8pt;height:65.4pt;flip:x y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6D35B4D7" wp14:editId="3AE462A4">
                      <wp:simplePos x="0" y="0"/>
                      <wp:positionH relativeFrom="column">
                        <wp:posOffset>941705</wp:posOffset>
                      </wp:positionH>
                      <wp:positionV relativeFrom="paragraph">
                        <wp:posOffset>107950</wp:posOffset>
                      </wp:positionV>
                      <wp:extent cx="2834640" cy="849630"/>
                      <wp:effectExtent l="38100" t="38100" r="22860" b="26670"/>
                      <wp:wrapNone/>
                      <wp:docPr id="220" name="Straight Arrow Connector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34640" cy="8496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67BC48" id="Straight Arrow Connector 220" o:spid="_x0000_s1026" type="#_x0000_t32" style="position:absolute;margin-left:74.15pt;margin-top:8.5pt;width:223.2pt;height:66.9pt;flip:x y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C7726B4" w14:textId="798DA3D5" w:rsidR="007136A7" w:rsidRPr="0085597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558319DF" wp14:editId="45A11896">
                      <wp:simplePos x="0" y="0"/>
                      <wp:positionH relativeFrom="column">
                        <wp:posOffset>3761105</wp:posOffset>
                      </wp:positionH>
                      <wp:positionV relativeFrom="paragraph">
                        <wp:posOffset>212725</wp:posOffset>
                      </wp:positionV>
                      <wp:extent cx="1402080" cy="1554480"/>
                      <wp:effectExtent l="0" t="0" r="26670" b="26670"/>
                      <wp:wrapNone/>
                      <wp:docPr id="219" name="Text Box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554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3C1654" w14:textId="77777777" w:rsidR="007136A7" w:rsidRPr="00CE2D1B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4031904C" w14:textId="77777777" w:rsidR="007136A7" w:rsidRPr="0033163F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48799025" w14:textId="77777777" w:rsidR="007136A7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7A9BC1CA" w14:textId="77777777" w:rsidR="007136A7" w:rsidRPr="0033163F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4466673B" w14:textId="77777777" w:rsidR="007136A7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27931E39" w14:textId="77777777" w:rsidR="007136A7" w:rsidRPr="0033163F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1FB37BD" w14:textId="77777777" w:rsidR="007136A7" w:rsidRPr="0033163F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2D962EFE" w14:textId="77777777" w:rsidR="007136A7" w:rsidRDefault="007136A7" w:rsidP="007136A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8319DF" id="Text Box 219" o:spid="_x0000_s1048" type="#_x0000_t202" style="position:absolute;margin-left:296.15pt;margin-top:16.75pt;width:110.4pt;height:122.4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" fillcolor="white [3201]" strokeweight=".5pt">
                      <v:textbox>
                        <w:txbxContent>
                          <w:p w14:paraId="743C1654" w14:textId="77777777" w:rsidR="007136A7" w:rsidRPr="00CE2D1B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4031904C" w14:textId="77777777" w:rsidR="007136A7" w:rsidRPr="0033163F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48799025" w14:textId="77777777" w:rsidR="007136A7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7A9BC1CA" w14:textId="77777777" w:rsidR="007136A7" w:rsidRPr="0033163F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4466673B" w14:textId="77777777" w:rsidR="007136A7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27931E39" w14:textId="77777777" w:rsidR="007136A7" w:rsidRPr="0033163F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1FB37BD" w14:textId="77777777" w:rsidR="007136A7" w:rsidRPr="0033163F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2D962EFE" w14:textId="77777777" w:rsidR="007136A7" w:rsidRDefault="007136A7" w:rsidP="007136A7"/>
                        </w:txbxContent>
                      </v:textbox>
                    </v:shape>
                  </w:pict>
                </mc:Fallback>
              </mc:AlternateContent>
            </w:r>
          </w:p>
          <w:p w14:paraId="6214B336" w14:textId="1FDD66E0" w:rsidR="007136A7" w:rsidRPr="00855977" w:rsidRDefault="007136A7" w:rsidP="002852A5"/>
          <w:p w14:paraId="4F2C0711" w14:textId="1D4DD3A7" w:rsidR="007136A7" w:rsidRPr="00855977" w:rsidRDefault="007136A7" w:rsidP="002852A5"/>
          <w:p w14:paraId="6717F8F5" w14:textId="5397D9CE" w:rsidR="007136A7" w:rsidRPr="00855977" w:rsidRDefault="007136A7" w:rsidP="002852A5"/>
          <w:p w14:paraId="1DB6AA6B" w14:textId="434BDC99" w:rsidR="007136A7" w:rsidRPr="00855977" w:rsidRDefault="007136A7" w:rsidP="002852A5"/>
          <w:p w14:paraId="03B4956E" w14:textId="2E29C6A5" w:rsidR="007136A7" w:rsidRPr="00855977" w:rsidRDefault="007136A7" w:rsidP="002852A5"/>
          <w:p w14:paraId="41D5462C" w14:textId="5C482A92" w:rsidR="007136A7" w:rsidRDefault="007136A7" w:rsidP="002852A5"/>
          <w:p w14:paraId="2DF1DC14" w14:textId="0998AA67" w:rsidR="007136A7" w:rsidRPr="00855977" w:rsidRDefault="008B2E1B" w:rsidP="002852A5">
            <w:r w:rsidRPr="00C46CC5">
              <w:rPr>
                <w:noProof/>
              </w:rPr>
              <w:drawing>
                <wp:anchor distT="0" distB="0" distL="114300" distR="114300" simplePos="0" relativeHeight="252221440" behindDoc="1" locked="0" layoutInCell="1" allowOverlap="1" wp14:anchorId="316554A7" wp14:editId="34D6023F">
                  <wp:simplePos x="0" y="0"/>
                  <wp:positionH relativeFrom="column">
                    <wp:posOffset>90170</wp:posOffset>
                  </wp:positionH>
                  <wp:positionV relativeFrom="paragraph">
                    <wp:posOffset>36830</wp:posOffset>
                  </wp:positionV>
                  <wp:extent cx="2745907" cy="2034540"/>
                  <wp:effectExtent l="0" t="0" r="0" b="3810"/>
                  <wp:wrapNone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45907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94B9CB" w14:textId="3FFBA387" w:rsidR="007136A7" w:rsidRDefault="007136A7" w:rsidP="002852A5"/>
          <w:p w14:paraId="0EA86203" w14:textId="45E2A508" w:rsidR="007136A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5536" behindDoc="1" locked="0" layoutInCell="1" allowOverlap="1" wp14:anchorId="264D4665" wp14:editId="113FB0F7">
                      <wp:simplePos x="0" y="0"/>
                      <wp:positionH relativeFrom="column">
                        <wp:posOffset>3585845</wp:posOffset>
                      </wp:positionH>
                      <wp:positionV relativeFrom="paragraph">
                        <wp:posOffset>43180</wp:posOffset>
                      </wp:positionV>
                      <wp:extent cx="1402080" cy="1554480"/>
                      <wp:effectExtent l="0" t="0" r="26670" b="26670"/>
                      <wp:wrapNone/>
                      <wp:docPr id="235" name="Text Box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554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9717C0" w14:textId="77777777" w:rsidR="008B2E1B" w:rsidRPr="00CE2D1B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2576DB0C" w14:textId="77777777" w:rsidR="008B2E1B" w:rsidRPr="0033163F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5BBE1AF9" w14:textId="77777777" w:rsidR="008B2E1B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271DA477" w14:textId="77777777" w:rsidR="008B2E1B" w:rsidRPr="0033163F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373B3330" w14:textId="77777777" w:rsidR="008B2E1B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752776A0" w14:textId="77777777" w:rsidR="008B2E1B" w:rsidRPr="0033163F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05FECF31" w14:textId="77777777" w:rsidR="008B2E1B" w:rsidRPr="0033163F" w:rsidRDefault="008B2E1B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1B5F300B" w14:textId="77777777" w:rsidR="008B2E1B" w:rsidRDefault="008B2E1B" w:rsidP="007136A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4D4665" id="Text Box 235" o:spid="_x0000_s1049" type="#_x0000_t202" style="position:absolute;margin-left:282.35pt;margin-top:3.4pt;width:110.4pt;height:122.4pt;z-index:-25109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" fillcolor="white [3201]" strokeweight=".5pt">
                      <v:textbox>
                        <w:txbxContent>
                          <w:p w14:paraId="1E9717C0" w14:textId="77777777" w:rsidR="008B2E1B" w:rsidRPr="00CE2D1B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2576DB0C" w14:textId="77777777" w:rsidR="008B2E1B" w:rsidRPr="0033163F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5BBE1AF9" w14:textId="77777777" w:rsidR="008B2E1B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271DA477" w14:textId="77777777" w:rsidR="008B2E1B" w:rsidRPr="0033163F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373B3330" w14:textId="77777777" w:rsidR="008B2E1B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752776A0" w14:textId="77777777" w:rsidR="008B2E1B" w:rsidRPr="0033163F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5FECF31" w14:textId="77777777" w:rsidR="008B2E1B" w:rsidRPr="0033163F" w:rsidRDefault="008B2E1B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1B5F300B" w14:textId="77777777" w:rsidR="008B2E1B" w:rsidRDefault="008B2E1B" w:rsidP="007136A7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175EF7CC" wp14:editId="7F3A28C7">
                      <wp:simplePos x="0" y="0"/>
                      <wp:positionH relativeFrom="column">
                        <wp:posOffset>2366645</wp:posOffset>
                      </wp:positionH>
                      <wp:positionV relativeFrom="paragraph">
                        <wp:posOffset>138430</wp:posOffset>
                      </wp:positionV>
                      <wp:extent cx="1249680" cy="415290"/>
                      <wp:effectExtent l="38100" t="38100" r="26670" b="22860"/>
                      <wp:wrapNone/>
                      <wp:docPr id="222" name="Straight Arrow Connector 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49680" cy="4152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1E24F" id="Straight Arrow Connector 222" o:spid="_x0000_s1026" type="#_x0000_t32" style="position:absolute;margin-left:186.35pt;margin-top:10.9pt;width:98.4pt;height:32.7pt;flip:x y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C4C895" w14:textId="3D967DA3" w:rsidR="007136A7" w:rsidRPr="00855977" w:rsidRDefault="007136A7" w:rsidP="002852A5"/>
          <w:p w14:paraId="544FDE82" w14:textId="6EDA3837" w:rsidR="007136A7" w:rsidRPr="0085597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6E1211E1" wp14:editId="2D0F42B8">
                      <wp:simplePos x="0" y="0"/>
                      <wp:positionH relativeFrom="column">
                        <wp:posOffset>1459865</wp:posOffset>
                      </wp:positionH>
                      <wp:positionV relativeFrom="paragraph">
                        <wp:posOffset>127000</wp:posOffset>
                      </wp:positionV>
                      <wp:extent cx="2133600" cy="57150"/>
                      <wp:effectExtent l="38100" t="19050" r="19050" b="95250"/>
                      <wp:wrapNone/>
                      <wp:docPr id="234" name="Straight Arrow Connector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33600" cy="57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F4E284" id="Straight Arrow Connector 234" o:spid="_x0000_s1026" type="#_x0000_t32" style="position:absolute;margin-left:114.95pt;margin-top:10pt;width:168pt;height:4.5pt;flip:x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7180E1A" w14:textId="4F0F1860" w:rsidR="007136A7" w:rsidRPr="007136A7" w:rsidRDefault="007136A7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10E1AC01" w14:textId="3BB6D86F" w:rsidR="007136A7" w:rsidRPr="00855977" w:rsidRDefault="007136A7" w:rsidP="002852A5"/>
          <w:p w14:paraId="3C904A73" w14:textId="7C2C47CA" w:rsidR="007136A7" w:rsidRPr="00855977" w:rsidRDefault="007136A7" w:rsidP="002852A5"/>
          <w:p w14:paraId="0684FE70" w14:textId="2A743137" w:rsidR="007136A7" w:rsidRPr="00855977" w:rsidRDefault="007136A7" w:rsidP="002852A5"/>
          <w:p w14:paraId="3721CE4D" w14:textId="109D8871" w:rsidR="007136A7" w:rsidRPr="0085597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5E680CC2" wp14:editId="4E57BAD5">
                      <wp:simplePos x="0" y="0"/>
                      <wp:positionH relativeFrom="column">
                        <wp:posOffset>3456305</wp:posOffset>
                      </wp:positionH>
                      <wp:positionV relativeFrom="paragraph">
                        <wp:posOffset>64770</wp:posOffset>
                      </wp:positionV>
                      <wp:extent cx="2339340" cy="662940"/>
                      <wp:effectExtent l="0" t="0" r="22860" b="22860"/>
                      <wp:wrapNone/>
                      <wp:docPr id="221" name="Text Box 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39340" cy="662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E46D72" w14:textId="04ADFC03" w:rsidR="007136A7" w:rsidRPr="00CE2D1B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8B2E1B">
                                    <w:rPr>
                                      <w:sz w:val="16"/>
                                      <w:szCs w:val="16"/>
                                    </w:rPr>
                                    <w:t>SR BUCKLE 25MM 810-1058 / 810-1070</w:t>
                                  </w:r>
                                </w:p>
                                <w:p w14:paraId="61475573" w14:textId="63C6BBC3" w:rsidR="007136A7" w:rsidRPr="0033163F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  <w:r w:rsidR="008B2E1B">
                                    <w:rPr>
                                      <w:sz w:val="16"/>
                                      <w:szCs w:val="16"/>
                                    </w:rPr>
                                    <w:t xml:space="preserve"> / RG</w:t>
                                  </w:r>
                                </w:p>
                                <w:p w14:paraId="06324E97" w14:textId="2EB4345B" w:rsidR="007136A7" w:rsidRPr="008B2E1B" w:rsidRDefault="007136A7" w:rsidP="007136A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8B2E1B"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680CC2" id="Text Box 221" o:spid="_x0000_s1050" type="#_x0000_t202" style="position:absolute;margin-left:272.15pt;margin-top:5.1pt;width:184.2pt;height:52.2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" fillcolor="white [3201]" strokeweight=".5pt">
                      <v:textbox>
                        <w:txbxContent>
                          <w:p w14:paraId="07E46D72" w14:textId="04ADFC03" w:rsidR="007136A7" w:rsidRPr="00CE2D1B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8B2E1B">
                              <w:rPr>
                                <w:sz w:val="16"/>
                                <w:szCs w:val="16"/>
                              </w:rPr>
                              <w:t>SR BUCKLE 25MM 810-1058 / 810-1070</w:t>
                            </w:r>
                          </w:p>
                          <w:p w14:paraId="61475573" w14:textId="63C6BBC3" w:rsidR="007136A7" w:rsidRPr="0033163F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  <w:r w:rsidR="008B2E1B">
                              <w:rPr>
                                <w:sz w:val="16"/>
                                <w:szCs w:val="16"/>
                              </w:rPr>
                              <w:t xml:space="preserve"> / RG</w:t>
                            </w:r>
                          </w:p>
                          <w:p w14:paraId="06324E97" w14:textId="2EB4345B" w:rsidR="007136A7" w:rsidRPr="008B2E1B" w:rsidRDefault="007136A7" w:rsidP="007136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8B2E1B"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6F441FB" w14:textId="04822A4D" w:rsidR="007136A7" w:rsidRPr="00855977" w:rsidRDefault="007136A7" w:rsidP="002852A5"/>
          <w:p w14:paraId="03940424" w14:textId="4C04F0CA" w:rsidR="007136A7" w:rsidRPr="00116F5B" w:rsidRDefault="008B2E1B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20B2CBED" wp14:editId="2E604B85">
                      <wp:simplePos x="0" y="0"/>
                      <wp:positionH relativeFrom="column">
                        <wp:posOffset>1840865</wp:posOffset>
                      </wp:positionH>
                      <wp:positionV relativeFrom="paragraph">
                        <wp:posOffset>137160</wp:posOffset>
                      </wp:positionV>
                      <wp:extent cx="1623060" cy="510540"/>
                      <wp:effectExtent l="38100" t="0" r="15240" b="80010"/>
                      <wp:wrapNone/>
                      <wp:docPr id="226" name="Straight Arrow Connector 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3060" cy="5105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86AB3" id="Straight Arrow Connector 226" o:spid="_x0000_s1026" type="#_x0000_t32" style="position:absolute;margin-left:144.95pt;margin-top:10.8pt;width:127.8pt;height:40.2pt;flip:x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C46CC5">
              <w:rPr>
                <w:noProof/>
              </w:rPr>
              <w:drawing>
                <wp:anchor distT="0" distB="0" distL="114300" distR="114300" simplePos="0" relativeHeight="252227584" behindDoc="1" locked="0" layoutInCell="1" allowOverlap="1" wp14:anchorId="73EE062D" wp14:editId="000DD1F9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73660</wp:posOffset>
                  </wp:positionV>
                  <wp:extent cx="2745907" cy="2034540"/>
                  <wp:effectExtent l="0" t="0" r="0" b="3810"/>
                  <wp:wrapNone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45907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06F9744" w14:textId="299AF4BB" w:rsidR="007136A7" w:rsidRPr="00855977" w:rsidRDefault="007136A7" w:rsidP="002852A5"/>
          <w:p w14:paraId="340B02C4" w14:textId="0EA235EE" w:rsidR="007136A7" w:rsidRPr="00855977" w:rsidRDefault="00240C7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1DF0BF6B" wp14:editId="00C4F1D5">
                      <wp:simplePos x="0" y="0"/>
                      <wp:positionH relativeFrom="column">
                        <wp:posOffset>3514090</wp:posOffset>
                      </wp:positionH>
                      <wp:positionV relativeFrom="paragraph">
                        <wp:posOffset>197485</wp:posOffset>
                      </wp:positionV>
                      <wp:extent cx="1645920" cy="1609725"/>
                      <wp:effectExtent l="0" t="0" r="11430" b="28575"/>
                      <wp:wrapNone/>
                      <wp:docPr id="237" name="Text Box 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E3D079" w14:textId="77777777" w:rsidR="008B2E1B" w:rsidRDefault="008B2E1B" w:rsidP="008B2E1B">
                                  <w:r>
                                    <w:t xml:space="preserve">Item: 25MM WEBBING D/S  </w:t>
                                  </w:r>
                                </w:p>
                                <w:p w14:paraId="1BC1764B" w14:textId="77777777" w:rsidR="008B2E1B" w:rsidRDefault="008B2E1B" w:rsidP="008B2E1B">
                                  <w:r>
                                    <w:t xml:space="preserve">Style Color: MCAM </w:t>
                                  </w:r>
                                </w:p>
                                <w:p w14:paraId="67E3E7E6" w14:textId="77777777" w:rsidR="008B2E1B" w:rsidRDefault="008B2E1B" w:rsidP="008B2E1B">
                                  <w:r>
                                    <w:t>RM Color: MCAM D/S</w:t>
                                  </w:r>
                                </w:p>
                                <w:p w14:paraId="2D444C6E" w14:textId="77777777" w:rsidR="008B2E1B" w:rsidRDefault="008B2E1B" w:rsidP="008B2E1B">
                                  <w:r>
                                    <w:t>Style Color: TFP</w:t>
                                  </w:r>
                                </w:p>
                                <w:p w14:paraId="3034E4B0" w14:textId="77777777" w:rsidR="008B2E1B" w:rsidRDefault="008B2E1B" w:rsidP="008B2E1B">
                                  <w:r>
                                    <w:t>RM Color: TFP D/S</w:t>
                                  </w:r>
                                </w:p>
                                <w:p w14:paraId="78360DC6" w14:textId="77777777" w:rsidR="008B2E1B" w:rsidRDefault="008B2E1B" w:rsidP="008B2E1B">
                                  <w:r>
                                    <w:t xml:space="preserve">Style Color: RG </w:t>
                                  </w:r>
                                </w:p>
                                <w:p w14:paraId="4CBB5CF7" w14:textId="77777777" w:rsidR="008B2E1B" w:rsidRDefault="008B2E1B" w:rsidP="008B2E1B">
                                  <w:r>
                                    <w:t xml:space="preserve">RM Color: RG </w:t>
                                  </w:r>
                                </w:p>
                                <w:p w14:paraId="4AEA4945" w14:textId="77777777" w:rsidR="008B2E1B" w:rsidRDefault="008B2E1B" w:rsidP="008B2E1B">
                                  <w:r>
                                    <w:t xml:space="preserve"> </w:t>
                                  </w:r>
                                </w:p>
                                <w:p w14:paraId="1909B83B" w14:textId="77777777" w:rsidR="008B2E1B" w:rsidRDefault="008B2E1B" w:rsidP="008B2E1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F0BF6B" id="Text Box 237" o:spid="_x0000_s1051" type="#_x0000_t202" style="position:absolute;margin-left:276.7pt;margin-top:15.55pt;width:129.6pt;height:126.75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" fillcolor="white [3201]" strokeweight=".5pt">
                      <v:textbox>
                        <w:txbxContent>
                          <w:p w14:paraId="01E3D079" w14:textId="77777777" w:rsidR="008B2E1B" w:rsidRDefault="008B2E1B" w:rsidP="008B2E1B">
                            <w:r>
                              <w:t xml:space="preserve">Item: 25MM WEBBING D/S  </w:t>
                            </w:r>
                          </w:p>
                          <w:p w14:paraId="1BC1764B" w14:textId="77777777" w:rsidR="008B2E1B" w:rsidRDefault="008B2E1B" w:rsidP="008B2E1B">
                            <w:r>
                              <w:t xml:space="preserve">Style Color: MCAM </w:t>
                            </w:r>
                          </w:p>
                          <w:p w14:paraId="67E3E7E6" w14:textId="77777777" w:rsidR="008B2E1B" w:rsidRDefault="008B2E1B" w:rsidP="008B2E1B">
                            <w:r>
                              <w:t>RM Color: MCAM D/S</w:t>
                            </w:r>
                          </w:p>
                          <w:p w14:paraId="2D444C6E" w14:textId="77777777" w:rsidR="008B2E1B" w:rsidRDefault="008B2E1B" w:rsidP="008B2E1B">
                            <w:r>
                              <w:t>Style Color: TFP</w:t>
                            </w:r>
                          </w:p>
                          <w:p w14:paraId="3034E4B0" w14:textId="77777777" w:rsidR="008B2E1B" w:rsidRDefault="008B2E1B" w:rsidP="008B2E1B">
                            <w:r>
                              <w:t>RM Color: TFP D/S</w:t>
                            </w:r>
                          </w:p>
                          <w:p w14:paraId="78360DC6" w14:textId="77777777" w:rsidR="008B2E1B" w:rsidRDefault="008B2E1B" w:rsidP="008B2E1B">
                            <w:r>
                              <w:t xml:space="preserve">Style Color: RG </w:t>
                            </w:r>
                          </w:p>
                          <w:p w14:paraId="4CBB5CF7" w14:textId="77777777" w:rsidR="008B2E1B" w:rsidRDefault="008B2E1B" w:rsidP="008B2E1B">
                            <w:r>
                              <w:t xml:space="preserve">RM Color: RG </w:t>
                            </w:r>
                          </w:p>
                          <w:p w14:paraId="4AEA4945" w14:textId="77777777" w:rsidR="008B2E1B" w:rsidRDefault="008B2E1B" w:rsidP="008B2E1B">
                            <w:r>
                              <w:t xml:space="preserve"> </w:t>
                            </w:r>
                          </w:p>
                          <w:p w14:paraId="1909B83B" w14:textId="77777777" w:rsidR="008B2E1B" w:rsidRDefault="008B2E1B" w:rsidP="008B2E1B"/>
                        </w:txbxContent>
                      </v:textbox>
                    </v:shape>
                  </w:pict>
                </mc:Fallback>
              </mc:AlternateContent>
            </w:r>
          </w:p>
          <w:p w14:paraId="2575E4BC" w14:textId="78A79382" w:rsidR="007136A7" w:rsidRDefault="007136A7" w:rsidP="002852A5"/>
          <w:p w14:paraId="36D4B75F" w14:textId="5A9E86B2" w:rsidR="007136A7" w:rsidRPr="00855977" w:rsidRDefault="007136A7" w:rsidP="002852A5"/>
          <w:p w14:paraId="198B7E66" w14:textId="63F28E08" w:rsidR="007136A7" w:rsidRPr="00855977" w:rsidRDefault="008B2E1B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 wp14:anchorId="00E2ACC6" wp14:editId="07DC503F">
                      <wp:simplePos x="0" y="0"/>
                      <wp:positionH relativeFrom="column">
                        <wp:posOffset>1772285</wp:posOffset>
                      </wp:positionH>
                      <wp:positionV relativeFrom="paragraph">
                        <wp:posOffset>71755</wp:posOffset>
                      </wp:positionV>
                      <wp:extent cx="1760220" cy="152400"/>
                      <wp:effectExtent l="0" t="57150" r="11430" b="19050"/>
                      <wp:wrapNone/>
                      <wp:docPr id="225" name="Straight Arrow Connector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60220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3F37F5" id="Straight Arrow Connector 225" o:spid="_x0000_s1026" type="#_x0000_t32" style="position:absolute;margin-left:139.55pt;margin-top:5.65pt;width:138.6pt;height:12pt;flip:x y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77CBC17" w14:textId="6D8DA1A6" w:rsidR="007136A7" w:rsidRDefault="007136A7" w:rsidP="002852A5"/>
          <w:p w14:paraId="27487834" w14:textId="77777777" w:rsidR="007136A7" w:rsidRDefault="007136A7" w:rsidP="002852A5">
            <w:pPr>
              <w:ind w:firstLine="720"/>
            </w:pPr>
          </w:p>
          <w:p w14:paraId="22381F0F" w14:textId="7EE6FA39" w:rsidR="007136A7" w:rsidRPr="00116F5B" w:rsidRDefault="007136A7" w:rsidP="002852A5"/>
        </w:tc>
      </w:tr>
    </w:tbl>
    <w:p w14:paraId="2AF23D46" w14:textId="66329C96" w:rsidR="007136A7" w:rsidRDefault="007136A7" w:rsidP="00155384">
      <w:pPr>
        <w:rPr>
          <w:color w:val="auto"/>
        </w:rPr>
      </w:pPr>
    </w:p>
    <w:p w14:paraId="3EAE06ED" w14:textId="5E9DAF76" w:rsidR="00240C7C" w:rsidRDefault="00240C7C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40C7C" w:rsidRPr="00DE4BCC" w14:paraId="5A7AA3B1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DC43038" w14:textId="77777777" w:rsidR="00240C7C" w:rsidRPr="00DE4BCC" w:rsidRDefault="00240C7C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240C7C" w:rsidRPr="00DE4BCC" w14:paraId="4B55F164" w14:textId="77777777" w:rsidTr="00AC5A89">
        <w:trPr>
          <w:trHeight w:val="12653"/>
        </w:trPr>
        <w:tc>
          <w:tcPr>
            <w:tcW w:w="5000" w:type="pct"/>
          </w:tcPr>
          <w:p w14:paraId="2DE6A4DA" w14:textId="1E3860C1" w:rsidR="00240C7C" w:rsidRPr="00672033" w:rsidRDefault="00240C7C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240C7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48064" behindDoc="1" locked="0" layoutInCell="1" allowOverlap="1" wp14:anchorId="73E49FBB" wp14:editId="3F542446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200660</wp:posOffset>
                  </wp:positionV>
                  <wp:extent cx="2982472" cy="2392680"/>
                  <wp:effectExtent l="0" t="0" r="8890" b="7620"/>
                  <wp:wrapNone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472" cy="239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3B1A7586" wp14:editId="011B7A9D">
                      <wp:simplePos x="0" y="0"/>
                      <wp:positionH relativeFrom="column">
                        <wp:posOffset>3151505</wp:posOffset>
                      </wp:positionH>
                      <wp:positionV relativeFrom="paragraph">
                        <wp:posOffset>208280</wp:posOffset>
                      </wp:positionV>
                      <wp:extent cx="2545080" cy="1219200"/>
                      <wp:effectExtent l="0" t="0" r="26670" b="19050"/>
                      <wp:wrapNone/>
                      <wp:docPr id="238" name="Text Box 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5080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3C4005" w14:textId="77777777" w:rsidR="00240C7C" w:rsidRPr="00CE2D1B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#10 ZIPPER CHAIN &amp; SLIDER WITH 3MM NEW PARA CORD &amp; BEAD / HEAT TUBE - BLACK</w:t>
                                  </w:r>
                                </w:p>
                                <w:p w14:paraId="2B70B564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1DEB924D" w14:textId="77777777" w:rsidR="00240C7C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15846B2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29D19BE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FF16A43" w14:textId="77777777" w:rsidR="00240C7C" w:rsidRDefault="00240C7C" w:rsidP="00240C7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1A7586" id="Text Box 238" o:spid="_x0000_s1052" type="#_x0000_t202" style="position:absolute;margin-left:248.15pt;margin-top:16.4pt;width:200.4pt;height:96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" fillcolor="white [3201]" strokeweight=".5pt">
                      <v:textbox>
                        <w:txbxContent>
                          <w:p w14:paraId="1D3C4005" w14:textId="77777777" w:rsidR="00240C7C" w:rsidRPr="00CE2D1B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#10 ZIPPER CHAIN &amp; SLIDER WITH 3MM NEW PARA CORD &amp; BEAD / HEAT TUBE - BLACK</w:t>
                            </w:r>
                          </w:p>
                          <w:p w14:paraId="2B70B564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1DEB924D" w14:textId="77777777" w:rsidR="00240C7C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15846B2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29D19BE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FF16A43" w14:textId="77777777" w:rsidR="00240C7C" w:rsidRDefault="00240C7C" w:rsidP="00240C7C"/>
                        </w:txbxContent>
                      </v:textbox>
                    </v:shape>
                  </w:pict>
                </mc:Fallback>
              </mc:AlternateContent>
            </w:r>
          </w:p>
          <w:p w14:paraId="044F1A16" w14:textId="7F11E1CC" w:rsidR="00240C7C" w:rsidRPr="00EB31A9" w:rsidRDefault="00240C7C" w:rsidP="002852A5">
            <w:pPr>
              <w:pStyle w:val="NormalWeb"/>
              <w:tabs>
                <w:tab w:val="left" w:pos="4992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 wp14:anchorId="078CE085" wp14:editId="060849A9">
                      <wp:simplePos x="0" y="0"/>
                      <wp:positionH relativeFrom="column">
                        <wp:posOffset>1635125</wp:posOffset>
                      </wp:positionH>
                      <wp:positionV relativeFrom="paragraph">
                        <wp:posOffset>220980</wp:posOffset>
                      </wp:positionV>
                      <wp:extent cx="1493520" cy="1463040"/>
                      <wp:effectExtent l="38100" t="0" r="30480" b="60960"/>
                      <wp:wrapNone/>
                      <wp:docPr id="255" name="Straight Arrow Connector 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93520" cy="14630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26563D" id="Straight Arrow Connector 255" o:spid="_x0000_s1026" type="#_x0000_t32" style="position:absolute;margin-left:128.75pt;margin-top:17.4pt;width:117.6pt;height:115.2pt;flip:x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59B68E97" wp14:editId="63907F56">
                      <wp:simplePos x="0" y="0"/>
                      <wp:positionH relativeFrom="column">
                        <wp:posOffset>1894205</wp:posOffset>
                      </wp:positionH>
                      <wp:positionV relativeFrom="paragraph">
                        <wp:posOffset>243840</wp:posOffset>
                      </wp:positionV>
                      <wp:extent cx="1264920" cy="1661160"/>
                      <wp:effectExtent l="38100" t="0" r="30480" b="53340"/>
                      <wp:wrapNone/>
                      <wp:docPr id="256" name="Straight Arrow Connector 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64920" cy="1661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5D2F3B" id="Straight Arrow Connector 256" o:spid="_x0000_s1026" type="#_x0000_t32" style="position:absolute;margin-left:149.15pt;margin-top:19.2pt;width:99.6pt;height:130.8pt;flip:x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 wp14:anchorId="5993BAB5" wp14:editId="5D395ED1">
                      <wp:simplePos x="0" y="0"/>
                      <wp:positionH relativeFrom="column">
                        <wp:posOffset>1825625</wp:posOffset>
                      </wp:positionH>
                      <wp:positionV relativeFrom="paragraph">
                        <wp:posOffset>190500</wp:posOffset>
                      </wp:positionV>
                      <wp:extent cx="1348740" cy="1539240"/>
                      <wp:effectExtent l="38100" t="0" r="22860" b="60960"/>
                      <wp:wrapNone/>
                      <wp:docPr id="239" name="Straight Arrow Connector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8740" cy="1539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CC44C5" id="Straight Arrow Connector 239" o:spid="_x0000_s1026" type="#_x0000_t32" style="position:absolute;margin-left:143.75pt;margin-top:15pt;width:106.2pt;height:121.2pt;flip:x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9A87E21" w14:textId="7594B41C" w:rsidR="00240C7C" w:rsidRPr="00855977" w:rsidRDefault="00240C7C" w:rsidP="002852A5">
            <w:pPr>
              <w:tabs>
                <w:tab w:val="left" w:pos="6075"/>
              </w:tabs>
            </w:pPr>
            <w:r>
              <w:tab/>
            </w:r>
          </w:p>
          <w:p w14:paraId="7FFBA468" w14:textId="5CA0FC44" w:rsidR="00240C7C" w:rsidRPr="00855977" w:rsidRDefault="00240C7C" w:rsidP="002852A5"/>
          <w:p w14:paraId="73DF239D" w14:textId="256EB2DB" w:rsidR="00240C7C" w:rsidRPr="00855977" w:rsidRDefault="00240C7C" w:rsidP="002852A5"/>
          <w:p w14:paraId="5266255C" w14:textId="48571229" w:rsidR="00240C7C" w:rsidRPr="00855977" w:rsidRDefault="00240C7C" w:rsidP="002852A5"/>
          <w:p w14:paraId="33B426D8" w14:textId="1F2C24BE" w:rsidR="00240C7C" w:rsidRPr="00855977" w:rsidRDefault="00240C7C" w:rsidP="002852A5"/>
          <w:p w14:paraId="2142FFF1" w14:textId="6517D109" w:rsidR="00240C7C" w:rsidRPr="00855977" w:rsidRDefault="00240C7C" w:rsidP="002852A5"/>
          <w:p w14:paraId="2261815E" w14:textId="4F608B21" w:rsidR="00240C7C" w:rsidRPr="00855977" w:rsidRDefault="00AC5A8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 wp14:anchorId="0C90AD94" wp14:editId="02565BF0">
                      <wp:simplePos x="0" y="0"/>
                      <wp:positionH relativeFrom="column">
                        <wp:posOffset>3700145</wp:posOffset>
                      </wp:positionH>
                      <wp:positionV relativeFrom="paragraph">
                        <wp:posOffset>24130</wp:posOffset>
                      </wp:positionV>
                      <wp:extent cx="1402080" cy="1097280"/>
                      <wp:effectExtent l="0" t="0" r="26670" b="26670"/>
                      <wp:wrapNone/>
                      <wp:docPr id="243" name="Text Box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0972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BBD7EE5" w14:textId="659CFE0B" w:rsidR="00240C7C" w:rsidRPr="00CE2D1B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AC5A89">
                                    <w:rPr>
                                      <w:sz w:val="16"/>
                                      <w:szCs w:val="16"/>
                                    </w:rPr>
                                    <w:t xml:space="preserve">20MM NYLON TAPE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0FB9F169" w14:textId="15F49730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  <w:r w:rsidR="00AC5A89">
                                    <w:rPr>
                                      <w:sz w:val="16"/>
                                      <w:szCs w:val="16"/>
                                    </w:rPr>
                                    <w:t xml:space="preserve"> / TFP</w:t>
                                  </w:r>
                                </w:p>
                                <w:p w14:paraId="6B6EF0EE" w14:textId="1D012B0F" w:rsidR="00240C7C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AC5A89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4D4642D1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B7E1BBB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FFA8A35" w14:textId="77777777" w:rsidR="00240C7C" w:rsidRDefault="00240C7C" w:rsidP="00240C7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90AD94" id="Text Box 243" o:spid="_x0000_s1053" type="#_x0000_t202" style="position:absolute;margin-left:291.35pt;margin-top:1.9pt;width:110.4pt;height:86.4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" fillcolor="white [3201]" strokeweight=".5pt">
                      <v:textbox>
                        <w:txbxContent>
                          <w:p w14:paraId="5BBD7EE5" w14:textId="659CFE0B" w:rsidR="00240C7C" w:rsidRPr="00CE2D1B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AC5A89">
                              <w:rPr>
                                <w:sz w:val="16"/>
                                <w:szCs w:val="16"/>
                              </w:rPr>
                              <w:t xml:space="preserve">20MM NYLON TAPE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0FB9F169" w14:textId="15F49730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  <w:r w:rsidR="00AC5A89">
                              <w:rPr>
                                <w:sz w:val="16"/>
                                <w:szCs w:val="16"/>
                              </w:rPr>
                              <w:t xml:space="preserve"> / TFP</w:t>
                            </w:r>
                          </w:p>
                          <w:p w14:paraId="6B6EF0EE" w14:textId="1D012B0F" w:rsidR="00240C7C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AC5A89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4D4642D1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B7E1BBB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FFA8A35" w14:textId="77777777" w:rsidR="00240C7C" w:rsidRDefault="00240C7C" w:rsidP="00240C7C"/>
                        </w:txbxContent>
                      </v:textbox>
                    </v:shape>
                  </w:pict>
                </mc:Fallback>
              </mc:AlternateContent>
            </w:r>
          </w:p>
          <w:p w14:paraId="11ACAB33" w14:textId="77777777" w:rsidR="00240C7C" w:rsidRPr="00855977" w:rsidRDefault="00240C7C" w:rsidP="002852A5"/>
          <w:p w14:paraId="283071E9" w14:textId="59D737D9" w:rsidR="00240C7C" w:rsidRPr="00855977" w:rsidRDefault="00240C7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472E918F" wp14:editId="3FFCC886">
                      <wp:simplePos x="0" y="0"/>
                      <wp:positionH relativeFrom="column">
                        <wp:posOffset>2031365</wp:posOffset>
                      </wp:positionH>
                      <wp:positionV relativeFrom="paragraph">
                        <wp:posOffset>149860</wp:posOffset>
                      </wp:positionV>
                      <wp:extent cx="1706880" cy="1188720"/>
                      <wp:effectExtent l="38100" t="0" r="26670" b="49530"/>
                      <wp:wrapNone/>
                      <wp:docPr id="245" name="Straight Arrow Connector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06880" cy="11887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1378D9" id="Straight Arrow Connector 245" o:spid="_x0000_s1026" type="#_x0000_t32" style="position:absolute;margin-left:159.95pt;margin-top:11.8pt;width:134.4pt;height:93.6pt;flip:x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58EBBD4" w14:textId="20FA4667" w:rsidR="00240C7C" w:rsidRDefault="00240C7C" w:rsidP="002852A5"/>
          <w:p w14:paraId="7FC56930" w14:textId="4B5582A5" w:rsidR="00240C7C" w:rsidRPr="00240C7C" w:rsidRDefault="00240C7C" w:rsidP="00240C7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240C7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53184" behindDoc="1" locked="0" layoutInCell="1" allowOverlap="1" wp14:anchorId="38E9E365" wp14:editId="330D0FFA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115570</wp:posOffset>
                  </wp:positionV>
                  <wp:extent cx="3026281" cy="2270760"/>
                  <wp:effectExtent l="0" t="0" r="3175" b="0"/>
                  <wp:wrapNone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26281" cy="227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FC89918" w14:textId="6C103A2E" w:rsidR="00240C7C" w:rsidRPr="00855977" w:rsidRDefault="00240C7C" w:rsidP="002852A5"/>
          <w:p w14:paraId="3DA608D5" w14:textId="56016DAE" w:rsidR="00240C7C" w:rsidRDefault="00240C7C" w:rsidP="002852A5"/>
          <w:p w14:paraId="25ADA86D" w14:textId="634B465D" w:rsidR="00240C7C" w:rsidRDefault="00240C7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4992" behindDoc="1" locked="0" layoutInCell="1" allowOverlap="1" wp14:anchorId="2D5B8DF7" wp14:editId="3B548B3E">
                      <wp:simplePos x="0" y="0"/>
                      <wp:positionH relativeFrom="column">
                        <wp:posOffset>3578225</wp:posOffset>
                      </wp:positionH>
                      <wp:positionV relativeFrom="paragraph">
                        <wp:posOffset>144780</wp:posOffset>
                      </wp:positionV>
                      <wp:extent cx="1402080" cy="1066800"/>
                      <wp:effectExtent l="0" t="0" r="26670" b="19050"/>
                      <wp:wrapSquare wrapText="bothSides"/>
                      <wp:docPr id="244" name="Text Box 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2080" cy="1066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3019B1" w14:textId="77777777" w:rsidR="00240C7C" w:rsidRPr="00CE2D1B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4A567284" w14:textId="7204BAD2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MCAM </w:t>
                                  </w:r>
                                  <w:r w:rsidR="00AC5A89">
                                    <w:rPr>
                                      <w:sz w:val="16"/>
                                      <w:szCs w:val="16"/>
                                    </w:rPr>
                                    <w:t>/ TFP</w:t>
                                  </w:r>
                                </w:p>
                                <w:p w14:paraId="1E9EAE5C" w14:textId="4BA28477" w:rsidR="00240C7C" w:rsidRDefault="00240C7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AC5A89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4893BAEA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6768563" w14:textId="77777777" w:rsidR="00240C7C" w:rsidRPr="0033163F" w:rsidRDefault="00240C7C" w:rsidP="00240C7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6BE813C2" w14:textId="77777777" w:rsidR="00240C7C" w:rsidRDefault="00240C7C" w:rsidP="00240C7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5B8DF7" id="Text Box 244" o:spid="_x0000_s1054" type="#_x0000_t202" style="position:absolute;margin-left:281.75pt;margin-top:11.4pt;width:110.4pt;height:84pt;z-index:-25107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" fillcolor="white [3201]" strokeweight=".5pt">
                      <v:textbox>
                        <w:txbxContent>
                          <w:p w14:paraId="423019B1" w14:textId="77777777" w:rsidR="00240C7C" w:rsidRPr="00CE2D1B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4A567284" w14:textId="7204BAD2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MCAM </w:t>
                            </w:r>
                            <w:r w:rsidR="00AC5A89">
                              <w:rPr>
                                <w:sz w:val="16"/>
                                <w:szCs w:val="16"/>
                              </w:rPr>
                              <w:t>/ TFP</w:t>
                            </w:r>
                          </w:p>
                          <w:p w14:paraId="1E9EAE5C" w14:textId="4BA28477" w:rsidR="00240C7C" w:rsidRDefault="00240C7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AC5A89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4893BAEA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6768563" w14:textId="77777777" w:rsidR="00240C7C" w:rsidRPr="0033163F" w:rsidRDefault="00240C7C" w:rsidP="00240C7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6BE813C2" w14:textId="77777777" w:rsidR="00240C7C" w:rsidRDefault="00240C7C" w:rsidP="00240C7C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1223174C" w14:textId="77777777" w:rsidR="00240C7C" w:rsidRPr="00855977" w:rsidRDefault="00240C7C" w:rsidP="002852A5"/>
          <w:p w14:paraId="67416CD7" w14:textId="5B11C7FA" w:rsidR="00240C7C" w:rsidRPr="00855977" w:rsidRDefault="00240C7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 wp14:anchorId="025828F4" wp14:editId="7C662D20">
                      <wp:simplePos x="0" y="0"/>
                      <wp:positionH relativeFrom="column">
                        <wp:posOffset>1619885</wp:posOffset>
                      </wp:positionH>
                      <wp:positionV relativeFrom="paragraph">
                        <wp:posOffset>110490</wp:posOffset>
                      </wp:positionV>
                      <wp:extent cx="1973580" cy="182880"/>
                      <wp:effectExtent l="38100" t="0" r="26670" b="83820"/>
                      <wp:wrapNone/>
                      <wp:docPr id="246" name="Straight Arrow Connector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73580" cy="182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65B9DF" id="Straight Arrow Connector 246" o:spid="_x0000_s1026" type="#_x0000_t32" style="position:absolute;margin-left:127.55pt;margin-top:8.7pt;width:155.4pt;height:14.4pt;flip:x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3F950B7" w14:textId="4DFBF60D" w:rsidR="00240C7C" w:rsidRPr="007136A7" w:rsidRDefault="00240C7C" w:rsidP="00240C7C">
            <w:pPr>
              <w:tabs>
                <w:tab w:val="left" w:pos="7236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1E9A69CE" w14:textId="77777777" w:rsidR="00240C7C" w:rsidRPr="00855977" w:rsidRDefault="00240C7C" w:rsidP="002852A5"/>
          <w:p w14:paraId="24D9B7D7" w14:textId="77777777" w:rsidR="00240C7C" w:rsidRPr="00855977" w:rsidRDefault="00240C7C" w:rsidP="002852A5"/>
          <w:p w14:paraId="4F6E68D4" w14:textId="77777777" w:rsidR="00240C7C" w:rsidRPr="00855977" w:rsidRDefault="00240C7C" w:rsidP="002852A5"/>
          <w:p w14:paraId="59B86FEB" w14:textId="26DCAA33" w:rsidR="00240C7C" w:rsidRPr="00855977" w:rsidRDefault="00240C7C" w:rsidP="002852A5"/>
          <w:p w14:paraId="13AA8196" w14:textId="76B4F80E" w:rsidR="00240C7C" w:rsidRPr="00855977" w:rsidRDefault="00AC5A89" w:rsidP="002852A5">
            <w:r w:rsidRPr="00C46CC5">
              <w:rPr>
                <w:noProof/>
              </w:rPr>
              <w:drawing>
                <wp:anchor distT="0" distB="0" distL="114300" distR="114300" simplePos="0" relativeHeight="252255232" behindDoc="1" locked="0" layoutInCell="1" allowOverlap="1" wp14:anchorId="179D278D" wp14:editId="234A9C58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149225</wp:posOffset>
                  </wp:positionV>
                  <wp:extent cx="2745907" cy="2034540"/>
                  <wp:effectExtent l="0" t="0" r="0" b="3810"/>
                  <wp:wrapNone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45907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3A0A99" w14:textId="7546E94D" w:rsidR="00240C7C" w:rsidRPr="00116F5B" w:rsidRDefault="00AC5A89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 wp14:anchorId="796CCB89" wp14:editId="284604BF">
                      <wp:simplePos x="0" y="0"/>
                      <wp:positionH relativeFrom="column">
                        <wp:posOffset>3521710</wp:posOffset>
                      </wp:positionH>
                      <wp:positionV relativeFrom="paragraph">
                        <wp:posOffset>369570</wp:posOffset>
                      </wp:positionV>
                      <wp:extent cx="1645920" cy="1609725"/>
                      <wp:effectExtent l="0" t="0" r="11430" b="28575"/>
                      <wp:wrapNone/>
                      <wp:docPr id="249" name="Text Box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D80E97" w14:textId="6DF68509" w:rsidR="00240C7C" w:rsidRDefault="00240C7C" w:rsidP="00240C7C">
                                  <w:r>
                                    <w:t xml:space="preserve">Item: 25MM WEBBING </w:t>
                                  </w:r>
                                  <w:r w:rsidR="00AC5A89">
                                    <w:t>S</w:t>
                                  </w:r>
                                  <w:r>
                                    <w:t xml:space="preserve">/S  </w:t>
                                  </w:r>
                                </w:p>
                                <w:p w14:paraId="2EB4992A" w14:textId="77777777" w:rsidR="00240C7C" w:rsidRDefault="00240C7C" w:rsidP="00240C7C">
                                  <w:r>
                                    <w:t xml:space="preserve">Style Color: MCAM </w:t>
                                  </w:r>
                                </w:p>
                                <w:p w14:paraId="61649FB8" w14:textId="20CF46C7" w:rsidR="00240C7C" w:rsidRDefault="00240C7C" w:rsidP="00240C7C">
                                  <w:r>
                                    <w:t xml:space="preserve">RM Color: MCAM </w:t>
                                  </w:r>
                                  <w:r w:rsidR="00AC5A89">
                                    <w:t>S</w:t>
                                  </w:r>
                                  <w:r>
                                    <w:t>/S</w:t>
                                  </w:r>
                                </w:p>
                                <w:p w14:paraId="6C505046" w14:textId="77777777" w:rsidR="00240C7C" w:rsidRDefault="00240C7C" w:rsidP="00240C7C">
                                  <w:r>
                                    <w:t>Style Color: TFP</w:t>
                                  </w:r>
                                </w:p>
                                <w:p w14:paraId="602485FD" w14:textId="4EC92717" w:rsidR="00240C7C" w:rsidRDefault="00240C7C" w:rsidP="00240C7C">
                                  <w:r>
                                    <w:t xml:space="preserve">RM Color: TFP </w:t>
                                  </w:r>
                                  <w:r w:rsidR="00AC5A89">
                                    <w:t>S</w:t>
                                  </w:r>
                                  <w:r>
                                    <w:t>/S</w:t>
                                  </w:r>
                                </w:p>
                                <w:p w14:paraId="74351EC9" w14:textId="77777777" w:rsidR="00240C7C" w:rsidRDefault="00240C7C" w:rsidP="00240C7C">
                                  <w:r>
                                    <w:t xml:space="preserve">Style Color: RG </w:t>
                                  </w:r>
                                </w:p>
                                <w:p w14:paraId="34EB0A18" w14:textId="77777777" w:rsidR="00240C7C" w:rsidRDefault="00240C7C" w:rsidP="00240C7C">
                                  <w:r>
                                    <w:t xml:space="preserve">RM Color: RG </w:t>
                                  </w:r>
                                </w:p>
                                <w:p w14:paraId="37EF04F9" w14:textId="77777777" w:rsidR="00240C7C" w:rsidRDefault="00240C7C" w:rsidP="00240C7C">
                                  <w:r>
                                    <w:t xml:space="preserve"> </w:t>
                                  </w:r>
                                </w:p>
                                <w:p w14:paraId="679E9E85" w14:textId="77777777" w:rsidR="00240C7C" w:rsidRDefault="00240C7C" w:rsidP="00240C7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6CCB89" id="Text Box 249" o:spid="_x0000_s1055" type="#_x0000_t202" style="position:absolute;margin-left:277.3pt;margin-top:29.1pt;width:129.6pt;height:126.75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" fillcolor="white [3201]" strokeweight=".5pt">
                      <v:textbox>
                        <w:txbxContent>
                          <w:p w14:paraId="4FD80E97" w14:textId="6DF68509" w:rsidR="00240C7C" w:rsidRDefault="00240C7C" w:rsidP="00240C7C">
                            <w:r>
                              <w:t xml:space="preserve">Item: 25MM WEBBING </w:t>
                            </w:r>
                            <w:r w:rsidR="00AC5A89">
                              <w:t>S</w:t>
                            </w:r>
                            <w:r>
                              <w:t xml:space="preserve">/S  </w:t>
                            </w:r>
                          </w:p>
                          <w:p w14:paraId="2EB4992A" w14:textId="77777777" w:rsidR="00240C7C" w:rsidRDefault="00240C7C" w:rsidP="00240C7C">
                            <w:r>
                              <w:t xml:space="preserve">Style Color: MCAM </w:t>
                            </w:r>
                          </w:p>
                          <w:p w14:paraId="61649FB8" w14:textId="20CF46C7" w:rsidR="00240C7C" w:rsidRDefault="00240C7C" w:rsidP="00240C7C">
                            <w:r>
                              <w:t xml:space="preserve">RM Color: MCAM </w:t>
                            </w:r>
                            <w:r w:rsidR="00AC5A89">
                              <w:t>S</w:t>
                            </w:r>
                            <w:r>
                              <w:t>/S</w:t>
                            </w:r>
                          </w:p>
                          <w:p w14:paraId="6C505046" w14:textId="77777777" w:rsidR="00240C7C" w:rsidRDefault="00240C7C" w:rsidP="00240C7C">
                            <w:r>
                              <w:t>Style Color: TFP</w:t>
                            </w:r>
                          </w:p>
                          <w:p w14:paraId="602485FD" w14:textId="4EC92717" w:rsidR="00240C7C" w:rsidRDefault="00240C7C" w:rsidP="00240C7C">
                            <w:r>
                              <w:t xml:space="preserve">RM Color: TFP </w:t>
                            </w:r>
                            <w:r w:rsidR="00AC5A89">
                              <w:t>S</w:t>
                            </w:r>
                            <w:r>
                              <w:t>/S</w:t>
                            </w:r>
                          </w:p>
                          <w:p w14:paraId="74351EC9" w14:textId="77777777" w:rsidR="00240C7C" w:rsidRDefault="00240C7C" w:rsidP="00240C7C">
                            <w:r>
                              <w:t xml:space="preserve">Style Color: RG </w:t>
                            </w:r>
                          </w:p>
                          <w:p w14:paraId="34EB0A18" w14:textId="77777777" w:rsidR="00240C7C" w:rsidRDefault="00240C7C" w:rsidP="00240C7C">
                            <w:r>
                              <w:t xml:space="preserve">RM Color: RG </w:t>
                            </w:r>
                          </w:p>
                          <w:p w14:paraId="37EF04F9" w14:textId="77777777" w:rsidR="00240C7C" w:rsidRDefault="00240C7C" w:rsidP="00240C7C">
                            <w:r>
                              <w:t xml:space="preserve"> </w:t>
                            </w:r>
                          </w:p>
                          <w:p w14:paraId="679E9E85" w14:textId="77777777" w:rsidR="00240C7C" w:rsidRDefault="00240C7C" w:rsidP="00240C7C"/>
                        </w:txbxContent>
                      </v:textbox>
                    </v:shape>
                  </w:pict>
                </mc:Fallback>
              </mc:AlternateContent>
            </w:r>
          </w:p>
          <w:p w14:paraId="40B53E6A" w14:textId="284EE228" w:rsidR="00240C7C" w:rsidRPr="00855977" w:rsidRDefault="00240C7C" w:rsidP="002852A5"/>
          <w:p w14:paraId="04283025" w14:textId="4886EEF3" w:rsidR="00240C7C" w:rsidRPr="00855977" w:rsidRDefault="00AC5A8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 wp14:anchorId="422C1C76" wp14:editId="24DD8211">
                      <wp:simplePos x="0" y="0"/>
                      <wp:positionH relativeFrom="column">
                        <wp:posOffset>1802765</wp:posOffset>
                      </wp:positionH>
                      <wp:positionV relativeFrom="paragraph">
                        <wp:posOffset>170180</wp:posOffset>
                      </wp:positionV>
                      <wp:extent cx="1714500" cy="663575"/>
                      <wp:effectExtent l="38100" t="38100" r="19050" b="22225"/>
                      <wp:wrapNone/>
                      <wp:docPr id="259" name="Straight Arrow Connector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14500" cy="6635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83514" id="Straight Arrow Connector 259" o:spid="_x0000_s1026" type="#_x0000_t32" style="position:absolute;margin-left:141.95pt;margin-top:13.4pt;width:135pt;height:52.25pt;flip:x y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CBA16F" w14:textId="19AE2325" w:rsidR="00240C7C" w:rsidRDefault="00240C7C" w:rsidP="002852A5"/>
          <w:p w14:paraId="62FCD652" w14:textId="55AA86C9" w:rsidR="00240C7C" w:rsidRPr="00855977" w:rsidRDefault="00240C7C" w:rsidP="002852A5"/>
          <w:p w14:paraId="18B6EE12" w14:textId="7E9E3519" w:rsidR="00240C7C" w:rsidRPr="00855977" w:rsidRDefault="00240C7C" w:rsidP="002852A5"/>
          <w:p w14:paraId="3CD7D9B1" w14:textId="1430CF86" w:rsidR="00240C7C" w:rsidRDefault="00AC5A8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0AF72FC3" wp14:editId="242419A3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15239</wp:posOffset>
                      </wp:positionV>
                      <wp:extent cx="1752600" cy="45719"/>
                      <wp:effectExtent l="38100" t="38100" r="19050" b="88265"/>
                      <wp:wrapNone/>
                      <wp:docPr id="250" name="Straight Arrow Connector 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526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4E5E39" id="Straight Arrow Connector 250" o:spid="_x0000_s1026" type="#_x0000_t32" style="position:absolute;margin-left:140.15pt;margin-top:1.2pt;width:138pt;height:3.6pt;flip:x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C73B22" w14:textId="77777777" w:rsidR="00240C7C" w:rsidRDefault="00240C7C" w:rsidP="002852A5">
            <w:pPr>
              <w:ind w:firstLine="720"/>
            </w:pPr>
          </w:p>
          <w:p w14:paraId="59346D67" w14:textId="77777777" w:rsidR="00240C7C" w:rsidRPr="00116F5B" w:rsidRDefault="00240C7C" w:rsidP="002852A5"/>
        </w:tc>
      </w:tr>
    </w:tbl>
    <w:p w14:paraId="39B4041A" w14:textId="41975258" w:rsidR="00AC5A89" w:rsidRDefault="00AC5A89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C5A89" w:rsidRPr="00DE4BCC" w14:paraId="48E6339D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733CA56" w14:textId="43F6D3A7" w:rsidR="00AC5A89" w:rsidRPr="00DE4BCC" w:rsidRDefault="00AC5A89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AC5A89" w:rsidRPr="00DE4BCC" w14:paraId="0E36C8F8" w14:textId="77777777" w:rsidTr="00D41818">
        <w:trPr>
          <w:trHeight w:val="12473"/>
        </w:trPr>
        <w:tc>
          <w:tcPr>
            <w:tcW w:w="5000" w:type="pct"/>
          </w:tcPr>
          <w:p w14:paraId="004292CE" w14:textId="5340913E" w:rsidR="00AC5A89" w:rsidRDefault="008713E9" w:rsidP="00AC5A8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5472" behindDoc="1" locked="0" layoutInCell="1" allowOverlap="1" wp14:anchorId="69A4FC81" wp14:editId="783E7608">
                      <wp:simplePos x="0" y="0"/>
                      <wp:positionH relativeFrom="column">
                        <wp:posOffset>3319145</wp:posOffset>
                      </wp:positionH>
                      <wp:positionV relativeFrom="paragraph">
                        <wp:posOffset>177800</wp:posOffset>
                      </wp:positionV>
                      <wp:extent cx="2308860" cy="1649730"/>
                      <wp:effectExtent l="0" t="0" r="15240" b="26670"/>
                      <wp:wrapSquare wrapText="bothSides"/>
                      <wp:docPr id="280" name="Text Box 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8860" cy="16497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8B52889" w14:textId="7E30E764" w:rsidR="00AC5A89" w:rsidRPr="00CE2D1B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</w:t>
                                  </w:r>
                                  <w:r w:rsidR="008713E9">
                                    <w:rPr>
                                      <w:sz w:val="16"/>
                                      <w:szCs w:val="16"/>
                                    </w:rPr>
                                    <w:t xml:space="preserve">/ </w:t>
                                  </w:r>
                                  <w:r w:rsidR="008713E9" w:rsidRPr="008713E9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25MM WEBBING D/S</w:t>
                                  </w:r>
                                  <w:r w:rsidR="008713E9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 xml:space="preserve"> ONE</w:t>
                                  </w:r>
                                  <w:r w:rsidR="008713E9" w:rsidRPr="008713E9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 xml:space="preserve"> </w:t>
                                  </w:r>
                                  <w:r w:rsidR="008713E9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LAYER INSIDE CLEAR HOSE</w:t>
                                  </w:r>
                                </w:p>
                                <w:p w14:paraId="58E0F90B" w14:textId="0564644C" w:rsidR="00AC5A89" w:rsidRPr="0033163F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MCAM </w:t>
                                  </w:r>
                                </w:p>
                                <w:p w14:paraId="49BEFCC7" w14:textId="53FA8CDC" w:rsidR="00AC5A89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1302DC"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  <w:r w:rsidR="00542924"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133B0745" w14:textId="37343F72" w:rsidR="001302DC" w:rsidRPr="0033163F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TFP </w:t>
                                  </w:r>
                                </w:p>
                                <w:p w14:paraId="12DBBEFF" w14:textId="39CBD323" w:rsidR="001302DC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  <w:r w:rsidR="00542924"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3EF439B5" w14:textId="77777777" w:rsidR="00AC5A89" w:rsidRPr="0033163F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A569F4F" w14:textId="77777777" w:rsidR="00AC5A89" w:rsidRPr="0033163F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282A6946" w14:textId="77777777" w:rsidR="00AC5A89" w:rsidRDefault="00AC5A89" w:rsidP="00AC5A8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A4FC81" id="Text Box 280" o:spid="_x0000_s1056" type="#_x0000_t202" style="position:absolute;margin-left:261.35pt;margin-top:14pt;width:181.8pt;height:129.9pt;z-index:-25105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" fillcolor="white [3201]" strokeweight=".5pt">
                      <v:textbox>
                        <w:txbxContent>
                          <w:p w14:paraId="78B52889" w14:textId="7E30E764" w:rsidR="00AC5A89" w:rsidRPr="00CE2D1B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</w:t>
                            </w:r>
                            <w:r w:rsidR="008713E9">
                              <w:rPr>
                                <w:sz w:val="16"/>
                                <w:szCs w:val="16"/>
                              </w:rPr>
                              <w:t xml:space="preserve">/ </w:t>
                            </w:r>
                            <w:r w:rsidR="008713E9" w:rsidRPr="008713E9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25MM WEBBING D/S</w:t>
                            </w:r>
                            <w:r w:rsidR="008713E9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 xml:space="preserve"> ONE</w:t>
                            </w:r>
                            <w:r w:rsidR="008713E9" w:rsidRPr="008713E9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 xml:space="preserve"> </w:t>
                            </w:r>
                            <w:r w:rsidR="008713E9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LAYER INSIDE CLEAR HOSE</w:t>
                            </w:r>
                          </w:p>
                          <w:p w14:paraId="58E0F90B" w14:textId="0564644C" w:rsidR="00AC5A89" w:rsidRPr="0033163F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MCAM </w:t>
                            </w:r>
                          </w:p>
                          <w:p w14:paraId="49BEFCC7" w14:textId="53FA8CDC" w:rsidR="00AC5A89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1302DC"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  <w:r w:rsidR="00542924"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133B0745" w14:textId="37343F72" w:rsidR="001302DC" w:rsidRPr="0033163F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TFP </w:t>
                            </w:r>
                          </w:p>
                          <w:p w14:paraId="12DBBEFF" w14:textId="39CBD323" w:rsidR="001302DC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  <w:r w:rsidR="00542924"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3EF439B5" w14:textId="77777777" w:rsidR="00AC5A89" w:rsidRPr="0033163F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3A569F4F" w14:textId="77777777" w:rsidR="00AC5A89" w:rsidRPr="0033163F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282A6946" w14:textId="77777777" w:rsidR="00AC5A89" w:rsidRDefault="00AC5A89" w:rsidP="00AC5A89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AC5A89">
              <w:rPr>
                <w:noProof/>
              </w:rPr>
              <w:drawing>
                <wp:anchor distT="0" distB="0" distL="114300" distR="114300" simplePos="0" relativeHeight="252273664" behindDoc="1" locked="0" layoutInCell="1" allowOverlap="1" wp14:anchorId="501CE9CF" wp14:editId="21212824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2905760" cy="3459480"/>
                  <wp:effectExtent l="0" t="0" r="8890" b="7620"/>
                  <wp:wrapNone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60" cy="345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256D6DE" w14:textId="1B2F1F4A" w:rsidR="00AC5A89" w:rsidRPr="00672033" w:rsidRDefault="008713E9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 wp14:anchorId="28B1E8C7" wp14:editId="22725558">
                      <wp:simplePos x="0" y="0"/>
                      <wp:positionH relativeFrom="column">
                        <wp:posOffset>1437005</wp:posOffset>
                      </wp:positionH>
                      <wp:positionV relativeFrom="paragraph">
                        <wp:posOffset>22860</wp:posOffset>
                      </wp:positionV>
                      <wp:extent cx="1912620" cy="87630"/>
                      <wp:effectExtent l="38100" t="0" r="11430" b="83820"/>
                      <wp:wrapNone/>
                      <wp:docPr id="275" name="Straight Arrow Connector 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12620" cy="876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10D77B" id="Straight Arrow Connector 275" o:spid="_x0000_s1026" type="#_x0000_t32" style="position:absolute;margin-left:113.15pt;margin-top:1.8pt;width:150.6pt;height:6.9pt;flip:x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 wp14:anchorId="76B4D951" wp14:editId="76162429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15240</wp:posOffset>
                      </wp:positionV>
                      <wp:extent cx="1562100" cy="251460"/>
                      <wp:effectExtent l="38100" t="0" r="19050" b="91440"/>
                      <wp:wrapNone/>
                      <wp:docPr id="279" name="Straight Arrow Connector 2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2100" cy="2514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16C076" id="Straight Arrow Connector 279" o:spid="_x0000_s1026" type="#_x0000_t32" style="position:absolute;margin-left:140.15pt;margin-top:1.2pt;width:123pt;height:19.8pt;flip:x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87DCB68" w14:textId="47EA835A" w:rsidR="00AC5A89" w:rsidRPr="00EB31A9" w:rsidRDefault="008713E9" w:rsidP="002852A5">
            <w:pPr>
              <w:pStyle w:val="NormalWeb"/>
              <w:tabs>
                <w:tab w:val="left" w:pos="4992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3424" behindDoc="0" locked="0" layoutInCell="1" allowOverlap="1" wp14:anchorId="147C11E4" wp14:editId="361192A1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294640</wp:posOffset>
                      </wp:positionV>
                      <wp:extent cx="2042160" cy="1272540"/>
                      <wp:effectExtent l="38100" t="38100" r="15240" b="22860"/>
                      <wp:wrapNone/>
                      <wp:docPr id="277" name="Straight Arrow Connector 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42160" cy="12725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FCDD1C" id="Straight Arrow Connector 277" o:spid="_x0000_s1026" type="#_x0000_t32" style="position:absolute;margin-left:119.15pt;margin-top:23.2pt;width:160.8pt;height:100.2pt;flip:x y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CF11692" w14:textId="0910E427" w:rsidR="00AC5A89" w:rsidRPr="00855977" w:rsidRDefault="00AC5A89" w:rsidP="002852A5">
            <w:pPr>
              <w:tabs>
                <w:tab w:val="left" w:pos="6075"/>
              </w:tabs>
            </w:pPr>
            <w:r>
              <w:tab/>
            </w:r>
          </w:p>
          <w:p w14:paraId="37FBA4F3" w14:textId="62827EF6" w:rsidR="00AC5A89" w:rsidRPr="00855977" w:rsidRDefault="00AC5A89" w:rsidP="002852A5"/>
          <w:p w14:paraId="4BF3C3CF" w14:textId="3E94EA29" w:rsidR="00AC5A89" w:rsidRPr="00855977" w:rsidRDefault="008713E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 wp14:anchorId="04F9D242" wp14:editId="69ADDDC8">
                      <wp:simplePos x="0" y="0"/>
                      <wp:positionH relativeFrom="column">
                        <wp:posOffset>1852295</wp:posOffset>
                      </wp:positionH>
                      <wp:positionV relativeFrom="paragraph">
                        <wp:posOffset>116840</wp:posOffset>
                      </wp:positionV>
                      <wp:extent cx="1687830" cy="674370"/>
                      <wp:effectExtent l="38100" t="38100" r="26670" b="30480"/>
                      <wp:wrapNone/>
                      <wp:docPr id="281" name="Straight Arrow Connector 2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87830" cy="6743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2EE64" id="Straight Arrow Connector 281" o:spid="_x0000_s1026" type="#_x0000_t32" style="position:absolute;margin-left:145.85pt;margin-top:9.2pt;width:132.9pt;height:53.1pt;flip:x y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1ABCB9E" w14:textId="78D5F0F0" w:rsidR="00AC5A89" w:rsidRPr="00855977" w:rsidRDefault="001302D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 wp14:anchorId="6AB9C8EB" wp14:editId="536BECF8">
                      <wp:simplePos x="0" y="0"/>
                      <wp:positionH relativeFrom="column">
                        <wp:posOffset>2138045</wp:posOffset>
                      </wp:positionH>
                      <wp:positionV relativeFrom="paragraph">
                        <wp:posOffset>141605</wp:posOffset>
                      </wp:positionV>
                      <wp:extent cx="1310640" cy="381000"/>
                      <wp:effectExtent l="38100" t="38100" r="22860" b="19050"/>
                      <wp:wrapNone/>
                      <wp:docPr id="291" name="Straight Arrow Connector 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10640" cy="381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CE0FE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91" o:spid="_x0000_s1026" type="#_x0000_t32" style="position:absolute;margin-left:168.35pt;margin-top:11.15pt;width:103.2pt;height:30pt;flip:x y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6AF4A10" w14:textId="42891914" w:rsidR="00AC5A89" w:rsidRPr="00855977" w:rsidRDefault="000030A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5712" behindDoc="1" locked="0" layoutInCell="1" allowOverlap="1" wp14:anchorId="1732118D" wp14:editId="0A91E78A">
                      <wp:simplePos x="0" y="0"/>
                      <wp:positionH relativeFrom="column">
                        <wp:posOffset>3372485</wp:posOffset>
                      </wp:positionH>
                      <wp:positionV relativeFrom="paragraph">
                        <wp:posOffset>154940</wp:posOffset>
                      </wp:positionV>
                      <wp:extent cx="2308860" cy="1649730"/>
                      <wp:effectExtent l="0" t="0" r="15240" b="26670"/>
                      <wp:wrapSquare wrapText="bothSides"/>
                      <wp:docPr id="289" name="Text Box 2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8860" cy="16497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B679FAF" w14:textId="6102350C" w:rsidR="001302DC" w:rsidRPr="00CE2D1B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/ </w:t>
                                  </w:r>
                                  <w:r w:rsidRPr="001302DC">
                                    <w:rPr>
                                      <w:sz w:val="16"/>
                                      <w:szCs w:val="16"/>
                                    </w:rPr>
                                    <w:t>25MM WEBBING D/S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/ 50MM WEBBING D/S</w:t>
                                  </w:r>
                                  <w:r w:rsidRPr="001302DC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0165E999" w14:textId="77777777" w:rsidR="001302DC" w:rsidRPr="0033163F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MCAM </w:t>
                                  </w:r>
                                </w:p>
                                <w:p w14:paraId="3DBF5126" w14:textId="421A23DB" w:rsidR="001302DC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D/S</w:t>
                                  </w:r>
                                </w:p>
                                <w:p w14:paraId="6F98EBFB" w14:textId="77777777" w:rsidR="001302DC" w:rsidRPr="0033163F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TFP </w:t>
                                  </w:r>
                                </w:p>
                                <w:p w14:paraId="58A1E4EF" w14:textId="10E8197A" w:rsidR="001302DC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 D/S</w:t>
                                  </w:r>
                                </w:p>
                                <w:p w14:paraId="55D87C44" w14:textId="77777777" w:rsidR="001302DC" w:rsidRPr="0033163F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D241591" w14:textId="77777777" w:rsidR="001302DC" w:rsidRPr="0033163F" w:rsidRDefault="001302DC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1C5C45DA" w14:textId="77777777" w:rsidR="001302DC" w:rsidRDefault="001302DC" w:rsidP="00AC5A8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2118D" id="Text Box 289" o:spid="_x0000_s1057" type="#_x0000_t202" style="position:absolute;margin-left:265.55pt;margin-top:12.2pt;width:181.8pt;height:129.9pt;z-index:-25104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" fillcolor="white [3201]" strokeweight=".5pt">
                      <v:textbox>
                        <w:txbxContent>
                          <w:p w14:paraId="6B679FAF" w14:textId="6102350C" w:rsidR="001302DC" w:rsidRPr="00CE2D1B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/ </w:t>
                            </w:r>
                            <w:r w:rsidRPr="001302DC">
                              <w:rPr>
                                <w:sz w:val="16"/>
                                <w:szCs w:val="16"/>
                              </w:rPr>
                              <w:t>25MM WEBBING D/S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/ 50MM WEBBING D/S</w:t>
                            </w:r>
                            <w:r w:rsidRPr="001302D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165E999" w14:textId="77777777" w:rsidR="001302DC" w:rsidRPr="0033163F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MCAM </w:t>
                            </w:r>
                          </w:p>
                          <w:p w14:paraId="3DBF5126" w14:textId="421A23DB" w:rsidR="001302DC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D/S</w:t>
                            </w:r>
                          </w:p>
                          <w:p w14:paraId="6F98EBFB" w14:textId="77777777" w:rsidR="001302DC" w:rsidRPr="0033163F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TFP </w:t>
                            </w:r>
                          </w:p>
                          <w:p w14:paraId="58A1E4EF" w14:textId="10E8197A" w:rsidR="001302DC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 D/S</w:t>
                            </w:r>
                          </w:p>
                          <w:p w14:paraId="55D87C44" w14:textId="77777777" w:rsidR="001302DC" w:rsidRPr="0033163F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D241591" w14:textId="77777777" w:rsidR="001302DC" w:rsidRPr="0033163F" w:rsidRDefault="001302DC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1C5C45DA" w14:textId="77777777" w:rsidR="001302DC" w:rsidRDefault="001302DC" w:rsidP="00AC5A89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5DB8FD3C" w14:textId="66017CF9" w:rsidR="00AC5A89" w:rsidRPr="00855977" w:rsidRDefault="001302D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 wp14:anchorId="33288CFD" wp14:editId="2328E110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84455</wp:posOffset>
                      </wp:positionV>
                      <wp:extent cx="2042160" cy="137160"/>
                      <wp:effectExtent l="38100" t="0" r="15240" b="91440"/>
                      <wp:wrapNone/>
                      <wp:docPr id="276" name="Straight Arrow Connector 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42160" cy="137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0F72F" id="Straight Arrow Connector 276" o:spid="_x0000_s1026" type="#_x0000_t32" style="position:absolute;margin-left:110.15pt;margin-top:6.65pt;width:160.8pt;height:10.8pt;flip:x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 wp14:anchorId="5D3DEA00" wp14:editId="7C001338">
                      <wp:simplePos x="0" y="0"/>
                      <wp:positionH relativeFrom="column">
                        <wp:posOffset>1741805</wp:posOffset>
                      </wp:positionH>
                      <wp:positionV relativeFrom="paragraph">
                        <wp:posOffset>107315</wp:posOffset>
                      </wp:positionV>
                      <wp:extent cx="1661160" cy="632460"/>
                      <wp:effectExtent l="19050" t="0" r="15240" b="72390"/>
                      <wp:wrapNone/>
                      <wp:docPr id="290" name="Straight Arrow Connector 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61160" cy="6324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93E501" id="Straight Arrow Connector 290" o:spid="_x0000_s1026" type="#_x0000_t32" style="position:absolute;margin-left:137.15pt;margin-top:8.45pt;width:130.8pt;height:49.8pt;flip:x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D7D432" w14:textId="010BD199" w:rsidR="00AC5A89" w:rsidRPr="00855977" w:rsidRDefault="00AC5A89" w:rsidP="002852A5"/>
          <w:p w14:paraId="1EF43D23" w14:textId="54768835" w:rsidR="00AC5A89" w:rsidRPr="00855977" w:rsidRDefault="00AC5A89" w:rsidP="002852A5"/>
          <w:p w14:paraId="1ADA1952" w14:textId="50263E2A" w:rsidR="00AC5A89" w:rsidRPr="00855977" w:rsidRDefault="00AC5A89" w:rsidP="002852A5"/>
          <w:p w14:paraId="3C0A1BB5" w14:textId="56F4216E" w:rsidR="00AC5A89" w:rsidRDefault="00AC5A89" w:rsidP="002852A5"/>
          <w:p w14:paraId="6AD5BC14" w14:textId="6A8A3667" w:rsidR="00AC5A89" w:rsidRPr="00240C7C" w:rsidRDefault="00AC5A89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249D367D" w14:textId="49464A43" w:rsidR="00AC5A89" w:rsidRPr="00855977" w:rsidRDefault="00AC5A89" w:rsidP="002852A5"/>
          <w:p w14:paraId="36068B07" w14:textId="5355EB74" w:rsidR="00D41818" w:rsidRDefault="00D41818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 wp14:anchorId="29327678" wp14:editId="46B7192A">
                      <wp:simplePos x="0" y="0"/>
                      <wp:positionH relativeFrom="column">
                        <wp:posOffset>3220085</wp:posOffset>
                      </wp:positionH>
                      <wp:positionV relativeFrom="paragraph">
                        <wp:posOffset>90805</wp:posOffset>
                      </wp:positionV>
                      <wp:extent cx="1676400" cy="640080"/>
                      <wp:effectExtent l="0" t="0" r="19050" b="26670"/>
                      <wp:wrapNone/>
                      <wp:docPr id="274" name="Text Box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6400" cy="6400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0E8A75" w14:textId="044497BA" w:rsidR="00AC5A89" w:rsidRPr="00CE2D1B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1302DC">
                                    <w:rPr>
                                      <w:sz w:val="16"/>
                                      <w:szCs w:val="16"/>
                                    </w:rPr>
                                    <w:t>EVA FOAM 10MM SOFT</w:t>
                                  </w:r>
                                </w:p>
                                <w:p w14:paraId="3FE29367" w14:textId="24FC1FFB" w:rsidR="00AC5A89" w:rsidRPr="0033163F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  <w:r w:rsidR="001302DC">
                                    <w:rPr>
                                      <w:sz w:val="16"/>
                                      <w:szCs w:val="16"/>
                                    </w:rPr>
                                    <w:t xml:space="preserve"> / RG</w:t>
                                  </w:r>
                                </w:p>
                                <w:p w14:paraId="16D09B74" w14:textId="01B595D6" w:rsidR="00AC5A89" w:rsidRPr="001302DC" w:rsidRDefault="00AC5A89" w:rsidP="00AC5A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1302DC"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327678" id="Text Box 274" o:spid="_x0000_s1058" type="#_x0000_t202" style="position:absolute;margin-left:253.55pt;margin-top:7.15pt;width:132pt;height:50.4pt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" fillcolor="white [3201]" strokeweight=".5pt">
                      <v:textbox>
                        <w:txbxContent>
                          <w:p w14:paraId="630E8A75" w14:textId="044497BA" w:rsidR="00AC5A89" w:rsidRPr="00CE2D1B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1302DC">
                              <w:rPr>
                                <w:sz w:val="16"/>
                                <w:szCs w:val="16"/>
                              </w:rPr>
                              <w:t>EVA FOAM 10MM SOFT</w:t>
                            </w:r>
                          </w:p>
                          <w:p w14:paraId="3FE29367" w14:textId="24FC1FFB" w:rsidR="00AC5A89" w:rsidRPr="0033163F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  <w:r w:rsidR="001302DC">
                              <w:rPr>
                                <w:sz w:val="16"/>
                                <w:szCs w:val="16"/>
                              </w:rPr>
                              <w:t xml:space="preserve"> / RG</w:t>
                            </w:r>
                          </w:p>
                          <w:p w14:paraId="16D09B74" w14:textId="01B595D6" w:rsidR="00AC5A89" w:rsidRPr="001302DC" w:rsidRDefault="00AC5A89" w:rsidP="00AC5A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1302DC"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F937494" w14:textId="0630E501" w:rsidR="00AC5A89" w:rsidRDefault="001302D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2640" behindDoc="0" locked="0" layoutInCell="1" allowOverlap="1" wp14:anchorId="470AE2B3" wp14:editId="441A06E3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165100</wp:posOffset>
                      </wp:positionV>
                      <wp:extent cx="1584960" cy="944880"/>
                      <wp:effectExtent l="38100" t="0" r="15240" b="64770"/>
                      <wp:wrapNone/>
                      <wp:docPr id="283" name="Straight Arrow Connector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4960" cy="944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A60D5E" id="Straight Arrow Connector 283" o:spid="_x0000_s1026" type="#_x0000_t32" style="position:absolute;margin-left:132.35pt;margin-top:13pt;width:124.8pt;height:74.4pt;flip:x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6EC2610" w14:textId="67F6F386" w:rsidR="00AC5A89" w:rsidRPr="00855977" w:rsidRDefault="001302DC" w:rsidP="002852A5">
            <w:r>
              <w:rPr>
                <w:noProof/>
              </w:rPr>
              <w:drawing>
                <wp:anchor distT="0" distB="0" distL="114300" distR="114300" simplePos="0" relativeHeight="252281856" behindDoc="1" locked="0" layoutInCell="1" allowOverlap="1" wp14:anchorId="252422A0" wp14:editId="2B8D457D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144145</wp:posOffset>
                  </wp:positionV>
                  <wp:extent cx="2905760" cy="3459480"/>
                  <wp:effectExtent l="0" t="0" r="8890" b="7620"/>
                  <wp:wrapNone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60" cy="345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7CF48C" w14:textId="1C682009" w:rsidR="00AC5A89" w:rsidRPr="00855977" w:rsidRDefault="00AC5A89" w:rsidP="002852A5"/>
          <w:p w14:paraId="60BE9CAA" w14:textId="7FB54E42" w:rsidR="00AC5A89" w:rsidRPr="007136A7" w:rsidRDefault="001302DC" w:rsidP="002852A5">
            <w:pPr>
              <w:tabs>
                <w:tab w:val="left" w:pos="7236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 wp14:anchorId="570EFF6D" wp14:editId="3D9948A3">
                      <wp:simplePos x="0" y="0"/>
                      <wp:positionH relativeFrom="column">
                        <wp:posOffset>3189605</wp:posOffset>
                      </wp:positionH>
                      <wp:positionV relativeFrom="paragraph">
                        <wp:posOffset>230505</wp:posOffset>
                      </wp:positionV>
                      <wp:extent cx="2103120" cy="754380"/>
                      <wp:effectExtent l="0" t="0" r="11430" b="26670"/>
                      <wp:wrapNone/>
                      <wp:docPr id="295" name="Text Box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03120" cy="754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26DDE9" w14:textId="6E3BA61B" w:rsidR="001302DC" w:rsidRPr="001302DC" w:rsidRDefault="001302DC" w:rsidP="001302DC">
                                  <w:pPr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1302DC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METAL LADDER LOCK BUCKLE -SHIELD 25MM</w:t>
                                  </w:r>
                                </w:p>
                                <w:p w14:paraId="3A1C0DA2" w14:textId="77777777" w:rsidR="001302DC" w:rsidRPr="0033163F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6143DF75" w14:textId="77777777" w:rsidR="001302DC" w:rsidRPr="008B2E1B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0EFF6D" id="Text Box 295" o:spid="_x0000_s1059" type="#_x0000_t202" style="position:absolute;margin-left:251.15pt;margin-top:18.15pt;width:165.6pt;height:59.4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" fillcolor="white [3201]" strokeweight=".5pt">
                      <v:textbox>
                        <w:txbxContent>
                          <w:p w14:paraId="3C26DDE9" w14:textId="6E3BA61B" w:rsidR="001302DC" w:rsidRPr="001302DC" w:rsidRDefault="001302DC" w:rsidP="001302DC">
                            <w:pPr>
                              <w:rPr>
                                <w:rFonts w:cstheme="minorHAnsi"/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1302DC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METAL LADDER LOCK BUCKLE -SHIELD 25MM</w:t>
                            </w:r>
                          </w:p>
                          <w:p w14:paraId="3A1C0DA2" w14:textId="77777777" w:rsidR="001302DC" w:rsidRPr="0033163F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6143DF75" w14:textId="77777777" w:rsidR="001302DC" w:rsidRPr="008B2E1B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B8CFEB4" w14:textId="52F07A5B" w:rsidR="00AC5A89" w:rsidRPr="00855977" w:rsidRDefault="00AC5A89" w:rsidP="002852A5"/>
          <w:p w14:paraId="3B13E3CE" w14:textId="0EAA3E16" w:rsidR="00AC5A89" w:rsidRPr="00855977" w:rsidRDefault="001302D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 wp14:anchorId="4FEA7464" wp14:editId="3FBC8BA8">
                      <wp:simplePos x="0" y="0"/>
                      <wp:positionH relativeFrom="column">
                        <wp:posOffset>1280795</wp:posOffset>
                      </wp:positionH>
                      <wp:positionV relativeFrom="paragraph">
                        <wp:posOffset>22860</wp:posOffset>
                      </wp:positionV>
                      <wp:extent cx="2118360" cy="864870"/>
                      <wp:effectExtent l="38100" t="0" r="15240" b="68580"/>
                      <wp:wrapNone/>
                      <wp:docPr id="294" name="Straight Arrow Connector 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18360" cy="8648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EB74B5" id="Straight Arrow Connector 294" o:spid="_x0000_s1026" type="#_x0000_t32" style="position:absolute;margin-left:100.85pt;margin-top:1.8pt;width:166.8pt;height:68.1pt;flip:x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173A52" w14:textId="286C18E1" w:rsidR="00AC5A89" w:rsidRPr="00855977" w:rsidRDefault="00AC5A89" w:rsidP="002852A5"/>
          <w:p w14:paraId="6724FF27" w14:textId="6A55CEEB" w:rsidR="00AC5A89" w:rsidRPr="00855977" w:rsidRDefault="000030A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 wp14:anchorId="6C3781D1" wp14:editId="23CA4B70">
                      <wp:simplePos x="0" y="0"/>
                      <wp:positionH relativeFrom="column">
                        <wp:posOffset>3372485</wp:posOffset>
                      </wp:positionH>
                      <wp:positionV relativeFrom="paragraph">
                        <wp:posOffset>87630</wp:posOffset>
                      </wp:positionV>
                      <wp:extent cx="2453640" cy="632460"/>
                      <wp:effectExtent l="0" t="0" r="22860" b="15240"/>
                      <wp:wrapNone/>
                      <wp:docPr id="296" name="Text Box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53640" cy="632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09480E" w14:textId="5801F50F" w:rsidR="001302DC" w:rsidRPr="00427B2F" w:rsidRDefault="001302DC" w:rsidP="001302DC">
                                  <w:pPr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1302DC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METAL</w:t>
                                  </w:r>
                                  <w:r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 xml:space="preserve"> </w:t>
                                  </w:r>
                                  <w:r w:rsidRPr="00427B2F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TRIGLIDE (SQUARE EDGE)</w:t>
                                  </w:r>
                                  <w:r w:rsidR="00427B2F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 xml:space="preserve"> </w:t>
                                  </w:r>
                                  <w:r w:rsidR="000030A9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25MM</w:t>
                                  </w:r>
                                </w:p>
                                <w:p w14:paraId="211DE43B" w14:textId="77777777" w:rsidR="001302DC" w:rsidRPr="0033163F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12C9662E" w14:textId="77777777" w:rsidR="001302DC" w:rsidRPr="008B2E1B" w:rsidRDefault="001302DC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3781D1" id="Text Box 296" o:spid="_x0000_s1060" type="#_x0000_t202" style="position:absolute;margin-left:265.55pt;margin-top:6.9pt;width:193.2pt;height:49.8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" fillcolor="white [3201]" strokeweight=".5pt">
                      <v:textbox>
                        <w:txbxContent>
                          <w:p w14:paraId="0A09480E" w14:textId="5801F50F" w:rsidR="001302DC" w:rsidRPr="00427B2F" w:rsidRDefault="001302DC" w:rsidP="001302DC">
                            <w:pPr>
                              <w:rPr>
                                <w:rFonts w:cstheme="minorHAnsi"/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1302DC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METAL</w:t>
                            </w:r>
                            <w:r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 </w:t>
                            </w:r>
                            <w:r w:rsidRPr="00427B2F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TRIGLIDE (SQUARE EDGE)</w:t>
                            </w:r>
                            <w:r w:rsidR="00427B2F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 </w:t>
                            </w:r>
                            <w:r w:rsidR="000030A9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25MM</w:t>
                            </w:r>
                          </w:p>
                          <w:p w14:paraId="211DE43B" w14:textId="77777777" w:rsidR="001302DC" w:rsidRPr="0033163F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12C9662E" w14:textId="77777777" w:rsidR="001302DC" w:rsidRPr="008B2E1B" w:rsidRDefault="001302DC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15D712F" w14:textId="68D26411" w:rsidR="00AC5A89" w:rsidRPr="00855977" w:rsidRDefault="001302DC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 wp14:anchorId="7988A969" wp14:editId="17DF1DAC">
                      <wp:simplePos x="0" y="0"/>
                      <wp:positionH relativeFrom="column">
                        <wp:posOffset>2160905</wp:posOffset>
                      </wp:positionH>
                      <wp:positionV relativeFrom="paragraph">
                        <wp:posOffset>153670</wp:posOffset>
                      </wp:positionV>
                      <wp:extent cx="1402080" cy="267335"/>
                      <wp:effectExtent l="19050" t="57150" r="26670" b="37465"/>
                      <wp:wrapNone/>
                      <wp:docPr id="293" name="Straight Arrow Connector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02080" cy="2673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B932F8" id="Straight Arrow Connector 293" o:spid="_x0000_s1026" type="#_x0000_t32" style="position:absolute;margin-left:170.15pt;margin-top:12.1pt;width:110.4pt;height:21.05pt;flip:x y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CBCEC6" w14:textId="1C6D6DFB" w:rsidR="00AC5A89" w:rsidRPr="00116F5B" w:rsidRDefault="00AC5A89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DC84C55" w14:textId="078DDB7E" w:rsidR="00AC5A89" w:rsidRPr="00855977" w:rsidRDefault="000030A9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3472" behindDoc="0" locked="0" layoutInCell="1" allowOverlap="1" wp14:anchorId="3AF5F6CC" wp14:editId="057625C6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124460</wp:posOffset>
                      </wp:positionV>
                      <wp:extent cx="2171700" cy="1074420"/>
                      <wp:effectExtent l="0" t="0" r="19050" b="1143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70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7CD429E" w14:textId="0776829F" w:rsidR="000030A9" w:rsidRPr="00427B2F" w:rsidRDefault="000030A9" w:rsidP="001302DC">
                                  <w:pPr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1302DC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METAL</w:t>
                                  </w:r>
                                  <w:r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 xml:space="preserve"> OVEL RING 25MM </w:t>
                                  </w:r>
                                </w:p>
                                <w:p w14:paraId="58817F10" w14:textId="2DEC3BDF" w:rsidR="000030A9" w:rsidRPr="0033163F" w:rsidRDefault="000030A9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RG</w:t>
                                  </w:r>
                                </w:p>
                                <w:p w14:paraId="7AF47694" w14:textId="3082C68D" w:rsidR="000030A9" w:rsidRDefault="000030A9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  <w:p w14:paraId="5A82AAA7" w14:textId="3799E3EE" w:rsidR="000030A9" w:rsidRPr="0033163F" w:rsidRDefault="000030A9" w:rsidP="000030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61D9AF78" w14:textId="29D18E02" w:rsidR="000030A9" w:rsidRPr="008B2E1B" w:rsidRDefault="000030A9" w:rsidP="000030A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2407CE50" w14:textId="77777777" w:rsidR="000030A9" w:rsidRPr="008B2E1B" w:rsidRDefault="000030A9" w:rsidP="001302D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5F6CC" id="Text Box 5" o:spid="_x0000_s1061" type="#_x0000_t202" style="position:absolute;margin-left:254.15pt;margin-top:9.8pt;width:171pt;height:84.6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" fillcolor="white [3201]" strokeweight=".5pt">
                      <v:textbox>
                        <w:txbxContent>
                          <w:p w14:paraId="37CD429E" w14:textId="0776829F" w:rsidR="000030A9" w:rsidRPr="00427B2F" w:rsidRDefault="000030A9" w:rsidP="001302DC">
                            <w:pPr>
                              <w:rPr>
                                <w:rFonts w:cstheme="minorHAnsi"/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1302DC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METAL</w:t>
                            </w:r>
                            <w:r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 OVEL RING 25MM </w:t>
                            </w:r>
                          </w:p>
                          <w:p w14:paraId="58817F10" w14:textId="2DEC3BDF" w:rsidR="000030A9" w:rsidRPr="0033163F" w:rsidRDefault="000030A9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RG</w:t>
                            </w:r>
                          </w:p>
                          <w:p w14:paraId="7AF47694" w14:textId="3082C68D" w:rsidR="000030A9" w:rsidRDefault="000030A9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  <w:p w14:paraId="5A82AAA7" w14:textId="3799E3EE" w:rsidR="000030A9" w:rsidRPr="0033163F" w:rsidRDefault="000030A9" w:rsidP="000030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61D9AF78" w14:textId="29D18E02" w:rsidR="000030A9" w:rsidRPr="008B2E1B" w:rsidRDefault="000030A9" w:rsidP="000030A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2407CE50" w14:textId="77777777" w:rsidR="000030A9" w:rsidRPr="008B2E1B" w:rsidRDefault="000030A9" w:rsidP="001302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 wp14:anchorId="4BB2D6BE" wp14:editId="0846459B">
                      <wp:simplePos x="0" y="0"/>
                      <wp:positionH relativeFrom="column">
                        <wp:posOffset>1901825</wp:posOffset>
                      </wp:positionH>
                      <wp:positionV relativeFrom="paragraph">
                        <wp:posOffset>172720</wp:posOffset>
                      </wp:positionV>
                      <wp:extent cx="1417320" cy="187960"/>
                      <wp:effectExtent l="38100" t="57150" r="11430" b="21590"/>
                      <wp:wrapNone/>
                      <wp:docPr id="284" name="Straight Arrow Connector 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17320" cy="187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A312B1" id="Straight Arrow Connector 284" o:spid="_x0000_s1026" type="#_x0000_t32" style="position:absolute;margin-left:149.75pt;margin-top:13.6pt;width:111.6pt;height:14.8pt;flip:x y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82540E2" w14:textId="3178EFA2" w:rsidR="00AC5A89" w:rsidRPr="00855977" w:rsidRDefault="00AC5A89" w:rsidP="002852A5"/>
          <w:p w14:paraId="6836D612" w14:textId="59178171" w:rsidR="00AC5A89" w:rsidRDefault="00AC5A89" w:rsidP="002852A5"/>
          <w:p w14:paraId="1ABF64AE" w14:textId="77777777" w:rsidR="00AC5A89" w:rsidRPr="00855977" w:rsidRDefault="00AC5A89" w:rsidP="002852A5"/>
          <w:p w14:paraId="3B862F84" w14:textId="617D4F99" w:rsidR="00AC5A89" w:rsidRPr="00855977" w:rsidRDefault="00AC5A89" w:rsidP="002852A5"/>
          <w:p w14:paraId="18945969" w14:textId="3ED5BEAB" w:rsidR="00AC5A89" w:rsidRPr="00116F5B" w:rsidRDefault="00AC5A89" w:rsidP="002852A5"/>
        </w:tc>
      </w:tr>
    </w:tbl>
    <w:p w14:paraId="0A037475" w14:textId="5CE09E61" w:rsidR="00AC5A89" w:rsidRDefault="00AC5A89" w:rsidP="00155384">
      <w:pPr>
        <w:rPr>
          <w:color w:val="auto"/>
        </w:rPr>
      </w:pPr>
    </w:p>
    <w:p w14:paraId="632E9EDB" w14:textId="0FA45664" w:rsidR="00D41818" w:rsidRDefault="00D41818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41818" w:rsidRPr="00DE4BCC" w14:paraId="05802D17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2161DC0" w14:textId="77777777" w:rsidR="00D41818" w:rsidRPr="00DE4BCC" w:rsidRDefault="00D41818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41818" w:rsidRPr="00DE4BCC" w14:paraId="4B3F2E86" w14:textId="77777777" w:rsidTr="002852A5">
        <w:trPr>
          <w:trHeight w:val="12653"/>
        </w:trPr>
        <w:tc>
          <w:tcPr>
            <w:tcW w:w="5000" w:type="pct"/>
          </w:tcPr>
          <w:p w14:paraId="214E72C5" w14:textId="4D958C36" w:rsidR="00D41818" w:rsidRPr="00672033" w:rsidRDefault="00D41818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 wp14:anchorId="5B4C9D15" wp14:editId="171E90C8">
                      <wp:simplePos x="0" y="0"/>
                      <wp:positionH relativeFrom="column">
                        <wp:posOffset>3136265</wp:posOffset>
                      </wp:positionH>
                      <wp:positionV relativeFrom="paragraph">
                        <wp:posOffset>231140</wp:posOffset>
                      </wp:positionV>
                      <wp:extent cx="1866900" cy="1417320"/>
                      <wp:effectExtent l="0" t="0" r="19050" b="11430"/>
                      <wp:wrapNone/>
                      <wp:docPr id="314" name="Text Box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6900" cy="1417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15970B" w14:textId="5C88E36B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POLY MESH / 70D RIPSTOP / 20MM NYLON TAPE /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#8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>Zipper CHAIN &amp; SLIDER WITH 3MM NEW PARA CORD / HEAT TUBE - BLACK</w:t>
                                  </w:r>
                                </w:p>
                                <w:p w14:paraId="72505E6E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10438F36" w14:textId="77777777" w:rsidR="00D41818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0AD9B7CD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D6CFB41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38EFC6E7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4C9D15" id="Text Box 314" o:spid="_x0000_s1062" type="#_x0000_t202" style="position:absolute;margin-left:246.95pt;margin-top:18.2pt;width:147pt;height:111.6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" fillcolor="white [3201]" strokeweight=".5pt">
                      <v:textbox>
                        <w:txbxContent>
                          <w:p w14:paraId="5715970B" w14:textId="5C88E36B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POLY MESH / 70D RIPSTOP / 20MM NYLON TAPE /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#8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>Zipper CHAIN &amp; SLIDER WITH 3MM NEW PARA CORD / HEAT TUBE - BLACK</w:t>
                            </w:r>
                          </w:p>
                          <w:p w14:paraId="72505E6E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10438F36" w14:textId="77777777" w:rsidR="00D41818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0AD9B7CD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D6CFB41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38EFC6E7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227CA">
              <w:rPr>
                <w:noProof/>
              </w:rPr>
              <w:drawing>
                <wp:anchor distT="0" distB="0" distL="114300" distR="114300" simplePos="0" relativeHeight="252311552" behindDoc="1" locked="0" layoutInCell="1" allowOverlap="1" wp14:anchorId="517D164A" wp14:editId="05152CF0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156845</wp:posOffset>
                  </wp:positionV>
                  <wp:extent cx="2651760" cy="3528695"/>
                  <wp:effectExtent l="0" t="0" r="0" b="0"/>
                  <wp:wrapNone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352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995B7DF" w14:textId="3F9F6884" w:rsidR="00D41818" w:rsidRPr="00EB31A9" w:rsidRDefault="00D41818" w:rsidP="002852A5">
            <w:pPr>
              <w:pStyle w:val="NormalWeb"/>
              <w:tabs>
                <w:tab w:val="left" w:pos="4992"/>
              </w:tabs>
            </w:pPr>
          </w:p>
          <w:p w14:paraId="5FBBCAB7" w14:textId="7B2A1DBF" w:rsidR="00D41818" w:rsidRPr="00855977" w:rsidRDefault="002F04D3" w:rsidP="002852A5">
            <w:pPr>
              <w:tabs>
                <w:tab w:val="left" w:pos="60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 wp14:anchorId="4E8361C7" wp14:editId="4B8D80F7">
                      <wp:simplePos x="0" y="0"/>
                      <wp:positionH relativeFrom="column">
                        <wp:posOffset>1924685</wp:posOffset>
                      </wp:positionH>
                      <wp:positionV relativeFrom="paragraph">
                        <wp:posOffset>149860</wp:posOffset>
                      </wp:positionV>
                      <wp:extent cx="1211580" cy="1837055"/>
                      <wp:effectExtent l="38100" t="0" r="26670" b="48895"/>
                      <wp:wrapNone/>
                      <wp:docPr id="316" name="Straight Arrow Connector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11580" cy="18370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BABA37" id="Straight Arrow Connector 316" o:spid="_x0000_s1026" type="#_x0000_t32" style="position:absolute;margin-left:151.55pt;margin-top:11.8pt;width:95.4pt;height:144.65pt;flip:x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 wp14:anchorId="186A89D4" wp14:editId="6C573FCE">
                      <wp:simplePos x="0" y="0"/>
                      <wp:positionH relativeFrom="column">
                        <wp:posOffset>1818005</wp:posOffset>
                      </wp:positionH>
                      <wp:positionV relativeFrom="paragraph">
                        <wp:posOffset>126364</wp:posOffset>
                      </wp:positionV>
                      <wp:extent cx="1303020" cy="1143635"/>
                      <wp:effectExtent l="38100" t="0" r="30480" b="56515"/>
                      <wp:wrapNone/>
                      <wp:docPr id="299" name="Straight Arrow Connector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03020" cy="11436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F06780" id="Straight Arrow Connector 299" o:spid="_x0000_s1026" type="#_x0000_t32" style="position:absolute;margin-left:143.15pt;margin-top:9.95pt;width:102.6pt;height:90.05pt;flip:x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5648" behindDoc="0" locked="0" layoutInCell="1" allowOverlap="1" wp14:anchorId="63D1F246" wp14:editId="1C8C213E">
                      <wp:simplePos x="0" y="0"/>
                      <wp:positionH relativeFrom="column">
                        <wp:posOffset>1840865</wp:posOffset>
                      </wp:positionH>
                      <wp:positionV relativeFrom="paragraph">
                        <wp:posOffset>165100</wp:posOffset>
                      </wp:positionV>
                      <wp:extent cx="1295400" cy="1524000"/>
                      <wp:effectExtent l="38100" t="0" r="19050" b="57150"/>
                      <wp:wrapNone/>
                      <wp:docPr id="315" name="Straight Arrow Connector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95400" cy="1524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341A13" id="Straight Arrow Connector 315" o:spid="_x0000_s1026" type="#_x0000_t32" style="position:absolute;margin-left:144.95pt;margin-top:13pt;width:102pt;height:120pt;flip:x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4181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 wp14:anchorId="739181E7" wp14:editId="768D7769">
                      <wp:simplePos x="0" y="0"/>
                      <wp:positionH relativeFrom="column">
                        <wp:posOffset>1627505</wp:posOffset>
                      </wp:positionH>
                      <wp:positionV relativeFrom="paragraph">
                        <wp:posOffset>111760</wp:posOffset>
                      </wp:positionV>
                      <wp:extent cx="1485900" cy="381000"/>
                      <wp:effectExtent l="38100" t="0" r="19050" b="76200"/>
                      <wp:wrapNone/>
                      <wp:docPr id="302" name="Straight Arrow Connector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85900" cy="381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C93BC1" id="Straight Arrow Connector 302" o:spid="_x0000_s1026" type="#_x0000_t32" style="position:absolute;margin-left:128.15pt;margin-top:8.8pt;width:117pt;height:30pt;flip:x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4181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 wp14:anchorId="1DF8DB6A" wp14:editId="19FB4623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126364</wp:posOffset>
                      </wp:positionV>
                      <wp:extent cx="2004060" cy="922655"/>
                      <wp:effectExtent l="38100" t="0" r="15240" b="67945"/>
                      <wp:wrapNone/>
                      <wp:docPr id="300" name="Straight Arrow Connector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04060" cy="9226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0F2FC8" id="Straight Arrow Connector 300" o:spid="_x0000_s1026" type="#_x0000_t32" style="position:absolute;margin-left:91.55pt;margin-top:9.95pt;width:157.8pt;height:72.65pt;flip:x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4181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 wp14:anchorId="5B25A523" wp14:editId="6973F303">
                      <wp:simplePos x="0" y="0"/>
                      <wp:positionH relativeFrom="column">
                        <wp:posOffset>1635125</wp:posOffset>
                      </wp:positionH>
                      <wp:positionV relativeFrom="paragraph">
                        <wp:posOffset>81279</wp:posOffset>
                      </wp:positionV>
                      <wp:extent cx="1516380" cy="45719"/>
                      <wp:effectExtent l="19050" t="76200" r="26670" b="50165"/>
                      <wp:wrapNone/>
                      <wp:docPr id="298" name="Straight Arrow Connector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4F0D05" id="Straight Arrow Connector 298" o:spid="_x0000_s1026" type="#_x0000_t32" style="position:absolute;margin-left:128.75pt;margin-top:6.4pt;width:119.4pt;height:3.6pt;flip:x y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41818">
              <w:tab/>
            </w:r>
          </w:p>
          <w:p w14:paraId="425CAD1D" w14:textId="46E53740" w:rsidR="00D41818" w:rsidRPr="00855977" w:rsidRDefault="00D41818" w:rsidP="002852A5"/>
          <w:p w14:paraId="786A1B2E" w14:textId="2E13D17C" w:rsidR="00D41818" w:rsidRPr="00855977" w:rsidRDefault="00D41818" w:rsidP="002852A5"/>
          <w:p w14:paraId="19A1B843" w14:textId="099F7257" w:rsidR="00D41818" w:rsidRPr="00855977" w:rsidRDefault="00D41818" w:rsidP="002852A5"/>
          <w:p w14:paraId="6C26A240" w14:textId="5FA940DC" w:rsidR="00D41818" w:rsidRPr="00855977" w:rsidRDefault="00D41818" w:rsidP="002852A5"/>
          <w:p w14:paraId="212B6F22" w14:textId="4F55ECC4" w:rsidR="00D41818" w:rsidRPr="00855977" w:rsidRDefault="00D41818" w:rsidP="002852A5"/>
          <w:p w14:paraId="1A5324D3" w14:textId="4E18EC18" w:rsidR="00D41818" w:rsidRPr="00855977" w:rsidRDefault="00D41818" w:rsidP="002852A5"/>
          <w:p w14:paraId="02B87258" w14:textId="0452330A" w:rsidR="00D41818" w:rsidRPr="00855977" w:rsidRDefault="00D41818" w:rsidP="002852A5"/>
          <w:p w14:paraId="79075C94" w14:textId="397DB6D3" w:rsidR="00D41818" w:rsidRPr="00855977" w:rsidRDefault="00D41818" w:rsidP="002852A5"/>
          <w:p w14:paraId="2A7785F7" w14:textId="316B3A44" w:rsidR="00D41818" w:rsidRDefault="001C42ED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5A8360AF" wp14:editId="1549D2B4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132715</wp:posOffset>
                      </wp:positionV>
                      <wp:extent cx="2072640" cy="693420"/>
                      <wp:effectExtent l="0" t="0" r="22860" b="11430"/>
                      <wp:wrapNone/>
                      <wp:docPr id="301" name="Text Box 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7264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6C4E19" w14:textId="18513176" w:rsidR="00D41818" w:rsidRPr="00CE2D1B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#10 </w:t>
                                  </w:r>
                                  <w:r w:rsidRPr="00D41818">
                                    <w:rPr>
                                      <w:sz w:val="16"/>
                                      <w:szCs w:val="16"/>
                                    </w:rPr>
                                    <w:t xml:space="preserve">Vizlon Zipper left insert 36CM </w:t>
                                  </w:r>
                                </w:p>
                                <w:p w14:paraId="24FCD4B3" w14:textId="5FF3F534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7A8DDE38" w14:textId="75341FE3" w:rsidR="00D41818" w:rsidRPr="00D41818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8360AF" id="Text Box 301" o:spid="_x0000_s1063" type="#_x0000_t202" style="position:absolute;margin-left:262.85pt;margin-top:10.45pt;width:163.2pt;height:54.6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" fillcolor="white [3201]" strokeweight=".5pt">
                      <v:textbox>
                        <w:txbxContent>
                          <w:p w14:paraId="1B6C4E19" w14:textId="18513176" w:rsidR="00D41818" w:rsidRPr="00CE2D1B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#10 </w:t>
                            </w:r>
                            <w:r w:rsidRPr="00D41818">
                              <w:rPr>
                                <w:sz w:val="16"/>
                                <w:szCs w:val="16"/>
                              </w:rPr>
                              <w:t xml:space="preserve">Vizlon Zipper left insert 36CM </w:t>
                            </w:r>
                          </w:p>
                          <w:p w14:paraId="24FCD4B3" w14:textId="5FF3F534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7A8DDE38" w14:textId="75341FE3" w:rsidR="00D41818" w:rsidRPr="00D41818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65B2A60" w14:textId="00C57020" w:rsidR="00D41818" w:rsidRPr="00240C7C" w:rsidRDefault="00D41818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7216" behindDoc="0" locked="0" layoutInCell="1" allowOverlap="1" wp14:anchorId="2C8CEC11" wp14:editId="04AA47CC">
                      <wp:simplePos x="0" y="0"/>
                      <wp:positionH relativeFrom="column">
                        <wp:posOffset>1749425</wp:posOffset>
                      </wp:positionH>
                      <wp:positionV relativeFrom="paragraph">
                        <wp:posOffset>222249</wp:posOffset>
                      </wp:positionV>
                      <wp:extent cx="1592580" cy="45719"/>
                      <wp:effectExtent l="19050" t="76200" r="26670" b="50165"/>
                      <wp:wrapNone/>
                      <wp:docPr id="304" name="Straight Arrow Connector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925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7F9EA5" id="Straight Arrow Connector 304" o:spid="_x0000_s1026" type="#_x0000_t32" style="position:absolute;margin-left:137.75pt;margin-top:17.5pt;width:125.4pt;height:3.6pt;flip:x y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2756FF4" w14:textId="681DCBA4" w:rsidR="00D41818" w:rsidRPr="00855977" w:rsidRDefault="00D41818" w:rsidP="002852A5"/>
          <w:p w14:paraId="5E54BDA1" w14:textId="65B6BAF3" w:rsidR="00D41818" w:rsidRDefault="00D41818" w:rsidP="002852A5"/>
          <w:p w14:paraId="73FBA918" w14:textId="6AAF7778" w:rsidR="00D41818" w:rsidRDefault="00D41818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8240" behindDoc="1" locked="0" layoutInCell="1" allowOverlap="1" wp14:anchorId="03C49974" wp14:editId="78E33DC9">
                      <wp:simplePos x="0" y="0"/>
                      <wp:positionH relativeFrom="column">
                        <wp:posOffset>3578225</wp:posOffset>
                      </wp:positionH>
                      <wp:positionV relativeFrom="paragraph">
                        <wp:posOffset>144780</wp:posOffset>
                      </wp:positionV>
                      <wp:extent cx="1607820" cy="1066800"/>
                      <wp:effectExtent l="0" t="0" r="11430" b="19050"/>
                      <wp:wrapSquare wrapText="bothSides"/>
                      <wp:docPr id="303" name="Text Box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7820" cy="1066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4E3673C" w14:textId="0E35ADD7" w:rsidR="00D41818" w:rsidRPr="00CE2D1B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1C42ED">
                                    <w:rPr>
                                      <w:sz w:val="16"/>
                                      <w:szCs w:val="16"/>
                                    </w:rPr>
                                    <w:t xml:space="preserve">25MM Foldable Elastic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12FC2FAF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6FBDF99B" w14:textId="77777777" w:rsidR="00D41818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61D8F84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7179D7D" w14:textId="77777777" w:rsidR="00D41818" w:rsidRPr="0033163F" w:rsidRDefault="00D41818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001726C" w14:textId="77777777" w:rsidR="00D41818" w:rsidRDefault="00D41818" w:rsidP="00D41818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49974" id="Text Box 303" o:spid="_x0000_s1064" type="#_x0000_t202" style="position:absolute;margin-left:281.75pt;margin-top:11.4pt;width:126.6pt;height:84pt;z-index:-25101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" fillcolor="white [3201]" strokeweight=".5pt">
                      <v:textbox>
                        <w:txbxContent>
                          <w:p w14:paraId="34E3673C" w14:textId="0E35ADD7" w:rsidR="00D41818" w:rsidRPr="00CE2D1B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1C42ED">
                              <w:rPr>
                                <w:sz w:val="16"/>
                                <w:szCs w:val="16"/>
                              </w:rPr>
                              <w:t xml:space="preserve">25MM Foldable Elastic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12FC2FAF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6FBDF99B" w14:textId="77777777" w:rsidR="00D41818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61D8F84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7179D7D" w14:textId="77777777" w:rsidR="00D41818" w:rsidRPr="0033163F" w:rsidRDefault="00D41818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001726C" w14:textId="77777777" w:rsidR="00D41818" w:rsidRDefault="00D41818" w:rsidP="00D41818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5A4E8633" w14:textId="79AC01C7" w:rsidR="002F04D3" w:rsidRDefault="001C42ED" w:rsidP="002F04D3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318720" behindDoc="1" locked="0" layoutInCell="1" allowOverlap="1" wp14:anchorId="4064138B" wp14:editId="7683F68F">
                  <wp:simplePos x="0" y="0"/>
                  <wp:positionH relativeFrom="column">
                    <wp:posOffset>286385</wp:posOffset>
                  </wp:positionH>
                  <wp:positionV relativeFrom="paragraph">
                    <wp:posOffset>158115</wp:posOffset>
                  </wp:positionV>
                  <wp:extent cx="2783205" cy="3710940"/>
                  <wp:effectExtent l="0" t="0" r="0" b="3810"/>
                  <wp:wrapNone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205" cy="371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92F53B" w14:textId="3D015B19" w:rsidR="00D41818" w:rsidRPr="00855977" w:rsidRDefault="001C42ED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 wp14:anchorId="7D9B83E6" wp14:editId="5FC65897">
                      <wp:simplePos x="0" y="0"/>
                      <wp:positionH relativeFrom="column">
                        <wp:posOffset>1536065</wp:posOffset>
                      </wp:positionH>
                      <wp:positionV relativeFrom="paragraph">
                        <wp:posOffset>8255</wp:posOffset>
                      </wp:positionV>
                      <wp:extent cx="2026920" cy="236220"/>
                      <wp:effectExtent l="38100" t="0" r="11430" b="87630"/>
                      <wp:wrapNone/>
                      <wp:docPr id="306" name="Straight Arrow Connector 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26920" cy="2362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1CEAF5" id="Straight Arrow Connector 306" o:spid="_x0000_s1026" type="#_x0000_t32" style="position:absolute;margin-left:120.95pt;margin-top:.65pt;width:159.6pt;height:18.6pt;flip:x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8D6A77B" w14:textId="19F258E8" w:rsidR="00D41818" w:rsidRPr="00855977" w:rsidRDefault="00D41818" w:rsidP="002852A5"/>
          <w:p w14:paraId="3DE40BBA" w14:textId="47DBF908" w:rsidR="00D41818" w:rsidRPr="007136A7" w:rsidRDefault="00D41818" w:rsidP="002852A5">
            <w:pPr>
              <w:tabs>
                <w:tab w:val="left" w:pos="7236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0A2A394" w14:textId="760CB284" w:rsidR="00D41818" w:rsidRPr="00855977" w:rsidRDefault="001C42ED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 wp14:anchorId="6D08BA3A" wp14:editId="2949B61E">
                      <wp:simplePos x="0" y="0"/>
                      <wp:positionH relativeFrom="column">
                        <wp:posOffset>3608705</wp:posOffset>
                      </wp:positionH>
                      <wp:positionV relativeFrom="paragraph">
                        <wp:posOffset>151765</wp:posOffset>
                      </wp:positionV>
                      <wp:extent cx="1645920" cy="1082040"/>
                      <wp:effectExtent l="0" t="0" r="11430" b="22860"/>
                      <wp:wrapNone/>
                      <wp:docPr id="305" name="Text Box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0820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4812630" w14:textId="0D9FA043" w:rsidR="001C42ED" w:rsidRPr="00CE2D1B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POLY MESH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29A2C6EC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64B60A26" w14:textId="77777777" w:rsidR="001C42ED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36B03969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8F80BC1" w14:textId="26A6CE14" w:rsidR="00D41818" w:rsidRPr="001C42ED" w:rsidRDefault="001C42ED" w:rsidP="00D4181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="00D41818">
                                    <w:t xml:space="preserve"> </w:t>
                                  </w:r>
                                </w:p>
                                <w:p w14:paraId="0EE7C82D" w14:textId="77777777" w:rsidR="00D41818" w:rsidRDefault="00D41818" w:rsidP="00D41818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08BA3A" id="Text Box 305" o:spid="_x0000_s1065" type="#_x0000_t202" style="position:absolute;margin-left:284.15pt;margin-top:11.95pt;width:129.6pt;height:85.2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" fillcolor="white [3201]" strokeweight=".5pt">
                      <v:textbox>
                        <w:txbxContent>
                          <w:p w14:paraId="44812630" w14:textId="0D9FA043" w:rsidR="001C42ED" w:rsidRPr="00CE2D1B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POLY MESH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29A2C6EC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64B60A26" w14:textId="77777777" w:rsidR="001C42ED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36B03969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8F80BC1" w14:textId="26A6CE14" w:rsidR="00D41818" w:rsidRPr="001C42ED" w:rsidRDefault="001C42ED" w:rsidP="00D418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="00D41818">
                              <w:t xml:space="preserve"> </w:t>
                            </w:r>
                          </w:p>
                          <w:p w14:paraId="0EE7C82D" w14:textId="77777777" w:rsidR="00D41818" w:rsidRDefault="00D41818" w:rsidP="00D41818"/>
                        </w:txbxContent>
                      </v:textbox>
                    </v:shape>
                  </w:pict>
                </mc:Fallback>
              </mc:AlternateContent>
            </w:r>
          </w:p>
          <w:p w14:paraId="2A6A49C5" w14:textId="2B68D26D" w:rsidR="00D41818" w:rsidRPr="00855977" w:rsidRDefault="00D41818" w:rsidP="002852A5"/>
          <w:p w14:paraId="4A9CDEB6" w14:textId="07F8FCF3" w:rsidR="00D41818" w:rsidRPr="00855977" w:rsidRDefault="001C42ED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 wp14:anchorId="33D1A67E" wp14:editId="51837C08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124460</wp:posOffset>
                      </wp:positionV>
                      <wp:extent cx="1973580" cy="175895"/>
                      <wp:effectExtent l="0" t="57150" r="26670" b="33655"/>
                      <wp:wrapNone/>
                      <wp:docPr id="307" name="Straight Arrow Connector 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73580" cy="1758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1DB11" id="Straight Arrow Connector 307" o:spid="_x0000_s1026" type="#_x0000_t32" style="position:absolute;margin-left:132.35pt;margin-top:9.8pt;width:155.4pt;height:13.85pt;flip:x y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F18C547" w14:textId="62A589C7" w:rsidR="00D41818" w:rsidRPr="00855977" w:rsidRDefault="00D41818" w:rsidP="002852A5"/>
          <w:p w14:paraId="74553AD6" w14:textId="5F3887E6" w:rsidR="00D41818" w:rsidRPr="00855977" w:rsidRDefault="00D41818" w:rsidP="002852A5"/>
          <w:p w14:paraId="04BF224D" w14:textId="3C1852D6" w:rsidR="00D41818" w:rsidRPr="00116F5B" w:rsidRDefault="00D41818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3938F82" w14:textId="0E542157" w:rsidR="00D41818" w:rsidRPr="00855977" w:rsidRDefault="00D41818" w:rsidP="002852A5"/>
          <w:p w14:paraId="3EF53628" w14:textId="77F0AD2E" w:rsidR="00D41818" w:rsidRPr="00855977" w:rsidRDefault="00D41818" w:rsidP="002852A5"/>
          <w:p w14:paraId="602B84C1" w14:textId="59CFD601" w:rsidR="00D41818" w:rsidRDefault="00D41818" w:rsidP="002852A5"/>
          <w:p w14:paraId="0090D35B" w14:textId="77777777" w:rsidR="00D41818" w:rsidRPr="00855977" w:rsidRDefault="00D41818" w:rsidP="002852A5"/>
          <w:p w14:paraId="7C71BD90" w14:textId="7B178335" w:rsidR="00D41818" w:rsidRDefault="00D41818" w:rsidP="001C42ED"/>
          <w:p w14:paraId="32824934" w14:textId="77777777" w:rsidR="00D41818" w:rsidRPr="00116F5B" w:rsidRDefault="00D41818" w:rsidP="002852A5"/>
        </w:tc>
      </w:tr>
    </w:tbl>
    <w:p w14:paraId="049CB060" w14:textId="2578EE49" w:rsidR="001C42ED" w:rsidRDefault="001C42ED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C42ED" w:rsidRPr="00DE4BCC" w14:paraId="6696FD01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230580" w14:textId="77777777" w:rsidR="001C42ED" w:rsidRPr="00DE4BCC" w:rsidRDefault="001C42ED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C42ED" w:rsidRPr="00DE4BCC" w14:paraId="599917BE" w14:textId="77777777" w:rsidTr="002852A5">
        <w:trPr>
          <w:trHeight w:val="12653"/>
        </w:trPr>
        <w:tc>
          <w:tcPr>
            <w:tcW w:w="5000" w:type="pct"/>
          </w:tcPr>
          <w:p w14:paraId="4974F2CB" w14:textId="5FF49ABC" w:rsidR="001C42ED" w:rsidRPr="00672033" w:rsidRDefault="001C42ED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 wp14:anchorId="6130CCA8" wp14:editId="4DBA89D9">
                      <wp:simplePos x="0" y="0"/>
                      <wp:positionH relativeFrom="column">
                        <wp:posOffset>3136265</wp:posOffset>
                      </wp:positionH>
                      <wp:positionV relativeFrom="paragraph">
                        <wp:posOffset>231140</wp:posOffset>
                      </wp:positionV>
                      <wp:extent cx="2324100" cy="1325880"/>
                      <wp:effectExtent l="0" t="0" r="19050" b="26670"/>
                      <wp:wrapNone/>
                      <wp:docPr id="318" name="Text Box 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24100" cy="13258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270DD9" w14:textId="722A640F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POLY MESH / 70D RIPSTOP / 20MM &amp; 25MM NYLON TAPE / B52 SQUADRON / 25MM FOLDABEL ELASTIC TAPE</w:t>
                                  </w:r>
                                </w:p>
                                <w:p w14:paraId="174AEF70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30D0589B" w14:textId="77777777" w:rsidR="001C42ED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43E3FFA2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CD2D514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5F4510F8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30CCA8" id="Text Box 318" o:spid="_x0000_s1066" type="#_x0000_t202" style="position:absolute;margin-left:246.95pt;margin-top:18.2pt;width:183pt;height:104.4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" fillcolor="white [3201]" strokeweight=".5pt">
                      <v:textbox>
                        <w:txbxContent>
                          <w:p w14:paraId="0A270DD9" w14:textId="722A640F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POLY MESH / 70D RIPSTOP / 20MM &amp; 25MM NYLON TAPE / B52 SQUADRON / 25MM FOLDABEL ELASTIC TAPE</w:t>
                            </w:r>
                          </w:p>
                          <w:p w14:paraId="174AEF70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30D0589B" w14:textId="77777777" w:rsidR="001C42ED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43E3FFA2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CD2D514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5F4510F8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227CA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337152" behindDoc="1" locked="0" layoutInCell="1" allowOverlap="1" wp14:anchorId="723CBD89" wp14:editId="3AE472F8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141605</wp:posOffset>
                  </wp:positionV>
                  <wp:extent cx="2884395" cy="3771900"/>
                  <wp:effectExtent l="0" t="0" r="0" b="0"/>
                  <wp:wrapNone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395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933103" w14:textId="7AA53D92" w:rsidR="001C42ED" w:rsidRPr="00EB31A9" w:rsidRDefault="001C42ED" w:rsidP="002852A5">
            <w:pPr>
              <w:pStyle w:val="NormalWeb"/>
              <w:tabs>
                <w:tab w:val="left" w:pos="4992"/>
              </w:tabs>
            </w:pPr>
          </w:p>
          <w:p w14:paraId="77CBFCB4" w14:textId="506022AD" w:rsidR="001C42ED" w:rsidRPr="00855977" w:rsidRDefault="001C42ED" w:rsidP="002852A5">
            <w:pPr>
              <w:tabs>
                <w:tab w:val="left" w:pos="60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3296" behindDoc="0" locked="0" layoutInCell="1" allowOverlap="1" wp14:anchorId="34529039" wp14:editId="113D34FE">
                      <wp:simplePos x="0" y="0"/>
                      <wp:positionH relativeFrom="column">
                        <wp:posOffset>2275205</wp:posOffset>
                      </wp:positionH>
                      <wp:positionV relativeFrom="paragraph">
                        <wp:posOffset>172720</wp:posOffset>
                      </wp:positionV>
                      <wp:extent cx="845820" cy="2477135"/>
                      <wp:effectExtent l="38100" t="0" r="30480" b="56515"/>
                      <wp:wrapNone/>
                      <wp:docPr id="336" name="Straight Arrow Connector 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45820" cy="24771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AF5E5A" id="Straight Arrow Connector 336" o:spid="_x0000_s1026" type="#_x0000_t32" style="position:absolute;margin-left:179.15pt;margin-top:13.6pt;width:66.6pt;height:195.05pt;flip:x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 wp14:anchorId="263DFF29" wp14:editId="28867DA1">
                      <wp:simplePos x="0" y="0"/>
                      <wp:positionH relativeFrom="column">
                        <wp:posOffset>2484755</wp:posOffset>
                      </wp:positionH>
                      <wp:positionV relativeFrom="paragraph">
                        <wp:posOffset>157480</wp:posOffset>
                      </wp:positionV>
                      <wp:extent cx="636270" cy="388620"/>
                      <wp:effectExtent l="38100" t="0" r="30480" b="49530"/>
                      <wp:wrapNone/>
                      <wp:docPr id="335" name="Straight Arrow Connector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6270" cy="3886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C8935E" id="Straight Arrow Connector 335" o:spid="_x0000_s1026" type="#_x0000_t32" style="position:absolute;margin-left:195.65pt;margin-top:12.4pt;width:50.1pt;height:30.6pt;flip:x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 wp14:anchorId="0D4A5695" wp14:editId="119D0C3A">
                      <wp:simplePos x="0" y="0"/>
                      <wp:positionH relativeFrom="column">
                        <wp:posOffset>2747645</wp:posOffset>
                      </wp:positionH>
                      <wp:positionV relativeFrom="paragraph">
                        <wp:posOffset>149860</wp:posOffset>
                      </wp:positionV>
                      <wp:extent cx="373380" cy="1722120"/>
                      <wp:effectExtent l="57150" t="0" r="26670" b="49530"/>
                      <wp:wrapNone/>
                      <wp:docPr id="334" name="Straight Arrow Connector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73380" cy="1722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0D6B4E" id="Straight Arrow Connector 334" o:spid="_x0000_s1026" type="#_x0000_t32" style="position:absolute;margin-left:216.35pt;margin-top:11.8pt;width:29.4pt;height:135.6pt;flip:x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 wp14:anchorId="72548351" wp14:editId="6689F860">
                      <wp:simplePos x="0" y="0"/>
                      <wp:positionH relativeFrom="column">
                        <wp:posOffset>1818005</wp:posOffset>
                      </wp:positionH>
                      <wp:positionV relativeFrom="paragraph">
                        <wp:posOffset>165100</wp:posOffset>
                      </wp:positionV>
                      <wp:extent cx="1318260" cy="1485900"/>
                      <wp:effectExtent l="38100" t="0" r="34290" b="57150"/>
                      <wp:wrapNone/>
                      <wp:docPr id="321" name="Straight Arrow Connector 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18260" cy="1485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641D15" id="Straight Arrow Connector 321" o:spid="_x0000_s1026" type="#_x0000_t32" style="position:absolute;margin-left:143.15pt;margin-top:13pt;width:103.8pt;height:117pt;flip:x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 wp14:anchorId="144B4715" wp14:editId="407DE0EB">
                      <wp:simplePos x="0" y="0"/>
                      <wp:positionH relativeFrom="column">
                        <wp:posOffset>644525</wp:posOffset>
                      </wp:positionH>
                      <wp:positionV relativeFrom="paragraph">
                        <wp:posOffset>111760</wp:posOffset>
                      </wp:positionV>
                      <wp:extent cx="2468880" cy="304800"/>
                      <wp:effectExtent l="38100" t="0" r="26670" b="76200"/>
                      <wp:wrapNone/>
                      <wp:docPr id="322" name="Straight Arrow Connector 3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68880" cy="3048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034972" id="Straight Arrow Connector 322" o:spid="_x0000_s1026" type="#_x0000_t32" style="position:absolute;margin-left:50.75pt;margin-top:8.8pt;width:194.4pt;height:24pt;flip:x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4080" behindDoc="0" locked="0" layoutInCell="1" allowOverlap="1" wp14:anchorId="155FEFC9" wp14:editId="2C32CEE0">
                      <wp:simplePos x="0" y="0"/>
                      <wp:positionH relativeFrom="column">
                        <wp:posOffset>1924685</wp:posOffset>
                      </wp:positionH>
                      <wp:positionV relativeFrom="paragraph">
                        <wp:posOffset>149860</wp:posOffset>
                      </wp:positionV>
                      <wp:extent cx="1211580" cy="1837055"/>
                      <wp:effectExtent l="38100" t="0" r="26670" b="48895"/>
                      <wp:wrapNone/>
                      <wp:docPr id="319" name="Straight Arrow Connector 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11580" cy="18370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BB6478" id="Straight Arrow Connector 319" o:spid="_x0000_s1026" type="#_x0000_t32" style="position:absolute;margin-left:151.55pt;margin-top:11.8pt;width:95.4pt;height:144.65pt;flip:x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 wp14:anchorId="40F9124F" wp14:editId="6F0FC37A">
                      <wp:simplePos x="0" y="0"/>
                      <wp:positionH relativeFrom="column">
                        <wp:posOffset>1818005</wp:posOffset>
                      </wp:positionH>
                      <wp:positionV relativeFrom="paragraph">
                        <wp:posOffset>126364</wp:posOffset>
                      </wp:positionV>
                      <wp:extent cx="1303020" cy="1143635"/>
                      <wp:effectExtent l="38100" t="0" r="30480" b="56515"/>
                      <wp:wrapNone/>
                      <wp:docPr id="320" name="Straight Arrow Connector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03020" cy="11436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F9DCB4" id="Straight Arrow Connector 320" o:spid="_x0000_s1026" type="#_x0000_t32" style="position:absolute;margin-left:143.15pt;margin-top:9.95pt;width:102.6pt;height:90.05pt;flip:x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 wp14:anchorId="489F2E2D" wp14:editId="1DBB413A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126364</wp:posOffset>
                      </wp:positionV>
                      <wp:extent cx="2004060" cy="922655"/>
                      <wp:effectExtent l="38100" t="0" r="15240" b="67945"/>
                      <wp:wrapNone/>
                      <wp:docPr id="323" name="Straight Arrow Connector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04060" cy="9226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40D30" id="Straight Arrow Connector 323" o:spid="_x0000_s1026" type="#_x0000_t32" style="position:absolute;margin-left:91.55pt;margin-top:9.95pt;width:157.8pt;height:72.65pt;flip:x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7936" behindDoc="0" locked="0" layoutInCell="1" allowOverlap="1" wp14:anchorId="33C20F7C" wp14:editId="36D8D17A">
                      <wp:simplePos x="0" y="0"/>
                      <wp:positionH relativeFrom="column">
                        <wp:posOffset>1635125</wp:posOffset>
                      </wp:positionH>
                      <wp:positionV relativeFrom="paragraph">
                        <wp:posOffset>81279</wp:posOffset>
                      </wp:positionV>
                      <wp:extent cx="1516380" cy="45719"/>
                      <wp:effectExtent l="19050" t="76200" r="26670" b="50165"/>
                      <wp:wrapNone/>
                      <wp:docPr id="324" name="Straight Arrow Connector 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91C5CA" id="Straight Arrow Connector 324" o:spid="_x0000_s1026" type="#_x0000_t32" style="position:absolute;margin-left:128.75pt;margin-top:6.4pt;width:119.4pt;height:3.6pt;flip:x y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tab/>
            </w:r>
          </w:p>
          <w:p w14:paraId="67AA8391" w14:textId="047C76B1" w:rsidR="001C42ED" w:rsidRPr="00855977" w:rsidRDefault="001C42ED" w:rsidP="002852A5"/>
          <w:p w14:paraId="13864D63" w14:textId="3502D981" w:rsidR="001C42ED" w:rsidRPr="00855977" w:rsidRDefault="001C42ED" w:rsidP="002852A5"/>
          <w:p w14:paraId="22537E2C" w14:textId="23215254" w:rsidR="001C42ED" w:rsidRPr="00855977" w:rsidRDefault="001C42ED" w:rsidP="002852A5"/>
          <w:p w14:paraId="781C2217" w14:textId="5EC8D5BB" w:rsidR="001C42ED" w:rsidRPr="00855977" w:rsidRDefault="001C42ED" w:rsidP="002852A5"/>
          <w:p w14:paraId="6A54D0D4" w14:textId="77777777" w:rsidR="001C42ED" w:rsidRPr="00855977" w:rsidRDefault="001C42ED" w:rsidP="002852A5"/>
          <w:p w14:paraId="52DC3440" w14:textId="77777777" w:rsidR="001C42ED" w:rsidRPr="00855977" w:rsidRDefault="001C42ED" w:rsidP="002852A5"/>
          <w:p w14:paraId="64CD4FEB" w14:textId="77777777" w:rsidR="001C42ED" w:rsidRPr="00855977" w:rsidRDefault="001C42ED" w:rsidP="002852A5"/>
          <w:p w14:paraId="337FCDF4" w14:textId="77777777" w:rsidR="001C42ED" w:rsidRPr="00855977" w:rsidRDefault="001C42ED" w:rsidP="002852A5"/>
          <w:p w14:paraId="490CCC7A" w14:textId="72C01FD7" w:rsidR="001C42ED" w:rsidRDefault="001C42ED" w:rsidP="002852A5"/>
          <w:p w14:paraId="0B0D3F10" w14:textId="4F927D55" w:rsidR="001C42ED" w:rsidRPr="00240C7C" w:rsidRDefault="001C42ED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1638FB04" w14:textId="77777777" w:rsidR="001C42ED" w:rsidRPr="00855977" w:rsidRDefault="001C42ED" w:rsidP="002852A5"/>
          <w:p w14:paraId="230296C1" w14:textId="77777777" w:rsidR="001C42ED" w:rsidRDefault="001C42ED" w:rsidP="002852A5"/>
          <w:p w14:paraId="355E3CD6" w14:textId="7B317641" w:rsidR="001C42ED" w:rsidRDefault="00E0118E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5888" behindDoc="1" locked="0" layoutInCell="1" allowOverlap="1" wp14:anchorId="25D68BA6" wp14:editId="12DA9950">
                      <wp:simplePos x="0" y="0"/>
                      <wp:positionH relativeFrom="column">
                        <wp:posOffset>3860165</wp:posOffset>
                      </wp:positionH>
                      <wp:positionV relativeFrom="paragraph">
                        <wp:posOffset>106680</wp:posOffset>
                      </wp:positionV>
                      <wp:extent cx="1607820" cy="1066800"/>
                      <wp:effectExtent l="0" t="0" r="11430" b="19050"/>
                      <wp:wrapSquare wrapText="bothSides"/>
                      <wp:docPr id="327" name="Text Box 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7820" cy="1066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2BBE29" w14:textId="16AF2982" w:rsidR="001C42ED" w:rsidRPr="00CE2D1B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25MM WEBBING 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7D2B185D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79529015" w14:textId="77777777" w:rsidR="001C42ED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F6E6FD6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AC54878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7D7A1ACD" w14:textId="77777777" w:rsidR="001C42ED" w:rsidRDefault="001C42ED" w:rsidP="001C42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D68BA6" id="Text Box 327" o:spid="_x0000_s1067" type="#_x0000_t202" style="position:absolute;margin-left:303.95pt;margin-top:8.4pt;width:126.6pt;height:84pt;z-index:-25099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" fillcolor="white [3201]" strokeweight=".5pt">
                      <v:textbox>
                        <w:txbxContent>
                          <w:p w14:paraId="642BBE29" w14:textId="16AF2982" w:rsidR="001C42ED" w:rsidRPr="00CE2D1B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25MM WEBBING 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7D2B185D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79529015" w14:textId="77777777" w:rsidR="001C42ED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F6E6FD6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AC54878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7D7A1ACD" w14:textId="77777777" w:rsidR="001C42ED" w:rsidRDefault="001C42ED" w:rsidP="001C42ED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7B50A598" w14:textId="6BD75484" w:rsidR="001C42ED" w:rsidRDefault="00E0118E" w:rsidP="002852A5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 wp14:anchorId="3C68CC9B" wp14:editId="22258A49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401955</wp:posOffset>
                      </wp:positionV>
                      <wp:extent cx="1798320" cy="822960"/>
                      <wp:effectExtent l="38100" t="0" r="30480" b="53340"/>
                      <wp:wrapNone/>
                      <wp:docPr id="328" name="Straight Arrow Connector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8320" cy="822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8CB183" id="Straight Arrow Connector 328" o:spid="_x0000_s1026" type="#_x0000_t32" style="position:absolute;margin-left:161.15pt;margin-top:31.65pt;width:141.6pt;height:64.8pt;flip:x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1C42ED" w:rsidRPr="001227CA">
              <w:rPr>
                <w:noProof/>
              </w:rPr>
              <w:drawing>
                <wp:anchor distT="0" distB="0" distL="114300" distR="114300" simplePos="0" relativeHeight="252345344" behindDoc="1" locked="0" layoutInCell="1" allowOverlap="1" wp14:anchorId="52746C68" wp14:editId="1889602C">
                  <wp:simplePos x="0" y="0"/>
                  <wp:positionH relativeFrom="column">
                    <wp:posOffset>176530</wp:posOffset>
                  </wp:positionH>
                  <wp:positionV relativeFrom="paragraph">
                    <wp:posOffset>118745</wp:posOffset>
                  </wp:positionV>
                  <wp:extent cx="3025140" cy="3955952"/>
                  <wp:effectExtent l="0" t="0" r="0" b="0"/>
                  <wp:wrapNone/>
                  <wp:docPr id="337" name="Pictur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3955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EDBFD6" w14:textId="5CDB710E" w:rsidR="001C42ED" w:rsidRPr="00855977" w:rsidRDefault="001C42ED" w:rsidP="002852A5"/>
          <w:p w14:paraId="3EE56C41" w14:textId="06638786" w:rsidR="001C42ED" w:rsidRPr="00855977" w:rsidRDefault="001C42ED" w:rsidP="002852A5"/>
          <w:p w14:paraId="0276C897" w14:textId="0038DA4B" w:rsidR="001C42ED" w:rsidRPr="007136A7" w:rsidRDefault="00E0118E" w:rsidP="002852A5">
            <w:pPr>
              <w:tabs>
                <w:tab w:val="left" w:pos="7236"/>
              </w:tabs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9440" behindDoc="0" locked="0" layoutInCell="1" allowOverlap="1" wp14:anchorId="2A0A8500" wp14:editId="48D40A20">
                      <wp:simplePos x="0" y="0"/>
                      <wp:positionH relativeFrom="column">
                        <wp:posOffset>1528445</wp:posOffset>
                      </wp:positionH>
                      <wp:positionV relativeFrom="paragraph">
                        <wp:posOffset>339725</wp:posOffset>
                      </wp:positionV>
                      <wp:extent cx="2171700" cy="640080"/>
                      <wp:effectExtent l="38100" t="38100" r="19050" b="26670"/>
                      <wp:wrapNone/>
                      <wp:docPr id="339" name="Straight Arrow Connector 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71700" cy="640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380D0E" id="Straight Arrow Connector 339" o:spid="_x0000_s1026" type="#_x0000_t32" style="position:absolute;margin-left:120.35pt;margin-top:26.75pt;width:171pt;height:50.4pt;flip:x y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1FA0D91" w14:textId="201B0D25" w:rsidR="001C42ED" w:rsidRPr="00855977" w:rsidRDefault="00E0118E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1488" behindDoc="1" locked="0" layoutInCell="1" allowOverlap="1" wp14:anchorId="11C6EC2A" wp14:editId="471BEC4B">
                      <wp:simplePos x="0" y="0"/>
                      <wp:positionH relativeFrom="column">
                        <wp:posOffset>3707765</wp:posOffset>
                      </wp:positionH>
                      <wp:positionV relativeFrom="paragraph">
                        <wp:posOffset>113665</wp:posOffset>
                      </wp:positionV>
                      <wp:extent cx="2019300" cy="792480"/>
                      <wp:effectExtent l="0" t="0" r="19050" b="26670"/>
                      <wp:wrapSquare wrapText="bothSides"/>
                      <wp:docPr id="340" name="Text Box 3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19300" cy="7924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32ED26" w14:textId="60891F2C" w:rsidR="00E0118E" w:rsidRPr="00CE2D1B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SR BUCKLE 810-1058 / 810-1076 / LL BUCKLE 25MM 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77C0B6C6" w14:textId="5902B65F" w:rsidR="00E0118E" w:rsidRPr="0033163F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 / RG</w:t>
                                  </w:r>
                                </w:p>
                                <w:p w14:paraId="7B976DCB" w14:textId="13F2510C" w:rsidR="00E0118E" w:rsidRDefault="00E0118E" w:rsidP="00E0118E"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KHAKI TAN499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C6EC2A" id="Text Box 340" o:spid="_x0000_s1068" type="#_x0000_t202" style="position:absolute;margin-left:291.95pt;margin-top:8.95pt;width:159pt;height:62.4pt;z-index:-25096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" fillcolor="white [3201]" strokeweight=".5pt">
                      <v:textbox>
                        <w:txbxContent>
                          <w:p w14:paraId="7732ED26" w14:textId="60891F2C" w:rsidR="00E0118E" w:rsidRPr="00CE2D1B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SR BUCKLE 810-1058 / 810-1076 / LL BUCKLE 25MM 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77C0B6C6" w14:textId="5902B65F" w:rsidR="00E0118E" w:rsidRPr="0033163F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 / RG</w:t>
                            </w:r>
                          </w:p>
                          <w:p w14:paraId="7B976DCB" w14:textId="13F2510C" w:rsidR="00E0118E" w:rsidRDefault="00E0118E" w:rsidP="00E0118E"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KHAKI TAN499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10E73CD0" w14:textId="53B52770" w:rsidR="001C42ED" w:rsidRPr="00855977" w:rsidRDefault="00E0118E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 wp14:anchorId="5EF28028" wp14:editId="54EA2293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85090</wp:posOffset>
                      </wp:positionV>
                      <wp:extent cx="1988820" cy="255270"/>
                      <wp:effectExtent l="0" t="57150" r="11430" b="30480"/>
                      <wp:wrapNone/>
                      <wp:docPr id="338" name="Straight Arrow Connector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88820" cy="2552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7A95C" id="Straight Arrow Connector 338" o:spid="_x0000_s1026" type="#_x0000_t32" style="position:absolute;margin-left:134.15pt;margin-top:6.7pt;width:156.6pt;height:20.1pt;flip:x y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214A679" w14:textId="07356DDB" w:rsidR="001C42ED" w:rsidRPr="00855977" w:rsidRDefault="001C42ED" w:rsidP="002852A5"/>
          <w:p w14:paraId="3D431832" w14:textId="2D06425A" w:rsidR="001C42ED" w:rsidRPr="00855977" w:rsidRDefault="001C42ED" w:rsidP="002852A5"/>
          <w:p w14:paraId="5203FE65" w14:textId="230A4EFE" w:rsidR="001C42ED" w:rsidRPr="00855977" w:rsidRDefault="001C42ED" w:rsidP="002852A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1792" behindDoc="0" locked="0" layoutInCell="1" allowOverlap="1" wp14:anchorId="2043A870" wp14:editId="57ACEC0F">
                      <wp:simplePos x="0" y="0"/>
                      <wp:positionH relativeFrom="column">
                        <wp:posOffset>1642745</wp:posOffset>
                      </wp:positionH>
                      <wp:positionV relativeFrom="paragraph">
                        <wp:posOffset>64134</wp:posOffset>
                      </wp:positionV>
                      <wp:extent cx="1958340" cy="910590"/>
                      <wp:effectExtent l="38100" t="38100" r="22860" b="22860"/>
                      <wp:wrapNone/>
                      <wp:docPr id="330" name="Straight Arrow Connector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58340" cy="9105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58579A" id="Straight Arrow Connector 330" o:spid="_x0000_s1026" type="#_x0000_t32" style="position:absolute;margin-left:129.35pt;margin-top:5.05pt;width:154.2pt;height:71.7pt;flip:x y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E43466C" w14:textId="5082CCDF" w:rsidR="001C42ED" w:rsidRPr="00116F5B" w:rsidRDefault="001C42ED" w:rsidP="002852A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 wp14:anchorId="502A1495" wp14:editId="1FE8DAAF">
                      <wp:simplePos x="0" y="0"/>
                      <wp:positionH relativeFrom="column">
                        <wp:posOffset>3608705</wp:posOffset>
                      </wp:positionH>
                      <wp:positionV relativeFrom="paragraph">
                        <wp:posOffset>416560</wp:posOffset>
                      </wp:positionV>
                      <wp:extent cx="1645920" cy="1082040"/>
                      <wp:effectExtent l="0" t="0" r="11430" b="22860"/>
                      <wp:wrapNone/>
                      <wp:docPr id="329" name="Text Box 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0820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632A60" w14:textId="699BD159" w:rsidR="001C42ED" w:rsidRPr="00CE2D1B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075D811E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292F0004" w14:textId="77777777" w:rsidR="001C42ED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0B206210" w14:textId="77777777" w:rsidR="001C42ED" w:rsidRPr="0033163F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45EB3A9" w14:textId="77777777" w:rsidR="001C42ED" w:rsidRPr="001C42ED" w:rsidRDefault="001C42ED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701F4EE8" w14:textId="77777777" w:rsidR="001C42ED" w:rsidRDefault="001C42ED" w:rsidP="001C42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A1495" id="Text Box 329" o:spid="_x0000_s1069" type="#_x0000_t202" style="position:absolute;margin-left:284.15pt;margin-top:32.8pt;width:129.6pt;height:85.2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" fillcolor="white [3201]" strokeweight=".5pt">
                      <v:textbox>
                        <w:txbxContent>
                          <w:p w14:paraId="50632A60" w14:textId="699BD159" w:rsidR="001C42ED" w:rsidRPr="00CE2D1B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075D811E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292F0004" w14:textId="77777777" w:rsidR="001C42ED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0B206210" w14:textId="77777777" w:rsidR="001C42ED" w:rsidRPr="0033163F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45EB3A9" w14:textId="77777777" w:rsidR="001C42ED" w:rsidRPr="001C42ED" w:rsidRDefault="001C42ED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>
                              <w:t xml:space="preserve"> </w:t>
                            </w:r>
                          </w:p>
                          <w:p w14:paraId="701F4EE8" w14:textId="77777777" w:rsidR="001C42ED" w:rsidRDefault="001C42ED" w:rsidP="001C42ED"/>
                        </w:txbxContent>
                      </v:textbox>
                    </v:shape>
                  </w:pict>
                </mc:Fallback>
              </mc:AlternateContent>
            </w:r>
          </w:p>
          <w:p w14:paraId="75F1A65A" w14:textId="77777777" w:rsidR="001C42ED" w:rsidRPr="00855977" w:rsidRDefault="001C42ED" w:rsidP="002852A5"/>
          <w:p w14:paraId="5287B41E" w14:textId="77777777" w:rsidR="001C42ED" w:rsidRPr="00855977" w:rsidRDefault="001C42ED" w:rsidP="002852A5"/>
          <w:p w14:paraId="3B15D29E" w14:textId="77777777" w:rsidR="001C42ED" w:rsidRDefault="001C42ED" w:rsidP="002852A5"/>
          <w:p w14:paraId="4F3DCA91" w14:textId="77777777" w:rsidR="001C42ED" w:rsidRPr="00855977" w:rsidRDefault="001C42ED" w:rsidP="002852A5"/>
          <w:p w14:paraId="10910E58" w14:textId="77777777" w:rsidR="001C42ED" w:rsidRDefault="001C42ED" w:rsidP="002852A5"/>
          <w:p w14:paraId="27E00E80" w14:textId="77777777" w:rsidR="001C42ED" w:rsidRPr="00116F5B" w:rsidRDefault="001C42ED" w:rsidP="002852A5"/>
        </w:tc>
      </w:tr>
    </w:tbl>
    <w:p w14:paraId="59192378" w14:textId="3D795398" w:rsidR="00E0118E" w:rsidRDefault="00E0118E">
      <w:pPr>
        <w:rPr>
          <w:color w:val="auto"/>
        </w:rPr>
      </w:pPr>
    </w:p>
    <w:p w14:paraId="2C0ED2A4" w14:textId="494D2751" w:rsidR="00E0118E" w:rsidRDefault="00E0118E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E0118E" w:rsidRPr="00DE4BCC" w14:paraId="69BC1F88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1D2A977" w14:textId="570B9049" w:rsidR="00E0118E" w:rsidRPr="00DE4BCC" w:rsidRDefault="00E0118E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E0118E" w:rsidRPr="00DE4BCC" w14:paraId="624CD5C6" w14:textId="77777777" w:rsidTr="001B7008">
        <w:trPr>
          <w:trHeight w:val="12293"/>
        </w:trPr>
        <w:tc>
          <w:tcPr>
            <w:tcW w:w="5000" w:type="pct"/>
          </w:tcPr>
          <w:p w14:paraId="15FB1A54" w14:textId="2A19D121" w:rsidR="00E0118E" w:rsidRDefault="001B7008" w:rsidP="00E0118E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352512" behindDoc="1" locked="0" layoutInCell="1" allowOverlap="1" wp14:anchorId="41528668" wp14:editId="1F2AF74E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43815</wp:posOffset>
                  </wp:positionV>
                  <wp:extent cx="2362200" cy="2347107"/>
                  <wp:effectExtent l="0" t="0" r="0" b="0"/>
                  <wp:wrapNone/>
                  <wp:docPr id="379" name="Pictur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2347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011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 wp14:anchorId="35E847A1" wp14:editId="4E5E3357">
                      <wp:simplePos x="0" y="0"/>
                      <wp:positionH relativeFrom="column">
                        <wp:posOffset>2983865</wp:posOffset>
                      </wp:positionH>
                      <wp:positionV relativeFrom="paragraph">
                        <wp:posOffset>196215</wp:posOffset>
                      </wp:positionV>
                      <wp:extent cx="1645920" cy="1082040"/>
                      <wp:effectExtent l="0" t="0" r="11430" b="22860"/>
                      <wp:wrapNone/>
                      <wp:docPr id="381" name="Text Box 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0820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A3287C" w14:textId="77777777" w:rsidR="00E0118E" w:rsidRPr="00CE2D1B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  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5D54D9D0" w14:textId="77777777" w:rsidR="00E0118E" w:rsidRPr="0033163F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1B34E651" w14:textId="77777777" w:rsidR="00E0118E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57747E87" w14:textId="77777777" w:rsidR="00E0118E" w:rsidRPr="0033163F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B26D75D" w14:textId="77777777" w:rsidR="00E0118E" w:rsidRPr="001C42ED" w:rsidRDefault="00E0118E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0C20C7DB" w14:textId="77777777" w:rsidR="00E0118E" w:rsidRDefault="00E0118E" w:rsidP="001C42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E847A1" id="Text Box 381" o:spid="_x0000_s1070" type="#_x0000_t202" style="position:absolute;margin-left:234.95pt;margin-top:15.45pt;width:129.6pt;height:85.2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" fillcolor="white [3201]" strokeweight=".5pt">
                      <v:textbox>
                        <w:txbxContent>
                          <w:p w14:paraId="1BA3287C" w14:textId="77777777" w:rsidR="00E0118E" w:rsidRPr="00CE2D1B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500D CODURA   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5D54D9D0" w14:textId="77777777" w:rsidR="00E0118E" w:rsidRPr="0033163F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1B34E651" w14:textId="77777777" w:rsidR="00E0118E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57747E87" w14:textId="77777777" w:rsidR="00E0118E" w:rsidRPr="0033163F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B26D75D" w14:textId="77777777" w:rsidR="00E0118E" w:rsidRPr="001C42ED" w:rsidRDefault="00E0118E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>
                              <w:t xml:space="preserve"> </w:t>
                            </w:r>
                          </w:p>
                          <w:p w14:paraId="0C20C7DB" w14:textId="77777777" w:rsidR="00E0118E" w:rsidRDefault="00E0118E" w:rsidP="001C42ED"/>
                        </w:txbxContent>
                      </v:textbox>
                    </v:shape>
                  </w:pict>
                </mc:Fallback>
              </mc:AlternateContent>
            </w:r>
          </w:p>
          <w:p w14:paraId="7E44D326" w14:textId="56C095B9" w:rsidR="00E0118E" w:rsidRDefault="00E0118E" w:rsidP="002852A5"/>
          <w:p w14:paraId="1728BE15" w14:textId="5CCF1BAB" w:rsidR="00E0118E" w:rsidRPr="00E0118E" w:rsidRDefault="00E0118E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7632" behindDoc="0" locked="0" layoutInCell="1" allowOverlap="1" wp14:anchorId="7FF89925" wp14:editId="0EE47FCD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39370</wp:posOffset>
                      </wp:positionV>
                      <wp:extent cx="784860" cy="662940"/>
                      <wp:effectExtent l="38100" t="0" r="34290" b="60960"/>
                      <wp:wrapNone/>
                      <wp:docPr id="382" name="Straight Arrow Connector 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4860" cy="6629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6B5904" id="Straight Arrow Connector 382" o:spid="_x0000_s1026" type="#_x0000_t32" style="position:absolute;margin-left:173.15pt;margin-top:3.1pt;width:61.8pt;height:52.2pt;flip:x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 wp14:anchorId="6E33587B" wp14:editId="6F07A43A">
                      <wp:simplePos x="0" y="0"/>
                      <wp:positionH relativeFrom="column">
                        <wp:posOffset>1635125</wp:posOffset>
                      </wp:positionH>
                      <wp:positionV relativeFrom="paragraph">
                        <wp:posOffset>39370</wp:posOffset>
                      </wp:positionV>
                      <wp:extent cx="1341120" cy="544830"/>
                      <wp:effectExtent l="38100" t="0" r="30480" b="64770"/>
                      <wp:wrapNone/>
                      <wp:docPr id="380" name="Straight Arrow Connector 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1120" cy="5448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952F71" id="Straight Arrow Connector 380" o:spid="_x0000_s1026" type="#_x0000_t32" style="position:absolute;margin-left:128.75pt;margin-top:3.1pt;width:105.6pt;height:42.9pt;flip:x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F2C41E7" w14:textId="77777777" w:rsidR="00E0118E" w:rsidRPr="00E0118E" w:rsidRDefault="00E0118E" w:rsidP="00E0118E"/>
          <w:p w14:paraId="5CC83CE5" w14:textId="1E4FCABD" w:rsidR="00E0118E" w:rsidRPr="00E0118E" w:rsidRDefault="00E0118E" w:rsidP="00E0118E"/>
          <w:p w14:paraId="70CA54E6" w14:textId="3E123A8A" w:rsidR="00E0118E" w:rsidRPr="00E0118E" w:rsidRDefault="00E0118E" w:rsidP="00E0118E"/>
          <w:p w14:paraId="1F4BB1BF" w14:textId="28C287F3" w:rsidR="00E0118E" w:rsidRPr="00E0118E" w:rsidRDefault="00E0118E" w:rsidP="00E0118E"/>
          <w:p w14:paraId="2177306E" w14:textId="5E4E3CF1" w:rsidR="00E0118E" w:rsidRPr="00E0118E" w:rsidRDefault="001B7008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495FE97F" wp14:editId="13342D39">
                      <wp:simplePos x="0" y="0"/>
                      <wp:positionH relativeFrom="column">
                        <wp:posOffset>3090545</wp:posOffset>
                      </wp:positionH>
                      <wp:positionV relativeFrom="paragraph">
                        <wp:posOffset>189865</wp:posOffset>
                      </wp:positionV>
                      <wp:extent cx="2438400" cy="624840"/>
                      <wp:effectExtent l="0" t="0" r="19050" b="22860"/>
                      <wp:wrapNone/>
                      <wp:docPr id="389" name="Text Box 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38400" cy="624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84E0A33" w14:textId="7032EC8D" w:rsidR="001B7008" w:rsidRPr="00CE2D1B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25MM WEBBING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INSIDE 1MM PP BOARD</w:t>
                                  </w:r>
                                </w:p>
                                <w:p w14:paraId="44EA3426" w14:textId="2BA5CE7C" w:rsidR="001B7008" w:rsidRPr="0033163F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771CA6DA" w14:textId="1B03E860" w:rsidR="001B7008" w:rsidRDefault="001B7008" w:rsidP="001B7008"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5FE97F" id="Text Box 389" o:spid="_x0000_s1071" type="#_x0000_t202" style="position:absolute;margin-left:243.35pt;margin-top:14.95pt;width:192pt;height:49.2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" fillcolor="white [3201]" strokeweight=".5pt">
                      <v:textbox>
                        <w:txbxContent>
                          <w:p w14:paraId="584E0A33" w14:textId="7032EC8D" w:rsidR="001B7008" w:rsidRPr="00CE2D1B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25MM WEBBING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INSIDE 1MM PP BOARD</w:t>
                            </w:r>
                          </w:p>
                          <w:p w14:paraId="44EA3426" w14:textId="2BA5CE7C" w:rsidR="001B7008" w:rsidRPr="0033163F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771CA6DA" w14:textId="1B03E860" w:rsidR="001B7008" w:rsidRDefault="001B7008" w:rsidP="001B7008"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079A90E" w14:textId="56EF435A" w:rsidR="00E0118E" w:rsidRPr="00E0118E" w:rsidRDefault="00E0118E" w:rsidP="00E0118E"/>
          <w:p w14:paraId="508CE87E" w14:textId="0A5C75FC" w:rsidR="00E0118E" w:rsidRPr="00E0118E" w:rsidRDefault="001B7008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0944" behindDoc="0" locked="0" layoutInCell="1" allowOverlap="1" wp14:anchorId="25D95A6A" wp14:editId="53B7A9C4">
                      <wp:simplePos x="0" y="0"/>
                      <wp:positionH relativeFrom="column">
                        <wp:posOffset>1318895</wp:posOffset>
                      </wp:positionH>
                      <wp:positionV relativeFrom="paragraph">
                        <wp:posOffset>33655</wp:posOffset>
                      </wp:positionV>
                      <wp:extent cx="1783080" cy="521970"/>
                      <wp:effectExtent l="38100" t="0" r="26670" b="68580"/>
                      <wp:wrapNone/>
                      <wp:docPr id="390" name="Straight Arrow Connector 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83080" cy="521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3D58A8" id="Straight Arrow Connector 390" o:spid="_x0000_s1026" type="#_x0000_t32" style="position:absolute;margin-left:103.85pt;margin-top:2.65pt;width:140.4pt;height:41.1pt;flip:x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9FE2836" w14:textId="782628C6" w:rsidR="00E0118E" w:rsidRPr="00E0118E" w:rsidRDefault="001B7008" w:rsidP="00E0118E">
            <w:r>
              <w:rPr>
                <w:noProof/>
              </w:rPr>
              <w:drawing>
                <wp:anchor distT="0" distB="0" distL="114300" distR="114300" simplePos="0" relativeHeight="252358656" behindDoc="1" locked="0" layoutInCell="1" allowOverlap="1" wp14:anchorId="42ACA1E0" wp14:editId="47F897AC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123190</wp:posOffset>
                  </wp:positionV>
                  <wp:extent cx="1958339" cy="2811780"/>
                  <wp:effectExtent l="0" t="0" r="0" b="0"/>
                  <wp:wrapNone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58339" cy="28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71216D" w14:textId="03A0AC5D" w:rsidR="00E0118E" w:rsidRPr="00E0118E" w:rsidRDefault="00E0118E" w:rsidP="00E0118E"/>
          <w:p w14:paraId="72AD81AA" w14:textId="4D3460F5" w:rsidR="00E0118E" w:rsidRPr="00E0118E" w:rsidRDefault="00E0118E" w:rsidP="00E0118E"/>
          <w:p w14:paraId="0E73BA4F" w14:textId="2D8805D2" w:rsidR="00E0118E" w:rsidRPr="00E0118E" w:rsidRDefault="00E0118E" w:rsidP="00E0118E"/>
          <w:p w14:paraId="2763939D" w14:textId="7BB9F030" w:rsidR="00E0118E" w:rsidRPr="00E0118E" w:rsidRDefault="001B7008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 wp14:anchorId="32022F66" wp14:editId="26DF88AA">
                      <wp:simplePos x="0" y="0"/>
                      <wp:positionH relativeFrom="column">
                        <wp:posOffset>3105785</wp:posOffset>
                      </wp:positionH>
                      <wp:positionV relativeFrom="paragraph">
                        <wp:posOffset>123190</wp:posOffset>
                      </wp:positionV>
                      <wp:extent cx="2019300" cy="1215390"/>
                      <wp:effectExtent l="0" t="0" r="19050" b="22860"/>
                      <wp:wrapNone/>
                      <wp:docPr id="386" name="Text Box 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19300" cy="1215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425F2C" w14:textId="51395B0F" w:rsidR="001B7008" w:rsidRPr="00CE2D1B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 / B52 SQUDRON / 25MM WEBBING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 </w:t>
                                  </w:r>
                                </w:p>
                                <w:p w14:paraId="5C49E46A" w14:textId="77777777" w:rsidR="001B7008" w:rsidRPr="0033163F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 / TFP</w:t>
                                  </w:r>
                                </w:p>
                                <w:p w14:paraId="19CC90A6" w14:textId="77777777" w:rsidR="001B7008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57D5F77C" w14:textId="77777777" w:rsidR="001B7008" w:rsidRPr="0033163F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6843F51" w14:textId="77777777" w:rsidR="001B7008" w:rsidRPr="001C42ED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3163F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5A7DD626" w14:textId="77777777" w:rsidR="001B7008" w:rsidRDefault="001B7008" w:rsidP="001C42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22F66" id="Text Box 386" o:spid="_x0000_s1072" type="#_x0000_t202" style="position:absolute;margin-left:244.55pt;margin-top:9.7pt;width:159pt;height:95.7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" fillcolor="white [3201]" strokeweight=".5pt">
                      <v:textbox>
                        <w:txbxContent>
                          <w:p w14:paraId="1B425F2C" w14:textId="51395B0F" w:rsidR="001B7008" w:rsidRPr="00CE2D1B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 / B52 SQUDRON / 25MM WEBBING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 </w:t>
                            </w:r>
                          </w:p>
                          <w:p w14:paraId="5C49E46A" w14:textId="77777777" w:rsidR="001B7008" w:rsidRPr="0033163F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 / TFP</w:t>
                            </w:r>
                          </w:p>
                          <w:p w14:paraId="19CC90A6" w14:textId="77777777" w:rsidR="001B7008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57D5F77C" w14:textId="77777777" w:rsidR="001B7008" w:rsidRPr="0033163F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6843F51" w14:textId="77777777" w:rsidR="001B7008" w:rsidRPr="001C42ED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3163F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  <w:r>
                              <w:t xml:space="preserve"> </w:t>
                            </w:r>
                          </w:p>
                          <w:p w14:paraId="5A7DD626" w14:textId="77777777" w:rsidR="001B7008" w:rsidRDefault="001B7008" w:rsidP="001C42E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4800" behindDoc="0" locked="0" layoutInCell="1" allowOverlap="1" wp14:anchorId="13B7DA0A" wp14:editId="688A99CD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527050</wp:posOffset>
                      </wp:positionV>
                      <wp:extent cx="1836420" cy="495300"/>
                      <wp:effectExtent l="38100" t="0" r="30480" b="76200"/>
                      <wp:wrapNone/>
                      <wp:docPr id="387" name="Straight Arrow Connector 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36420" cy="495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9FB2F" id="Straight Arrow Connector 387" o:spid="_x0000_s1026" type="#_x0000_t32" style="position:absolute;margin-left:99.95pt;margin-top:41.5pt;width:144.6pt;height:39pt;flip:x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 wp14:anchorId="50D5FF06" wp14:editId="283B4895">
                      <wp:simplePos x="0" y="0"/>
                      <wp:positionH relativeFrom="column">
                        <wp:posOffset>1136015</wp:posOffset>
                      </wp:positionH>
                      <wp:positionV relativeFrom="paragraph">
                        <wp:posOffset>127000</wp:posOffset>
                      </wp:positionV>
                      <wp:extent cx="1965960" cy="396240"/>
                      <wp:effectExtent l="19050" t="57150" r="15240" b="22860"/>
                      <wp:wrapNone/>
                      <wp:docPr id="385" name="Straight Arrow Connector 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65960" cy="396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F59388" id="Straight Arrow Connector 385" o:spid="_x0000_s1026" type="#_x0000_t32" style="position:absolute;margin-left:89.45pt;margin-top:10pt;width:154.8pt;height:31.2pt;flip:x y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B634DA8" w14:textId="3852ABD0" w:rsidR="00E0118E" w:rsidRPr="00E0118E" w:rsidRDefault="00E0118E" w:rsidP="00E0118E"/>
          <w:p w14:paraId="44871395" w14:textId="46591991" w:rsidR="00E0118E" w:rsidRDefault="001B7008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 wp14:anchorId="37813826" wp14:editId="055C4051">
                      <wp:simplePos x="0" y="0"/>
                      <wp:positionH relativeFrom="column">
                        <wp:posOffset>1536065</wp:posOffset>
                      </wp:positionH>
                      <wp:positionV relativeFrom="paragraph">
                        <wp:posOffset>107950</wp:posOffset>
                      </wp:positionV>
                      <wp:extent cx="1569720" cy="819150"/>
                      <wp:effectExtent l="38100" t="0" r="30480" b="57150"/>
                      <wp:wrapNone/>
                      <wp:docPr id="388" name="Straight Arrow Connector 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9720" cy="819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09CE8" id="Straight Arrow Connector 388" o:spid="_x0000_s1026" type="#_x0000_t32" style="position:absolute;margin-left:120.95pt;margin-top:8.5pt;width:123.6pt;height:64.5pt;flip:x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3A7B98C" w14:textId="70BCED0A" w:rsidR="00E0118E" w:rsidRDefault="00E0118E" w:rsidP="00E0118E"/>
          <w:p w14:paraId="77320AAD" w14:textId="37F768BA" w:rsidR="00E0118E" w:rsidRDefault="00E0118E" w:rsidP="00E0118E"/>
          <w:p w14:paraId="73CADC39" w14:textId="4E208583" w:rsidR="00E0118E" w:rsidRDefault="00E0118E" w:rsidP="00E0118E">
            <w:pPr>
              <w:pStyle w:val="NormalWeb"/>
            </w:pPr>
          </w:p>
          <w:p w14:paraId="34E2225B" w14:textId="2979714D" w:rsidR="00E0118E" w:rsidRPr="00E0118E" w:rsidRDefault="001B7008" w:rsidP="00E011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 wp14:anchorId="3EF5AB8D" wp14:editId="3F1C2224">
                      <wp:simplePos x="0" y="0"/>
                      <wp:positionH relativeFrom="column">
                        <wp:posOffset>3029585</wp:posOffset>
                      </wp:positionH>
                      <wp:positionV relativeFrom="paragraph">
                        <wp:posOffset>565785</wp:posOffset>
                      </wp:positionV>
                      <wp:extent cx="2270760" cy="205740"/>
                      <wp:effectExtent l="0" t="0" r="15240" b="22860"/>
                      <wp:wrapNone/>
                      <wp:docPr id="393" name="Text Box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0760" cy="2057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0F163F" w14:textId="74919C9C" w:rsidR="001B7008" w:rsidRPr="001B7008" w:rsidRDefault="001B7008" w:rsidP="001C42E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25MM WEBBING</w:t>
                                  </w:r>
                                  <w:r w:rsidRPr="00CE2D1B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FINISHING SIZE – </w:t>
                                  </w:r>
                                  <w:r w:rsidR="00BA1B66">
                                    <w:rPr>
                                      <w:sz w:val="16"/>
                                      <w:szCs w:val="16"/>
                                    </w:rPr>
                                    <w:t>28.5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CM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F5AB8D" id="Text Box 393" o:spid="_x0000_s1073" type="#_x0000_t202" style="position:absolute;margin-left:238.55pt;margin-top:44.55pt;width:178.8pt;height:16.2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" fillcolor="white [3201]" strokeweight=".5pt">
                      <v:textbox>
                        <w:txbxContent>
                          <w:p w14:paraId="210F163F" w14:textId="74919C9C" w:rsidR="001B7008" w:rsidRPr="001B7008" w:rsidRDefault="001B7008" w:rsidP="001C42E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25MM WEBBING</w:t>
                            </w:r>
                            <w:r w:rsidRPr="00CE2D1B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FINISHING SIZE – </w:t>
                            </w:r>
                            <w:r w:rsidR="00BA1B66">
                              <w:rPr>
                                <w:sz w:val="16"/>
                                <w:szCs w:val="16"/>
                              </w:rPr>
                              <w:t>28.5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 wp14:anchorId="387429AC" wp14:editId="35569A31">
                      <wp:simplePos x="0" y="0"/>
                      <wp:positionH relativeFrom="column">
                        <wp:posOffset>1741805</wp:posOffset>
                      </wp:positionH>
                      <wp:positionV relativeFrom="paragraph">
                        <wp:posOffset>626745</wp:posOffset>
                      </wp:positionV>
                      <wp:extent cx="60960" cy="1219200"/>
                      <wp:effectExtent l="76200" t="38100" r="53340" b="57150"/>
                      <wp:wrapNone/>
                      <wp:docPr id="391" name="Straight Arrow Connector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0960" cy="121920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205255" id="Straight Arrow Connector 391" o:spid="_x0000_s1026" type="#_x0000_t32" style="position:absolute;margin-left:137.15pt;margin-top:49.35pt;width:4.8pt;height:96pt;flip:y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 wp14:anchorId="69F2B1D7" wp14:editId="56661ED8">
                      <wp:simplePos x="0" y="0"/>
                      <wp:positionH relativeFrom="column">
                        <wp:posOffset>1810385</wp:posOffset>
                      </wp:positionH>
                      <wp:positionV relativeFrom="paragraph">
                        <wp:posOffset>702945</wp:posOffset>
                      </wp:positionV>
                      <wp:extent cx="1211580" cy="472440"/>
                      <wp:effectExtent l="38100" t="0" r="26670" b="60960"/>
                      <wp:wrapNone/>
                      <wp:docPr id="392" name="Straight Arrow Connector 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11580" cy="4724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A23D65" id="Straight Arrow Connector 392" o:spid="_x0000_s1026" type="#_x0000_t32" style="position:absolute;margin-left:142.55pt;margin-top:55.35pt;width:95.4pt;height:37.2pt;flip:x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360704" behindDoc="1" locked="0" layoutInCell="1" allowOverlap="1" wp14:anchorId="4090B15F" wp14:editId="26BA2487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573405</wp:posOffset>
                  </wp:positionV>
                  <wp:extent cx="1957705" cy="2651760"/>
                  <wp:effectExtent l="0" t="0" r="0" b="0"/>
                  <wp:wrapNone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57705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0C852A3" w14:textId="689376B6" w:rsidR="00B246A5" w:rsidRDefault="00B246A5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C4983" w:rsidRPr="00DE4BCC" w14:paraId="1C2BE5FE" w14:textId="77777777" w:rsidTr="00A02C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AFC4D3C" w14:textId="77777777" w:rsidR="000C4983" w:rsidRPr="00DE4BCC" w:rsidRDefault="000C4983" w:rsidP="00A02C70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C4983" w:rsidRPr="00DE4BCC" w14:paraId="0920DF7B" w14:textId="77777777" w:rsidTr="007B4C0B">
        <w:trPr>
          <w:trHeight w:val="6623"/>
        </w:trPr>
        <w:tc>
          <w:tcPr>
            <w:tcW w:w="5000" w:type="pct"/>
          </w:tcPr>
          <w:p w14:paraId="6A4496B1" w14:textId="0B6A4D44" w:rsidR="000C4983" w:rsidRDefault="000C4983" w:rsidP="000C4983">
            <w:r>
              <w:t>label Placement</w:t>
            </w:r>
          </w:p>
          <w:p w14:paraId="1E137553" w14:textId="2B7EE3AD" w:rsidR="000C4983" w:rsidRPr="00B82F0E" w:rsidRDefault="007B4C0B" w:rsidP="000C498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9136" behindDoc="0" locked="0" layoutInCell="1" allowOverlap="1" wp14:anchorId="7716B2EB" wp14:editId="51B4F834">
                      <wp:simplePos x="0" y="0"/>
                      <wp:positionH relativeFrom="column">
                        <wp:posOffset>3532505</wp:posOffset>
                      </wp:positionH>
                      <wp:positionV relativeFrom="paragraph">
                        <wp:posOffset>206375</wp:posOffset>
                      </wp:positionV>
                      <wp:extent cx="419100" cy="251460"/>
                      <wp:effectExtent l="0" t="0" r="19050" b="15240"/>
                      <wp:wrapNone/>
                      <wp:docPr id="396" name="Text Box 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910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B68577" w14:textId="5ADA76C9" w:rsidR="007B4C0B" w:rsidRDefault="007B4C0B">
                                  <w:r>
                                    <w:t>6cm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16B2EB" id="Text Box 396" o:spid="_x0000_s1074" type="#_x0000_t202" style="position:absolute;margin-left:278.15pt;margin-top:16.25pt;width:33pt;height:19.8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" fillcolor="white [3201]" strokeweight=".5pt">
                      <v:textbox>
                        <w:txbxContent>
                          <w:p w14:paraId="32B68577" w14:textId="5ADA76C9" w:rsidR="007B4C0B" w:rsidRDefault="007B4C0B">
                            <w:r>
                              <w:t>6cm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C0B">
              <w:rPr>
                <w:noProof/>
              </w:rPr>
              <w:drawing>
                <wp:anchor distT="0" distB="0" distL="114300" distR="114300" simplePos="0" relativeHeight="252377088" behindDoc="1" locked="0" layoutInCell="1" allowOverlap="1" wp14:anchorId="6B7E0C56" wp14:editId="08743FF6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635</wp:posOffset>
                  </wp:positionV>
                  <wp:extent cx="2911092" cy="3711262"/>
                  <wp:effectExtent l="0" t="0" r="3810" b="381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092" cy="3711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455F092" w14:textId="5B99848C" w:rsidR="000C4983" w:rsidRPr="00B82F0E" w:rsidRDefault="007B4C0B" w:rsidP="00A02C7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 wp14:anchorId="0990EF81" wp14:editId="355254A6">
                      <wp:simplePos x="0" y="0"/>
                      <wp:positionH relativeFrom="column">
                        <wp:posOffset>652145</wp:posOffset>
                      </wp:positionH>
                      <wp:positionV relativeFrom="paragraph">
                        <wp:posOffset>135890</wp:posOffset>
                      </wp:positionV>
                      <wp:extent cx="2872740" cy="448945"/>
                      <wp:effectExtent l="38100" t="0" r="22860" b="84455"/>
                      <wp:wrapNone/>
                      <wp:docPr id="397" name="Straight Arrow Connector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72740" cy="4489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D96E5D" id="Straight Arrow Connector 397" o:spid="_x0000_s1026" type="#_x0000_t32" style="position:absolute;margin-left:51.35pt;margin-top:10.7pt;width:226.2pt;height:35.35pt;flip:x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FFAFCEF" w14:textId="67A6377B" w:rsidR="000C4983" w:rsidRPr="00B82F0E" w:rsidRDefault="000C4983" w:rsidP="00A02C70"/>
          <w:p w14:paraId="6AC64C3E" w14:textId="79DDC252" w:rsidR="000C4983" w:rsidRPr="00B82F0E" w:rsidRDefault="007B4C0B" w:rsidP="00A02C7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 wp14:anchorId="05366DD7" wp14:editId="40588BF9">
                      <wp:simplePos x="0" y="0"/>
                      <wp:positionH relativeFrom="column">
                        <wp:posOffset>583565</wp:posOffset>
                      </wp:positionH>
                      <wp:positionV relativeFrom="paragraph">
                        <wp:posOffset>101600</wp:posOffset>
                      </wp:positionV>
                      <wp:extent cx="22860" cy="213360"/>
                      <wp:effectExtent l="57150" t="38100" r="53340" b="53340"/>
                      <wp:wrapNone/>
                      <wp:docPr id="395" name="Straight Arrow Connector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860" cy="21336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A6E5ED" id="Straight Arrow Connector 395" o:spid="_x0000_s1026" type="#_x0000_t32" style="position:absolute;margin-left:45.95pt;margin-top:8pt;width:1.8pt;height:16.8pt;flip:y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60C9EB84" wp14:editId="1FFEA9D3">
                      <wp:simplePos x="0" y="0"/>
                      <wp:positionH relativeFrom="column">
                        <wp:posOffset>3433445</wp:posOffset>
                      </wp:positionH>
                      <wp:positionV relativeFrom="paragraph">
                        <wp:posOffset>124460</wp:posOffset>
                      </wp:positionV>
                      <wp:extent cx="1676400" cy="388620"/>
                      <wp:effectExtent l="0" t="0" r="19050" b="11430"/>
                      <wp:wrapNone/>
                      <wp:docPr id="181" name="Text Box 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6400" cy="38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102BD1" w14:textId="0CBE34E0" w:rsidR="000C4983" w:rsidRDefault="000C4983" w:rsidP="000C4983">
                                  <w:r>
                                    <w:t>Attaching on</w:t>
                                  </w:r>
                                  <w:r w:rsidR="007B4C0B">
                                    <w:t xml:space="preserve"> mole</w:t>
                                  </w:r>
                                  <w:r>
                                    <w:t xml:space="preserve">, inside of </w:t>
                                  </w:r>
                                  <w:r w:rsidR="007B4C0B">
                                    <w:t xml:space="preserve">back left side </w:t>
                                  </w:r>
                                  <w:r>
                                    <w:t xml:space="preserve">as a </w:t>
                                  </w:r>
                                  <w:r w:rsidR="007B4C0B">
                                    <w:t>loop</w:t>
                                  </w:r>
                                  <w:r>
                                    <w:t xml:space="preserve">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C9EB84" id="Text Box 181" o:spid="_x0000_s1075" type="#_x0000_t202" style="position:absolute;margin-left:270.35pt;margin-top:9.8pt;width:132pt;height:30.6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" fillcolor="white [3201]" strokeweight=".5pt">
                      <v:textbox>
                        <w:txbxContent>
                          <w:p w14:paraId="77102BD1" w14:textId="0CBE34E0" w:rsidR="000C4983" w:rsidRDefault="000C4983" w:rsidP="000C4983">
                            <w:r>
                              <w:t>Attaching on</w:t>
                            </w:r>
                            <w:r w:rsidR="007B4C0B">
                              <w:t xml:space="preserve"> mole</w:t>
                            </w:r>
                            <w:r>
                              <w:t xml:space="preserve">, inside of </w:t>
                            </w:r>
                            <w:r w:rsidR="007B4C0B">
                              <w:t xml:space="preserve">back left side </w:t>
                            </w:r>
                            <w:r>
                              <w:t xml:space="preserve">as a </w:t>
                            </w:r>
                            <w:r w:rsidR="007B4C0B">
                              <w:t>loop</w:t>
                            </w:r>
                            <w:r>
                              <w:t xml:space="preserve">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467C42F" w14:textId="02F2BA78" w:rsidR="000C4983" w:rsidRPr="00B82F0E" w:rsidRDefault="007B4C0B" w:rsidP="00A02C7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20CEA1F4" wp14:editId="07C5B961">
                      <wp:simplePos x="0" y="0"/>
                      <wp:positionH relativeFrom="column">
                        <wp:posOffset>743585</wp:posOffset>
                      </wp:positionH>
                      <wp:positionV relativeFrom="paragraph">
                        <wp:posOffset>107316</wp:posOffset>
                      </wp:positionV>
                      <wp:extent cx="2720340" cy="45719"/>
                      <wp:effectExtent l="38100" t="38100" r="22860" b="88265"/>
                      <wp:wrapNone/>
                      <wp:docPr id="187" name="Straight Arrow Connector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2034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E4E26D" id="Straight Arrow Connector 187" o:spid="_x0000_s1026" type="#_x0000_t32" style="position:absolute;margin-left:58.55pt;margin-top:8.45pt;width:214.2pt;height:3.6pt;flip:x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BDE1B03" w14:textId="426C70F4" w:rsidR="000C4983" w:rsidRPr="00B82F0E" w:rsidRDefault="000C4983" w:rsidP="00A02C70"/>
          <w:p w14:paraId="02BF1710" w14:textId="751E6121" w:rsidR="000C4983" w:rsidRPr="00B82F0E" w:rsidRDefault="000C4983" w:rsidP="00A02C70"/>
          <w:p w14:paraId="77E47389" w14:textId="711206B3" w:rsidR="000C4983" w:rsidRPr="00B82F0E" w:rsidRDefault="000C4983" w:rsidP="00A02C70"/>
          <w:p w14:paraId="12314DDA" w14:textId="1F735885" w:rsidR="000C4983" w:rsidRPr="00B82F0E" w:rsidRDefault="000C4983" w:rsidP="00A02C70"/>
          <w:p w14:paraId="08847126" w14:textId="26A9E2E6" w:rsidR="000C4983" w:rsidRPr="00B82F0E" w:rsidRDefault="000C4983" w:rsidP="00A02C70"/>
          <w:p w14:paraId="5BF5872F" w14:textId="3201F271" w:rsidR="000C4983" w:rsidRPr="00B82F0E" w:rsidRDefault="000C4983" w:rsidP="00A02C70"/>
          <w:p w14:paraId="755001BE" w14:textId="6D869744" w:rsidR="000C4983" w:rsidRPr="00B82F0E" w:rsidRDefault="000C4983" w:rsidP="00A02C70"/>
          <w:p w14:paraId="195FD6E7" w14:textId="0214C8F8" w:rsidR="000C4983" w:rsidRDefault="000C4983" w:rsidP="00A02C70"/>
          <w:p w14:paraId="0CC41F95" w14:textId="33709C18" w:rsidR="000C4983" w:rsidRPr="00B82F0E" w:rsidRDefault="000C4983" w:rsidP="00A02C70"/>
          <w:p w14:paraId="5AFC4B6D" w14:textId="14BC01B6" w:rsidR="000C4983" w:rsidRDefault="000C4983" w:rsidP="00A02C70"/>
          <w:p w14:paraId="1BE68C8F" w14:textId="5893E318" w:rsidR="000C4983" w:rsidRDefault="000C4983" w:rsidP="00A02C70"/>
          <w:p w14:paraId="76AB1C5E" w14:textId="1C4C2D59" w:rsidR="000C4983" w:rsidRDefault="000C4983" w:rsidP="00A02C70">
            <w:pPr>
              <w:tabs>
                <w:tab w:val="left" w:pos="6255"/>
              </w:tabs>
            </w:pPr>
            <w:r>
              <w:tab/>
            </w:r>
          </w:p>
          <w:p w14:paraId="09C5ECFA" w14:textId="18D2E952" w:rsidR="000C4983" w:rsidRPr="00B246A5" w:rsidRDefault="000C4983" w:rsidP="007B4C0B">
            <w:pPr>
              <w:tabs>
                <w:tab w:val="left" w:pos="2815"/>
              </w:tabs>
            </w:pPr>
          </w:p>
        </w:tc>
      </w:tr>
    </w:tbl>
    <w:p w14:paraId="7299606A" w14:textId="6C3111D2" w:rsidR="000C4983" w:rsidRDefault="000C4983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B3BF6" w:rsidRPr="00DE4BCC" w14:paraId="141DC552" w14:textId="77777777" w:rsidTr="000133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63115CA" w14:textId="77777777" w:rsidR="00AB3BF6" w:rsidRPr="00DE4BCC" w:rsidRDefault="00AB3BF6" w:rsidP="00013380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AB3BF6" w:rsidRPr="00DE4BCC" w14:paraId="110A8EC0" w14:textId="77777777" w:rsidTr="00542924">
        <w:trPr>
          <w:trHeight w:val="3833"/>
        </w:trPr>
        <w:tc>
          <w:tcPr>
            <w:tcW w:w="5000" w:type="pct"/>
          </w:tcPr>
          <w:p w14:paraId="43E7F7D7" w14:textId="79BEDBE8" w:rsidR="00AB3BF6" w:rsidRDefault="00542924" w:rsidP="00AB3BF6">
            <w:r w:rsidRPr="00542924">
              <w:rPr>
                <w:noProof/>
              </w:rPr>
              <w:drawing>
                <wp:anchor distT="0" distB="0" distL="114300" distR="114300" simplePos="0" relativeHeight="252391424" behindDoc="1" locked="0" layoutInCell="1" allowOverlap="1" wp14:anchorId="369E2024" wp14:editId="6865D72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284480</wp:posOffset>
                  </wp:positionV>
                  <wp:extent cx="2777449" cy="998220"/>
                  <wp:effectExtent l="0" t="0" r="4445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49" cy="99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74E61" w:rsidRPr="00F74E61">
              <w:rPr>
                <w:noProof/>
              </w:rPr>
              <w:drawing>
                <wp:anchor distT="0" distB="0" distL="114300" distR="114300" simplePos="0" relativeHeight="252383232" behindDoc="1" locked="0" layoutInCell="1" allowOverlap="1" wp14:anchorId="7F34BB8D" wp14:editId="1AE88E07">
                  <wp:simplePos x="0" y="0"/>
                  <wp:positionH relativeFrom="column">
                    <wp:posOffset>2900045</wp:posOffset>
                  </wp:positionH>
                  <wp:positionV relativeFrom="paragraph">
                    <wp:posOffset>281940</wp:posOffset>
                  </wp:positionV>
                  <wp:extent cx="2811780" cy="1010285"/>
                  <wp:effectExtent l="0" t="0" r="7620" b="0"/>
                  <wp:wrapNone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101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B3BF6">
              <w:t>label artwork</w:t>
            </w:r>
          </w:p>
          <w:p w14:paraId="169E7EBA" w14:textId="566848D4" w:rsidR="00F74E61" w:rsidRDefault="00F74E61" w:rsidP="00AB3BF6"/>
          <w:p w14:paraId="341DF069" w14:textId="7E1BF94D" w:rsidR="00AB3BF6" w:rsidRDefault="00AB3BF6" w:rsidP="00AB3BF6"/>
          <w:p w14:paraId="7F28A695" w14:textId="77777777" w:rsidR="00AB3BF6" w:rsidRDefault="00AB3BF6" w:rsidP="00AB3BF6"/>
          <w:p w14:paraId="6F0795CB" w14:textId="18E7488D" w:rsidR="00F74E61" w:rsidRPr="00F74E61" w:rsidRDefault="00F74E61" w:rsidP="00F74E61">
            <w:r w:rsidRPr="00F74E61">
              <w:rPr>
                <w:noProof/>
              </w:rPr>
              <w:drawing>
                <wp:anchor distT="0" distB="0" distL="114300" distR="114300" simplePos="0" relativeHeight="252384256" behindDoc="1" locked="0" layoutInCell="1" allowOverlap="1" wp14:anchorId="28625273" wp14:editId="3EB83EC8">
                  <wp:simplePos x="0" y="0"/>
                  <wp:positionH relativeFrom="column">
                    <wp:posOffset>4932</wp:posOffset>
                  </wp:positionH>
                  <wp:positionV relativeFrom="paragraph">
                    <wp:posOffset>433070</wp:posOffset>
                  </wp:positionV>
                  <wp:extent cx="2796540" cy="1005380"/>
                  <wp:effectExtent l="0" t="0" r="3810" b="4445"/>
                  <wp:wrapNone/>
                  <wp:docPr id="400" name="Picture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100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1858606" w14:textId="0596DF22" w:rsidR="00AB3BF6" w:rsidRDefault="00AB3BF6" w:rsidP="00155384">
      <w:pPr>
        <w:rPr>
          <w:color w:val="auto"/>
        </w:rPr>
      </w:pPr>
    </w:p>
    <w:p w14:paraId="07FAC3BE" w14:textId="7D6A7130" w:rsidR="00F74E61" w:rsidRDefault="00F74E61" w:rsidP="00155384">
      <w:pPr>
        <w:rPr>
          <w:color w:val="auto"/>
        </w:rPr>
      </w:pPr>
    </w:p>
    <w:p w14:paraId="778543F5" w14:textId="77777777" w:rsidR="00F74E61" w:rsidRDefault="00F74E61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74E61" w:rsidRPr="00DE4BCC" w14:paraId="129AEDB2" w14:textId="77777777" w:rsidTr="002852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E8D0238" w14:textId="77777777" w:rsidR="00F74E61" w:rsidRPr="00DE4BCC" w:rsidRDefault="00F74E61" w:rsidP="002852A5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F74E61" w:rsidRPr="00DE4BCC" w14:paraId="7BAD5F35" w14:textId="77777777" w:rsidTr="003B3C34">
        <w:trPr>
          <w:trHeight w:val="5183"/>
        </w:trPr>
        <w:tc>
          <w:tcPr>
            <w:tcW w:w="5000" w:type="pct"/>
          </w:tcPr>
          <w:p w14:paraId="5C9D86DA" w14:textId="4E24A8F9" w:rsidR="00F74E61" w:rsidRDefault="00F74E61" w:rsidP="002852A5">
            <w:r>
              <w:t>Sticker artwork</w:t>
            </w:r>
          </w:p>
          <w:p w14:paraId="0AE16F72" w14:textId="40A2B5FD" w:rsidR="003B3C34" w:rsidRDefault="003B3C34" w:rsidP="003B3C34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386304" behindDoc="1" locked="0" layoutInCell="1" allowOverlap="1" wp14:anchorId="43D193CC" wp14:editId="2118209A">
                  <wp:simplePos x="0" y="0"/>
                  <wp:positionH relativeFrom="column">
                    <wp:posOffset>2934970</wp:posOffset>
                  </wp:positionH>
                  <wp:positionV relativeFrom="paragraph">
                    <wp:posOffset>114935</wp:posOffset>
                  </wp:positionV>
                  <wp:extent cx="2836718" cy="1226820"/>
                  <wp:effectExtent l="0" t="0" r="1905" b="0"/>
                  <wp:wrapNone/>
                  <wp:docPr id="405" name="Pictur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718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385280" behindDoc="1" locked="0" layoutInCell="1" allowOverlap="1" wp14:anchorId="37A9DF1F" wp14:editId="76D8ADCD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99903</wp:posOffset>
                  </wp:positionV>
                  <wp:extent cx="2942436" cy="1272540"/>
                  <wp:effectExtent l="0" t="0" r="0" b="3810"/>
                  <wp:wrapNone/>
                  <wp:docPr id="404" name="Picture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436" cy="127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1FD56B" w14:textId="244D3CAD" w:rsidR="003B3C34" w:rsidRDefault="003B3C34" w:rsidP="003B3C34">
            <w:pPr>
              <w:pStyle w:val="NormalWeb"/>
            </w:pPr>
          </w:p>
          <w:p w14:paraId="224B3416" w14:textId="77777777" w:rsidR="00F74E61" w:rsidRDefault="00F74E61" w:rsidP="002852A5"/>
          <w:p w14:paraId="3A19F022" w14:textId="77777777" w:rsidR="00F74E61" w:rsidRDefault="00F74E61" w:rsidP="002852A5"/>
          <w:p w14:paraId="101E0E6A" w14:textId="11BA7720" w:rsidR="00F74E61" w:rsidRDefault="003B3C34" w:rsidP="002852A5">
            <w:r>
              <w:rPr>
                <w:noProof/>
              </w:rPr>
              <w:drawing>
                <wp:anchor distT="0" distB="0" distL="114300" distR="114300" simplePos="0" relativeHeight="252387328" behindDoc="1" locked="0" layoutInCell="1" allowOverlap="1" wp14:anchorId="1ADB2C3D" wp14:editId="730AFAB4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217805</wp:posOffset>
                  </wp:positionV>
                  <wp:extent cx="2942434" cy="1272540"/>
                  <wp:effectExtent l="0" t="0" r="0" b="3810"/>
                  <wp:wrapNone/>
                  <wp:docPr id="406" name="Picture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434" cy="127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53CF397" w14:textId="7C1A22EA" w:rsidR="003B3C34" w:rsidRDefault="003B3C34" w:rsidP="003B3C34">
            <w:pPr>
              <w:pStyle w:val="NormalWeb"/>
            </w:pPr>
          </w:p>
          <w:p w14:paraId="6B651CA0" w14:textId="77777777" w:rsidR="00F74E61" w:rsidRDefault="00F74E61" w:rsidP="002852A5"/>
          <w:p w14:paraId="2E82DA1F" w14:textId="77777777" w:rsidR="003B3C34" w:rsidRPr="003B3C34" w:rsidRDefault="003B3C34" w:rsidP="003B3C34"/>
          <w:p w14:paraId="4E42CC23" w14:textId="77777777" w:rsidR="003B3C34" w:rsidRPr="003B3C34" w:rsidRDefault="003B3C34" w:rsidP="003B3C34"/>
          <w:p w14:paraId="154D948A" w14:textId="77777777" w:rsidR="003B3C34" w:rsidRPr="003B3C34" w:rsidRDefault="003B3C34" w:rsidP="003B3C34"/>
          <w:p w14:paraId="6C1BA59D" w14:textId="3D423C5A" w:rsidR="003B3C34" w:rsidRPr="003B3C34" w:rsidRDefault="003B3C34" w:rsidP="003B3C34">
            <w:pPr>
              <w:tabs>
                <w:tab w:val="left" w:pos="6276"/>
              </w:tabs>
            </w:pPr>
          </w:p>
        </w:tc>
      </w:tr>
    </w:tbl>
    <w:p w14:paraId="5CD1F32A" w14:textId="77777777" w:rsidR="00F74E61" w:rsidRPr="00DE4BCC" w:rsidRDefault="00F74E61" w:rsidP="00155384">
      <w:pPr>
        <w:rPr>
          <w:color w:val="auto"/>
        </w:rPr>
      </w:pPr>
    </w:p>
    <w:sectPr w:rsidR="00F74E61" w:rsidRPr="00DE4BCC" w:rsidSect="007E3D23">
      <w:footerReference w:type="default" r:id="rId46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FC4AE7" w14:textId="77777777" w:rsidR="00562F3C" w:rsidRDefault="00562F3C">
      <w:pPr>
        <w:spacing w:after="0"/>
      </w:pPr>
      <w:r>
        <w:separator/>
      </w:r>
    </w:p>
  </w:endnote>
  <w:endnote w:type="continuationSeparator" w:id="0">
    <w:p w14:paraId="2D2CCE4E" w14:textId="77777777" w:rsidR="00562F3C" w:rsidRDefault="00562F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ptos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1D431D" w14:textId="77777777" w:rsidR="00562F3C" w:rsidRDefault="00562F3C">
      <w:pPr>
        <w:spacing w:after="0"/>
      </w:pPr>
      <w:r>
        <w:separator/>
      </w:r>
    </w:p>
  </w:footnote>
  <w:footnote w:type="continuationSeparator" w:id="0">
    <w:p w14:paraId="0F1FCF13" w14:textId="77777777" w:rsidR="00562F3C" w:rsidRDefault="00562F3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F26"/>
    <w:rsid w:val="000030A9"/>
    <w:rsid w:val="000234F0"/>
    <w:rsid w:val="00037335"/>
    <w:rsid w:val="00047818"/>
    <w:rsid w:val="00051B06"/>
    <w:rsid w:val="00066741"/>
    <w:rsid w:val="000677DA"/>
    <w:rsid w:val="00090113"/>
    <w:rsid w:val="00091928"/>
    <w:rsid w:val="00093F44"/>
    <w:rsid w:val="000A13CF"/>
    <w:rsid w:val="000B1457"/>
    <w:rsid w:val="000B1B44"/>
    <w:rsid w:val="000C01EF"/>
    <w:rsid w:val="000C4983"/>
    <w:rsid w:val="000D37AE"/>
    <w:rsid w:val="000D663E"/>
    <w:rsid w:val="000E45E2"/>
    <w:rsid w:val="000E5146"/>
    <w:rsid w:val="00116F5B"/>
    <w:rsid w:val="001227CA"/>
    <w:rsid w:val="001302DC"/>
    <w:rsid w:val="001344E8"/>
    <w:rsid w:val="00136E3C"/>
    <w:rsid w:val="00147208"/>
    <w:rsid w:val="00155384"/>
    <w:rsid w:val="0018603C"/>
    <w:rsid w:val="001B7008"/>
    <w:rsid w:val="001C42ED"/>
    <w:rsid w:val="001D0C6A"/>
    <w:rsid w:val="001D2979"/>
    <w:rsid w:val="001E5502"/>
    <w:rsid w:val="001E5C8E"/>
    <w:rsid w:val="001F3F60"/>
    <w:rsid w:val="001F5F14"/>
    <w:rsid w:val="00223B8D"/>
    <w:rsid w:val="00240C7C"/>
    <w:rsid w:val="00255734"/>
    <w:rsid w:val="00273BF2"/>
    <w:rsid w:val="002750DA"/>
    <w:rsid w:val="00282D5F"/>
    <w:rsid w:val="00284366"/>
    <w:rsid w:val="0028638D"/>
    <w:rsid w:val="002A2DA1"/>
    <w:rsid w:val="002A4407"/>
    <w:rsid w:val="002A45FF"/>
    <w:rsid w:val="002B2B35"/>
    <w:rsid w:val="002C600A"/>
    <w:rsid w:val="002C6EAE"/>
    <w:rsid w:val="002F04D3"/>
    <w:rsid w:val="00312F9C"/>
    <w:rsid w:val="003261D1"/>
    <w:rsid w:val="0033163F"/>
    <w:rsid w:val="003366D8"/>
    <w:rsid w:val="00356EB7"/>
    <w:rsid w:val="00371D00"/>
    <w:rsid w:val="00377135"/>
    <w:rsid w:val="003B3C34"/>
    <w:rsid w:val="003C192B"/>
    <w:rsid w:val="003C2460"/>
    <w:rsid w:val="003C256A"/>
    <w:rsid w:val="003E09C0"/>
    <w:rsid w:val="003E2F5B"/>
    <w:rsid w:val="00427B2F"/>
    <w:rsid w:val="004342C2"/>
    <w:rsid w:val="00437F9D"/>
    <w:rsid w:val="00451E2E"/>
    <w:rsid w:val="004A7424"/>
    <w:rsid w:val="004C306F"/>
    <w:rsid w:val="004C30E4"/>
    <w:rsid w:val="004C34EC"/>
    <w:rsid w:val="004C726C"/>
    <w:rsid w:val="004E0B40"/>
    <w:rsid w:val="004F76FA"/>
    <w:rsid w:val="005076EA"/>
    <w:rsid w:val="00530F9B"/>
    <w:rsid w:val="00531857"/>
    <w:rsid w:val="00542924"/>
    <w:rsid w:val="00553DF6"/>
    <w:rsid w:val="0055580C"/>
    <w:rsid w:val="00562F3C"/>
    <w:rsid w:val="00575A98"/>
    <w:rsid w:val="00583876"/>
    <w:rsid w:val="00591137"/>
    <w:rsid w:val="005C2CF2"/>
    <w:rsid w:val="005E4A3B"/>
    <w:rsid w:val="00640A9F"/>
    <w:rsid w:val="006433F3"/>
    <w:rsid w:val="00650B59"/>
    <w:rsid w:val="0065347E"/>
    <w:rsid w:val="006575D7"/>
    <w:rsid w:val="00664C5D"/>
    <w:rsid w:val="00672033"/>
    <w:rsid w:val="00693C6A"/>
    <w:rsid w:val="006B2C58"/>
    <w:rsid w:val="006C1994"/>
    <w:rsid w:val="006D4365"/>
    <w:rsid w:val="006D6A3A"/>
    <w:rsid w:val="006E09E3"/>
    <w:rsid w:val="006F1830"/>
    <w:rsid w:val="006F24EC"/>
    <w:rsid w:val="00703315"/>
    <w:rsid w:val="00711EBF"/>
    <w:rsid w:val="007136A7"/>
    <w:rsid w:val="007265C0"/>
    <w:rsid w:val="00735CF9"/>
    <w:rsid w:val="00747E46"/>
    <w:rsid w:val="00797D0E"/>
    <w:rsid w:val="007A209A"/>
    <w:rsid w:val="007B0C03"/>
    <w:rsid w:val="007B4C0B"/>
    <w:rsid w:val="007B4D67"/>
    <w:rsid w:val="007B56EE"/>
    <w:rsid w:val="007C1CF5"/>
    <w:rsid w:val="007C1E31"/>
    <w:rsid w:val="007C204F"/>
    <w:rsid w:val="007C2F66"/>
    <w:rsid w:val="007E1496"/>
    <w:rsid w:val="007E3D23"/>
    <w:rsid w:val="008051F3"/>
    <w:rsid w:val="008132A2"/>
    <w:rsid w:val="0084155D"/>
    <w:rsid w:val="00855977"/>
    <w:rsid w:val="008675B2"/>
    <w:rsid w:val="008713E9"/>
    <w:rsid w:val="00882A8E"/>
    <w:rsid w:val="00891305"/>
    <w:rsid w:val="00894485"/>
    <w:rsid w:val="00894FA0"/>
    <w:rsid w:val="008B2E1B"/>
    <w:rsid w:val="0090175C"/>
    <w:rsid w:val="00914FC2"/>
    <w:rsid w:val="0092281C"/>
    <w:rsid w:val="00946422"/>
    <w:rsid w:val="0096648F"/>
    <w:rsid w:val="00985466"/>
    <w:rsid w:val="00994A93"/>
    <w:rsid w:val="009A7714"/>
    <w:rsid w:val="009B4506"/>
    <w:rsid w:val="009E28D5"/>
    <w:rsid w:val="009F0E8D"/>
    <w:rsid w:val="009F4389"/>
    <w:rsid w:val="00A104EF"/>
    <w:rsid w:val="00A13781"/>
    <w:rsid w:val="00A26AFA"/>
    <w:rsid w:val="00A33C84"/>
    <w:rsid w:val="00A4134B"/>
    <w:rsid w:val="00A56B70"/>
    <w:rsid w:val="00A835B2"/>
    <w:rsid w:val="00A9696F"/>
    <w:rsid w:val="00AA36E1"/>
    <w:rsid w:val="00AB19F3"/>
    <w:rsid w:val="00AB3BF6"/>
    <w:rsid w:val="00AB3D05"/>
    <w:rsid w:val="00AC250E"/>
    <w:rsid w:val="00AC5A89"/>
    <w:rsid w:val="00AF213D"/>
    <w:rsid w:val="00AF3C61"/>
    <w:rsid w:val="00AF6F3A"/>
    <w:rsid w:val="00B06730"/>
    <w:rsid w:val="00B11297"/>
    <w:rsid w:val="00B246A5"/>
    <w:rsid w:val="00B3533D"/>
    <w:rsid w:val="00B445DD"/>
    <w:rsid w:val="00B82F0E"/>
    <w:rsid w:val="00B8674E"/>
    <w:rsid w:val="00B8707A"/>
    <w:rsid w:val="00B96882"/>
    <w:rsid w:val="00BA1B66"/>
    <w:rsid w:val="00BA4210"/>
    <w:rsid w:val="00BB2E2F"/>
    <w:rsid w:val="00BB351C"/>
    <w:rsid w:val="00BD7E5D"/>
    <w:rsid w:val="00BE2FC2"/>
    <w:rsid w:val="00C066BC"/>
    <w:rsid w:val="00C10345"/>
    <w:rsid w:val="00C22960"/>
    <w:rsid w:val="00C358A9"/>
    <w:rsid w:val="00C46CC5"/>
    <w:rsid w:val="00C7576A"/>
    <w:rsid w:val="00C9180C"/>
    <w:rsid w:val="00CA528F"/>
    <w:rsid w:val="00CA76DE"/>
    <w:rsid w:val="00CB72B7"/>
    <w:rsid w:val="00CE0109"/>
    <w:rsid w:val="00CE2D1B"/>
    <w:rsid w:val="00CF00C0"/>
    <w:rsid w:val="00D14624"/>
    <w:rsid w:val="00D2369B"/>
    <w:rsid w:val="00D260DF"/>
    <w:rsid w:val="00D274EA"/>
    <w:rsid w:val="00D310D6"/>
    <w:rsid w:val="00D3176E"/>
    <w:rsid w:val="00D32EE9"/>
    <w:rsid w:val="00D336B6"/>
    <w:rsid w:val="00D41818"/>
    <w:rsid w:val="00D44742"/>
    <w:rsid w:val="00D61211"/>
    <w:rsid w:val="00D61AAA"/>
    <w:rsid w:val="00D776E0"/>
    <w:rsid w:val="00DB3221"/>
    <w:rsid w:val="00DC2E1D"/>
    <w:rsid w:val="00DE4BCC"/>
    <w:rsid w:val="00DF38F3"/>
    <w:rsid w:val="00DF63F3"/>
    <w:rsid w:val="00E0118E"/>
    <w:rsid w:val="00E13042"/>
    <w:rsid w:val="00E40E81"/>
    <w:rsid w:val="00E5216A"/>
    <w:rsid w:val="00E75FA9"/>
    <w:rsid w:val="00E91C1C"/>
    <w:rsid w:val="00E95408"/>
    <w:rsid w:val="00EA7741"/>
    <w:rsid w:val="00EB31A9"/>
    <w:rsid w:val="00EB7B91"/>
    <w:rsid w:val="00EC3E27"/>
    <w:rsid w:val="00EC52D1"/>
    <w:rsid w:val="00EE7A3C"/>
    <w:rsid w:val="00F07EAE"/>
    <w:rsid w:val="00F1476C"/>
    <w:rsid w:val="00F16392"/>
    <w:rsid w:val="00F245C1"/>
    <w:rsid w:val="00F3166D"/>
    <w:rsid w:val="00F33D62"/>
    <w:rsid w:val="00F37692"/>
    <w:rsid w:val="00F41DD8"/>
    <w:rsid w:val="00F51E42"/>
    <w:rsid w:val="00F564CF"/>
    <w:rsid w:val="00F62C8B"/>
    <w:rsid w:val="00F74E61"/>
    <w:rsid w:val="00F822EB"/>
    <w:rsid w:val="00F87394"/>
    <w:rsid w:val="00F900BE"/>
    <w:rsid w:val="00F939E0"/>
    <w:rsid w:val="00FA4FCB"/>
    <w:rsid w:val="00FA5EFB"/>
    <w:rsid w:val="00FC13FD"/>
    <w:rsid w:val="00FD0999"/>
    <w:rsid w:val="00FE6166"/>
    <w:rsid w:val="00FF6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4E61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A9696F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45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1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4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8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3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0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84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96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1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1" Type="http://schemas.openxmlformats.org/officeDocument/2006/relationships/image" Target="media/image1.jpeg"/><Relationship Id="rId24" Type="http://schemas.openxmlformats.org/officeDocument/2006/relationships/image" Target="cid:7e844340-56ab-484d-bbe9-54ee47e6aba2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6.jpe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cid:68d22970-e59e-4fe2-a1c3-92b83c14bb59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glossaryDocument" Target="glossary/document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oter" Target="footer1.xml"/><Relationship Id="rId20" Type="http://schemas.openxmlformats.org/officeDocument/2006/relationships/image" Target="media/image10.jpe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pto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3003B"/>
    <w:rsid w:val="000C52D9"/>
    <w:rsid w:val="000D0099"/>
    <w:rsid w:val="001F13A6"/>
    <w:rsid w:val="00237945"/>
    <w:rsid w:val="002469A9"/>
    <w:rsid w:val="002728A7"/>
    <w:rsid w:val="002D17FD"/>
    <w:rsid w:val="003516BF"/>
    <w:rsid w:val="00476E9E"/>
    <w:rsid w:val="004D32AE"/>
    <w:rsid w:val="004F05F6"/>
    <w:rsid w:val="00517E07"/>
    <w:rsid w:val="005F1529"/>
    <w:rsid w:val="00621D58"/>
    <w:rsid w:val="00623A13"/>
    <w:rsid w:val="006966A5"/>
    <w:rsid w:val="00712F22"/>
    <w:rsid w:val="00750643"/>
    <w:rsid w:val="00875C2A"/>
    <w:rsid w:val="008D55CE"/>
    <w:rsid w:val="008D7BEA"/>
    <w:rsid w:val="008F2BC0"/>
    <w:rsid w:val="009E3A4E"/>
    <w:rsid w:val="009F502E"/>
    <w:rsid w:val="00A20237"/>
    <w:rsid w:val="00AF3AC3"/>
    <w:rsid w:val="00B42FAC"/>
    <w:rsid w:val="00B678C1"/>
    <w:rsid w:val="00B83563"/>
    <w:rsid w:val="00B83EDB"/>
    <w:rsid w:val="00C61CDB"/>
    <w:rsid w:val="00C96832"/>
    <w:rsid w:val="00CA1051"/>
    <w:rsid w:val="00CB00B6"/>
    <w:rsid w:val="00CC674B"/>
    <w:rsid w:val="00D47C45"/>
    <w:rsid w:val="00D57713"/>
    <w:rsid w:val="00D657F2"/>
    <w:rsid w:val="00E74300"/>
    <w:rsid w:val="00EA1CCF"/>
    <w:rsid w:val="00EE71F3"/>
    <w:rsid w:val="00F40A73"/>
    <w:rsid w:val="00F5786D"/>
    <w:rsid w:val="00F864A9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2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invoice.dotx</Template>
  <TotalTime>0</TotalTime>
  <Pages>16</Pages>
  <Words>187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2026-05-14T05:05:00Z</dcterms:created>
  <dcterms:modified xsi:type="dcterms:W3CDTF">2026-05-14T05:05:00Z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