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2437B" w14:textId="09666BFB" w:rsidR="00722123" w:rsidRPr="00722123" w:rsidRDefault="00722123">
      <w:pPr>
        <w:rPr>
          <w:b/>
          <w:bCs/>
          <w:color w:val="FF0000"/>
          <w:sz w:val="24"/>
          <w:szCs w:val="24"/>
        </w:rPr>
      </w:pPr>
      <w:bookmarkStart w:id="0" w:name="_Hlk202344486"/>
      <w:r w:rsidRPr="00722123">
        <w:rPr>
          <w:b/>
          <w:bCs/>
          <w:color w:val="FF0000"/>
          <w:sz w:val="24"/>
          <w:szCs w:val="24"/>
        </w:rPr>
        <w:t>STYLE REFERENCE NUMBER – LINK-PB-25-107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722123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bookmarkEnd w:id="0"/>
          <w:p w14:paraId="1F15B868" w14:textId="77777777" w:rsidR="00767326" w:rsidRDefault="00767326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767326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ASAD SLABB (Sub load &amp; Bum</w:t>
            </w:r>
          </w:p>
          <w:p w14:paraId="5BA4441E" w14:textId="4EDF9D4F" w:rsidR="005C2CF2" w:rsidRPr="00711EBF" w:rsidRDefault="00767326" w:rsidP="00DE4BCC">
            <w:pPr>
              <w:pStyle w:val="Subtitle"/>
              <w:rPr>
                <w:color w:val="auto"/>
              </w:rPr>
            </w:pPr>
            <w:r w:rsidRPr="00767326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bag)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796AA6">
                  <w:rPr>
                    <w:color w:val="002060"/>
                  </w:rPr>
                  <w:t xml:space="preserve"> June 27, 2025</w:t>
                </w:r>
              </w:sdtContent>
            </w:sdt>
            <w:r w:rsidR="005C2CF2" w:rsidRPr="00711EBF">
              <w:rPr>
                <w:color w:val="002060"/>
              </w:rPr>
              <w:t xml:space="preserve"> </w:t>
            </w:r>
            <w:r w:rsidR="00F94ABD">
              <w:rPr>
                <w:color w:val="002060"/>
              </w:rPr>
              <w:t xml:space="preserve"> </w:t>
            </w:r>
            <w:r w:rsidR="00F54F36">
              <w:rPr>
                <w:color w:val="002060"/>
              </w:rPr>
              <w:t xml:space="preserve">            </w:t>
            </w:r>
            <w:proofErr w:type="gramStart"/>
            <w:r w:rsidR="00F54F36" w:rsidRPr="00F54F36">
              <w:rPr>
                <w:color w:val="FF0000"/>
              </w:rPr>
              <w:t xml:space="preserve">Updated </w:t>
            </w:r>
            <w:r w:rsidR="00F94ABD" w:rsidRPr="00F54F36">
              <w:rPr>
                <w:color w:val="FF0000"/>
              </w:rPr>
              <w:t xml:space="preserve"> –</w:t>
            </w:r>
            <w:proofErr w:type="gramEnd"/>
            <w:r w:rsidR="00F94ABD" w:rsidRPr="00F94ABD">
              <w:rPr>
                <w:color w:val="FF0000"/>
              </w:rPr>
              <w:t xml:space="preserve"> </w:t>
            </w:r>
            <w:r w:rsidR="003558AA">
              <w:rPr>
                <w:color w:val="FF0000"/>
              </w:rPr>
              <w:t>December 17, 2025</w:t>
            </w:r>
          </w:p>
        </w:tc>
      </w:tr>
    </w:tbl>
    <w:p w14:paraId="2E06F1D6" w14:textId="77777777" w:rsidR="00DE4BCC" w:rsidRDefault="00DE4BCC" w:rsidP="006470A2">
      <w:pPr>
        <w:rPr>
          <w:b/>
          <w:bCs/>
          <w:color w:val="auto"/>
        </w:rPr>
      </w:pPr>
    </w:p>
    <w:tbl>
      <w:tblPr>
        <w:tblStyle w:val="InvoiceTable"/>
        <w:tblW w:w="9200" w:type="dxa"/>
        <w:tblLook w:val="04A0" w:firstRow="1" w:lastRow="0" w:firstColumn="1" w:lastColumn="0" w:noHBand="0" w:noVBand="1"/>
      </w:tblPr>
      <w:tblGrid>
        <w:gridCol w:w="2448"/>
        <w:gridCol w:w="2440"/>
        <w:gridCol w:w="2156"/>
        <w:gridCol w:w="2156"/>
      </w:tblGrid>
      <w:tr w:rsidR="006470A2" w14:paraId="2A541AFD" w14:textId="77777777" w:rsidTr="00860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tcW w:w="2448" w:type="dxa"/>
          </w:tcPr>
          <w:p w14:paraId="4ABD456D" w14:textId="77777777" w:rsidR="006470A2" w:rsidRPr="00860BFB" w:rsidRDefault="006470A2" w:rsidP="00F53F25">
            <w:pPr>
              <w:rPr>
                <w:color w:val="auto"/>
                <w:szCs w:val="18"/>
              </w:rPr>
            </w:pPr>
            <w:bookmarkStart w:id="1" w:name="_Hlk199781173"/>
            <w:r w:rsidRPr="00860BFB">
              <w:rPr>
                <w:color w:val="auto"/>
                <w:szCs w:val="18"/>
              </w:rPr>
              <w:t>PO Number</w:t>
            </w:r>
          </w:p>
        </w:tc>
        <w:tc>
          <w:tcPr>
            <w:tcW w:w="2440" w:type="dxa"/>
          </w:tcPr>
          <w:p w14:paraId="5A1D4B3A" w14:textId="77777777" w:rsidR="006470A2" w:rsidRPr="00860BFB" w:rsidRDefault="006470A2" w:rsidP="00F53F25">
            <w:pPr>
              <w:rPr>
                <w:color w:val="auto"/>
                <w:szCs w:val="18"/>
              </w:rPr>
            </w:pPr>
            <w:r w:rsidRPr="00860BFB">
              <w:rPr>
                <w:color w:val="auto"/>
                <w:szCs w:val="18"/>
              </w:rPr>
              <w:t>Product Code</w:t>
            </w:r>
          </w:p>
        </w:tc>
        <w:tc>
          <w:tcPr>
            <w:tcW w:w="2156" w:type="dxa"/>
          </w:tcPr>
          <w:p w14:paraId="30DBC7BD" w14:textId="77777777" w:rsidR="006470A2" w:rsidRPr="00860BFB" w:rsidRDefault="006470A2" w:rsidP="00F53F25">
            <w:pPr>
              <w:rPr>
                <w:color w:val="auto"/>
                <w:szCs w:val="18"/>
              </w:rPr>
            </w:pPr>
            <w:r w:rsidRPr="00860BFB">
              <w:rPr>
                <w:color w:val="auto"/>
                <w:szCs w:val="18"/>
              </w:rPr>
              <w:t>Color</w:t>
            </w:r>
          </w:p>
        </w:tc>
        <w:tc>
          <w:tcPr>
            <w:tcW w:w="2156" w:type="dxa"/>
          </w:tcPr>
          <w:p w14:paraId="7A8A6510" w14:textId="77777777" w:rsidR="006470A2" w:rsidRPr="00860BFB" w:rsidRDefault="006470A2" w:rsidP="00F53F25">
            <w:pPr>
              <w:rPr>
                <w:bCs/>
                <w:color w:val="auto"/>
                <w:szCs w:val="18"/>
              </w:rPr>
            </w:pPr>
            <w:r w:rsidRPr="00860BFB">
              <w:rPr>
                <w:bCs/>
                <w:color w:val="auto"/>
                <w:szCs w:val="18"/>
              </w:rPr>
              <w:t>QTY</w:t>
            </w:r>
          </w:p>
        </w:tc>
      </w:tr>
      <w:tr w:rsidR="006470A2" w14:paraId="508CE188" w14:textId="77777777" w:rsidTr="00860BFB">
        <w:trPr>
          <w:trHeight w:val="440"/>
        </w:trPr>
        <w:tc>
          <w:tcPr>
            <w:tcW w:w="2448" w:type="dxa"/>
            <w:vAlign w:val="bottom"/>
          </w:tcPr>
          <w:p w14:paraId="779C1F45" w14:textId="5103FAAF" w:rsidR="006470A2" w:rsidRPr="00860BFB" w:rsidRDefault="006470A2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P101</w:t>
            </w:r>
            <w:r w:rsidR="00512E17"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2398</w:t>
            </w:r>
          </w:p>
        </w:tc>
        <w:tc>
          <w:tcPr>
            <w:tcW w:w="2440" w:type="dxa"/>
            <w:vAlign w:val="bottom"/>
          </w:tcPr>
          <w:p w14:paraId="3B687F38" w14:textId="00A935C7" w:rsidR="006470A2" w:rsidRPr="00860BFB" w:rsidRDefault="006470A2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838</w:t>
            </w:r>
            <w:r w:rsidR="00512E17"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183</w:t>
            </w:r>
          </w:p>
        </w:tc>
        <w:tc>
          <w:tcPr>
            <w:tcW w:w="2156" w:type="dxa"/>
            <w:vAlign w:val="bottom"/>
          </w:tcPr>
          <w:p w14:paraId="32E56993" w14:textId="377C8CCE" w:rsidR="006470A2" w:rsidRPr="00860BFB" w:rsidRDefault="00512E17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szCs w:val="18"/>
              </w:rPr>
              <w:t>M</w:t>
            </w:r>
            <w:r w:rsidR="0051023A" w:rsidRPr="00860BFB">
              <w:rPr>
                <w:rFonts w:ascii="Calibri" w:hAnsi="Calibri" w:cs="Calibri"/>
                <w:b/>
                <w:bCs/>
                <w:szCs w:val="18"/>
              </w:rPr>
              <w:t>ULT</w:t>
            </w:r>
            <w:r w:rsidRPr="00860BFB">
              <w:rPr>
                <w:rFonts w:ascii="Calibri" w:hAnsi="Calibri" w:cs="Calibri"/>
                <w:b/>
                <w:bCs/>
                <w:szCs w:val="18"/>
              </w:rPr>
              <w:t>CAM</w:t>
            </w:r>
          </w:p>
        </w:tc>
        <w:tc>
          <w:tcPr>
            <w:tcW w:w="2156" w:type="dxa"/>
          </w:tcPr>
          <w:p w14:paraId="26100B43" w14:textId="4B84B1FF" w:rsidR="006470A2" w:rsidRPr="00860BFB" w:rsidRDefault="00512E17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szCs w:val="18"/>
              </w:rPr>
              <w:t>5</w:t>
            </w:r>
            <w:r w:rsidR="006470A2" w:rsidRPr="00860BFB">
              <w:rPr>
                <w:rFonts w:ascii="Calibri" w:hAnsi="Calibri" w:cs="Calibri"/>
                <w:b/>
                <w:bCs/>
                <w:szCs w:val="18"/>
              </w:rPr>
              <w:t>0 PCS</w:t>
            </w:r>
          </w:p>
        </w:tc>
      </w:tr>
      <w:tr w:rsidR="006470A2" w14:paraId="451A4EA6" w14:textId="77777777" w:rsidTr="00860BFB">
        <w:trPr>
          <w:trHeight w:val="440"/>
        </w:trPr>
        <w:tc>
          <w:tcPr>
            <w:tcW w:w="2448" w:type="dxa"/>
            <w:vAlign w:val="bottom"/>
          </w:tcPr>
          <w:p w14:paraId="47B4F03A" w14:textId="77777777" w:rsidR="006470A2" w:rsidRPr="00860BFB" w:rsidRDefault="006470A2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P1012398</w:t>
            </w:r>
          </w:p>
        </w:tc>
        <w:tc>
          <w:tcPr>
            <w:tcW w:w="2440" w:type="dxa"/>
            <w:vAlign w:val="bottom"/>
          </w:tcPr>
          <w:p w14:paraId="0370C867" w14:textId="3F25CEA7" w:rsidR="006470A2" w:rsidRPr="00860BFB" w:rsidRDefault="006470A2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8</w:t>
            </w:r>
            <w:r w:rsidR="00512E17"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38184</w:t>
            </w:r>
          </w:p>
        </w:tc>
        <w:tc>
          <w:tcPr>
            <w:tcW w:w="2156" w:type="dxa"/>
            <w:vAlign w:val="bottom"/>
          </w:tcPr>
          <w:p w14:paraId="18C4B70A" w14:textId="66B2A7E7" w:rsidR="006470A2" w:rsidRPr="00860BFB" w:rsidRDefault="00512E17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szCs w:val="18"/>
              </w:rPr>
              <w:t>RANGER GREEN</w:t>
            </w:r>
          </w:p>
        </w:tc>
        <w:tc>
          <w:tcPr>
            <w:tcW w:w="2156" w:type="dxa"/>
          </w:tcPr>
          <w:p w14:paraId="4DAEC722" w14:textId="77777777" w:rsidR="006470A2" w:rsidRPr="00860BFB" w:rsidRDefault="006470A2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szCs w:val="18"/>
              </w:rPr>
              <w:t>50 PCS</w:t>
            </w:r>
          </w:p>
        </w:tc>
      </w:tr>
      <w:tr w:rsidR="006470A2" w14:paraId="0698BF32" w14:textId="77777777" w:rsidTr="00860BFB">
        <w:trPr>
          <w:trHeight w:val="440"/>
        </w:trPr>
        <w:tc>
          <w:tcPr>
            <w:tcW w:w="2448" w:type="dxa"/>
            <w:vAlign w:val="bottom"/>
          </w:tcPr>
          <w:p w14:paraId="20988522" w14:textId="4C95E66F" w:rsidR="006470A2" w:rsidRPr="00860BFB" w:rsidRDefault="00512E17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P1012398</w:t>
            </w:r>
          </w:p>
        </w:tc>
        <w:tc>
          <w:tcPr>
            <w:tcW w:w="2440" w:type="dxa"/>
            <w:vAlign w:val="bottom"/>
          </w:tcPr>
          <w:p w14:paraId="16381E1B" w14:textId="42A8C021" w:rsidR="006470A2" w:rsidRPr="00860BFB" w:rsidRDefault="00512E17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color w:val="000000"/>
                <w:szCs w:val="18"/>
              </w:rPr>
              <w:t>843452</w:t>
            </w:r>
          </w:p>
        </w:tc>
        <w:tc>
          <w:tcPr>
            <w:tcW w:w="2156" w:type="dxa"/>
            <w:vAlign w:val="bottom"/>
          </w:tcPr>
          <w:p w14:paraId="01E7A07E" w14:textId="76A8C213" w:rsidR="006470A2" w:rsidRPr="00860BFB" w:rsidRDefault="00796AA6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szCs w:val="18"/>
              </w:rPr>
              <w:t>SALUTE BLUE (NAVY)</w:t>
            </w:r>
          </w:p>
        </w:tc>
        <w:tc>
          <w:tcPr>
            <w:tcW w:w="2156" w:type="dxa"/>
          </w:tcPr>
          <w:p w14:paraId="2E04BB78" w14:textId="03D626A3" w:rsidR="006470A2" w:rsidRPr="00860BFB" w:rsidRDefault="00512E17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 w:rsidRPr="00860BFB">
              <w:rPr>
                <w:rFonts w:ascii="Calibri" w:hAnsi="Calibri" w:cs="Calibri"/>
                <w:b/>
                <w:bCs/>
                <w:szCs w:val="18"/>
              </w:rPr>
              <w:t>50 PCS</w:t>
            </w:r>
          </w:p>
        </w:tc>
      </w:tr>
      <w:tr w:rsidR="00860BFB" w14:paraId="49F0B556" w14:textId="77777777" w:rsidTr="00FA29D6">
        <w:trPr>
          <w:trHeight w:val="404"/>
        </w:trPr>
        <w:tc>
          <w:tcPr>
            <w:tcW w:w="2448" w:type="dxa"/>
            <w:shd w:val="clear" w:color="auto" w:fill="FFFF00"/>
            <w:vAlign w:val="bottom"/>
          </w:tcPr>
          <w:p w14:paraId="6DE0A2FC" w14:textId="1770D315" w:rsidR="00860BFB" w:rsidRPr="00860BFB" w:rsidRDefault="00FA29D6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18"/>
              </w:rPr>
              <w:t>P1012488</w:t>
            </w:r>
          </w:p>
        </w:tc>
        <w:tc>
          <w:tcPr>
            <w:tcW w:w="2440" w:type="dxa"/>
            <w:shd w:val="clear" w:color="auto" w:fill="FFFF00"/>
            <w:vAlign w:val="bottom"/>
          </w:tcPr>
          <w:p w14:paraId="5DD9901C" w14:textId="59CCD876" w:rsidR="00860BFB" w:rsidRPr="00860BFB" w:rsidRDefault="00FA29D6" w:rsidP="00F53F25">
            <w:pPr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18"/>
              </w:rPr>
              <w:t>840577</w:t>
            </w:r>
          </w:p>
        </w:tc>
        <w:tc>
          <w:tcPr>
            <w:tcW w:w="2156" w:type="dxa"/>
            <w:shd w:val="clear" w:color="auto" w:fill="FFFF00"/>
            <w:vAlign w:val="bottom"/>
          </w:tcPr>
          <w:p w14:paraId="7E7A7808" w14:textId="12C86585" w:rsidR="00860BFB" w:rsidRPr="00860BFB" w:rsidRDefault="00FA29D6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>
              <w:rPr>
                <w:rFonts w:ascii="Calibri" w:hAnsi="Calibri" w:cs="Calibri"/>
                <w:b/>
                <w:bCs/>
                <w:szCs w:val="18"/>
              </w:rPr>
              <w:t>TFP</w:t>
            </w:r>
          </w:p>
        </w:tc>
        <w:tc>
          <w:tcPr>
            <w:tcW w:w="2156" w:type="dxa"/>
            <w:shd w:val="clear" w:color="auto" w:fill="FFFF00"/>
          </w:tcPr>
          <w:p w14:paraId="3B5BC065" w14:textId="37AA460B" w:rsidR="00860BFB" w:rsidRPr="00860BFB" w:rsidRDefault="00FA29D6" w:rsidP="00F53F25">
            <w:pPr>
              <w:rPr>
                <w:rFonts w:ascii="Calibri" w:hAnsi="Calibri" w:cs="Calibri"/>
                <w:b/>
                <w:bCs/>
                <w:szCs w:val="18"/>
              </w:rPr>
            </w:pPr>
            <w:r>
              <w:rPr>
                <w:rFonts w:ascii="Calibri" w:hAnsi="Calibri" w:cs="Calibri"/>
                <w:b/>
                <w:bCs/>
                <w:szCs w:val="18"/>
              </w:rPr>
              <w:t>200PCS</w:t>
            </w:r>
          </w:p>
        </w:tc>
      </w:tr>
      <w:bookmarkEnd w:id="1"/>
    </w:tbl>
    <w:p w14:paraId="7E35A80A" w14:textId="3EF74354" w:rsidR="002750DA" w:rsidRP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00DB1FAD" w:rsidR="0018603C" w:rsidRPr="00DE4BCC" w:rsidRDefault="00A835AF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 Images</w:t>
            </w:r>
            <w:r>
              <w:rPr>
                <w:color w:val="auto"/>
                <w:sz w:val="20"/>
                <w:szCs w:val="22"/>
              </w:rPr>
              <w:t xml:space="preserve"> (Material &amp; Placement Information)</w:t>
            </w:r>
          </w:p>
        </w:tc>
      </w:tr>
      <w:tr w:rsidR="0018603C" w:rsidRPr="00DE4BCC" w14:paraId="2AFF6E77" w14:textId="77777777" w:rsidTr="007C6841">
        <w:trPr>
          <w:trHeight w:val="7523"/>
        </w:trPr>
        <w:tc>
          <w:tcPr>
            <w:tcW w:w="5000" w:type="pct"/>
          </w:tcPr>
          <w:p w14:paraId="659985A3" w14:textId="46230702" w:rsidR="0018603C" w:rsidRDefault="007C6841" w:rsidP="0018603C">
            <w:pPr>
              <w:rPr>
                <w:color w:val="aut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D4BC776" wp14:editId="5E5458AB">
                      <wp:simplePos x="0" y="0"/>
                      <wp:positionH relativeFrom="column">
                        <wp:posOffset>1509395</wp:posOffset>
                      </wp:positionH>
                      <wp:positionV relativeFrom="paragraph">
                        <wp:posOffset>275590</wp:posOffset>
                      </wp:positionV>
                      <wp:extent cx="2609850" cy="60960"/>
                      <wp:effectExtent l="38100" t="19050" r="19050" b="9144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09850" cy="609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AA9D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118.85pt;margin-top:21.7pt;width:205.5pt;height:4.8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CD171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13C6785" wp14:editId="206E5199">
                      <wp:simplePos x="0" y="0"/>
                      <wp:positionH relativeFrom="column">
                        <wp:posOffset>4119245</wp:posOffset>
                      </wp:positionH>
                      <wp:positionV relativeFrom="paragraph">
                        <wp:posOffset>69850</wp:posOffset>
                      </wp:positionV>
                      <wp:extent cx="1554480" cy="1935480"/>
                      <wp:effectExtent l="0" t="0" r="26670" b="2667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4480" cy="1935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66CE3EA" w14:textId="33A1AB2F" w:rsidR="003F6F1E" w:rsidRPr="00627BCB" w:rsidRDefault="003F6F1E" w:rsidP="003F6F1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 WEBBING 25MM</w:t>
                                  </w:r>
                                  <w:r w:rsidR="00520556">
                                    <w:rPr>
                                      <w:sz w:val="16"/>
                                      <w:szCs w:val="16"/>
                                    </w:rPr>
                                    <w:t xml:space="preserve"> D/</w:t>
                                  </w:r>
                                  <w:r w:rsidR="00D90289">
                                    <w:rPr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</w:p>
                                <w:p w14:paraId="7A707F24" w14:textId="4DFF2A5F" w:rsidR="003F6F1E" w:rsidRPr="00627BCB" w:rsidRDefault="003F6F1E" w:rsidP="003F6F1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796AA6" w:rsidRPr="00627BCB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48CA80F0" w14:textId="27093AE5" w:rsidR="003F6F1E" w:rsidRPr="00627BCB" w:rsidRDefault="003F6F1E" w:rsidP="003F6F1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796AA6" w:rsidRPr="00627BCB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 D</w:t>
                                  </w:r>
                                  <w:r w:rsidR="00796AA6" w:rsidRPr="00627BCB">
                                    <w:rPr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</w:p>
                                <w:p w14:paraId="582ABF74" w14:textId="2FB0AAA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7AFF9E74" w14:textId="48F2CE72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3B6EB5C3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213FC9CA" w14:textId="61EB381D" w:rsidR="00796AA6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5D1EFE1C" w14:textId="770863EC" w:rsidR="007C6841" w:rsidRPr="00627BCB" w:rsidRDefault="007C6841" w:rsidP="007C684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TFP </w:t>
                                  </w:r>
                                </w:p>
                                <w:p w14:paraId="090765F2" w14:textId="625FB920" w:rsidR="007C6841" w:rsidRPr="00627BCB" w:rsidRDefault="007C6841" w:rsidP="007C684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 D/S</w:t>
                                  </w:r>
                                </w:p>
                                <w:p w14:paraId="17D49B9C" w14:textId="77777777" w:rsidR="007C6841" w:rsidRPr="00627BCB" w:rsidRDefault="007C6841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588477A" w14:textId="77777777" w:rsidR="00796AA6" w:rsidRDefault="00796AA6" w:rsidP="003F6F1E"/>
                                <w:p w14:paraId="1BC15094" w14:textId="1CE96678" w:rsidR="003F6F1E" w:rsidRDefault="003F6F1E" w:rsidP="003F6F1E"/>
                                <w:p w14:paraId="410CD340" w14:textId="77777777" w:rsidR="00796AA6" w:rsidRDefault="00796AA6" w:rsidP="003F6F1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3C6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24.35pt;margin-top:5.5pt;width:122.4pt;height:152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" fillcolor="white [3201]" strokeweight=".5pt">
                      <v:textbox>
                        <w:txbxContent>
                          <w:p w14:paraId="666CE3EA" w14:textId="33A1AB2F" w:rsidR="003F6F1E" w:rsidRPr="00627BCB" w:rsidRDefault="003F6F1E" w:rsidP="003F6F1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 WEBBING 25MM</w:t>
                            </w:r>
                            <w:r w:rsidR="00520556">
                              <w:rPr>
                                <w:sz w:val="16"/>
                                <w:szCs w:val="16"/>
                              </w:rPr>
                              <w:t xml:space="preserve"> D/</w:t>
                            </w:r>
                            <w:r w:rsidR="00D90289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7A707F24" w14:textId="4DFF2A5F" w:rsidR="003F6F1E" w:rsidRPr="00627BCB" w:rsidRDefault="003F6F1E" w:rsidP="003F6F1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796AA6" w:rsidRPr="00627BCB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48CA80F0" w14:textId="27093AE5" w:rsidR="003F6F1E" w:rsidRPr="00627BCB" w:rsidRDefault="003F6F1E" w:rsidP="003F6F1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796AA6" w:rsidRPr="00627BCB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 D</w:t>
                            </w:r>
                            <w:r w:rsidR="00796AA6" w:rsidRPr="00627BCB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r w:rsidRPr="00627BCB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582ABF74" w14:textId="2FB0AAA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7AFF9E74" w14:textId="48F2CE72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3B6EB5C3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213FC9CA" w14:textId="61EB381D" w:rsidR="00796AA6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5D1EFE1C" w14:textId="770863EC" w:rsidR="007C6841" w:rsidRPr="00627BCB" w:rsidRDefault="007C6841" w:rsidP="007C68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TFP </w:t>
                            </w:r>
                          </w:p>
                          <w:p w14:paraId="090765F2" w14:textId="625FB920" w:rsidR="007C6841" w:rsidRPr="00627BCB" w:rsidRDefault="007C6841" w:rsidP="007C68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 D/S</w:t>
                            </w:r>
                          </w:p>
                          <w:p w14:paraId="17D49B9C" w14:textId="77777777" w:rsidR="007C6841" w:rsidRPr="00627BCB" w:rsidRDefault="007C6841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588477A" w14:textId="77777777" w:rsidR="00796AA6" w:rsidRDefault="00796AA6" w:rsidP="003F6F1E"/>
                          <w:p w14:paraId="1BC15094" w14:textId="1CE96678" w:rsidR="003F6F1E" w:rsidRDefault="003F6F1E" w:rsidP="003F6F1E"/>
                          <w:p w14:paraId="410CD340" w14:textId="77777777" w:rsidR="00796AA6" w:rsidRDefault="00796AA6" w:rsidP="003F6F1E"/>
                        </w:txbxContent>
                      </v:textbox>
                    </v:shape>
                  </w:pict>
                </mc:Fallback>
              </mc:AlternateContent>
            </w:r>
            <w:r w:rsidR="00796AA6"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0FF49DE1" wp14:editId="7CBF79F4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43815</wp:posOffset>
                  </wp:positionV>
                  <wp:extent cx="2569845" cy="2110105"/>
                  <wp:effectExtent l="0" t="0" r="1905" b="444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845" cy="211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DA8A0F8" w14:textId="254794C5" w:rsidR="0018603C" w:rsidRDefault="007E3D23" w:rsidP="007E3D23">
            <w:pPr>
              <w:tabs>
                <w:tab w:val="left" w:pos="10320"/>
              </w:tabs>
            </w:pPr>
            <w:r>
              <w:tab/>
            </w:r>
          </w:p>
          <w:p w14:paraId="5934335E" w14:textId="7C798155" w:rsidR="0018603C" w:rsidRPr="00155384" w:rsidRDefault="0018603C" w:rsidP="0018603C"/>
          <w:p w14:paraId="42A37EDB" w14:textId="6F1DDFBD" w:rsidR="0018603C" w:rsidRPr="00155384" w:rsidRDefault="0018603C" w:rsidP="0018603C"/>
          <w:p w14:paraId="15466C01" w14:textId="34BBA38B" w:rsidR="0018603C" w:rsidRPr="00155384" w:rsidRDefault="007C6841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81C928B" wp14:editId="0AF9CCD6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168910</wp:posOffset>
                      </wp:positionV>
                      <wp:extent cx="1104900" cy="1303020"/>
                      <wp:effectExtent l="38100" t="38100" r="19050" b="3048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104900" cy="13030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93ABC" id="Straight Arrow Connector 28" o:spid="_x0000_s1026" type="#_x0000_t32" style="position:absolute;margin-left:62.15pt;margin-top:13.3pt;width:87pt;height:102.6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627BC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34CDF95" wp14:editId="6C6652B2">
                      <wp:simplePos x="0" y="0"/>
                      <wp:positionH relativeFrom="column">
                        <wp:posOffset>1970405</wp:posOffset>
                      </wp:positionH>
                      <wp:positionV relativeFrom="paragraph">
                        <wp:posOffset>191135</wp:posOffset>
                      </wp:positionV>
                      <wp:extent cx="1577340" cy="1127760"/>
                      <wp:effectExtent l="38100" t="38100" r="22860" b="3429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77340" cy="11277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170A4" id="Straight Arrow Connector 11" o:spid="_x0000_s1026" type="#_x0000_t32" style="position:absolute;margin-left:155.15pt;margin-top:15.05pt;width:124.2pt;height:88.8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9AA310A" w14:textId="15DDACC7" w:rsidR="0018603C" w:rsidRDefault="007C6841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0A4DE9E" wp14:editId="34F2AD68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83185</wp:posOffset>
                      </wp:positionV>
                      <wp:extent cx="1082040" cy="1165860"/>
                      <wp:effectExtent l="38100" t="38100" r="22860" b="34290"/>
                      <wp:wrapNone/>
                      <wp:docPr id="76" name="Straight Arrow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82040" cy="11658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D9EDC" id="Straight Arrow Connector 76" o:spid="_x0000_s1026" type="#_x0000_t32" style="position:absolute;margin-left:62.15pt;margin-top:6.55pt;width:85.2pt;height:91.8pt;flip:x 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627BC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2045599" wp14:editId="21936717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173990</wp:posOffset>
                      </wp:positionV>
                      <wp:extent cx="175260" cy="1188720"/>
                      <wp:effectExtent l="38100" t="38100" r="34290" b="11430"/>
                      <wp:wrapNone/>
                      <wp:docPr id="77" name="Straight Arr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5260" cy="11887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BD622" id="Straight Arrow Connector 77" o:spid="_x0000_s1026" type="#_x0000_t32" style="position:absolute;margin-left:55.55pt;margin-top:13.7pt;width:13.8pt;height:93.6pt;flip:x y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1281BD6" w14:textId="6D1C63EC" w:rsidR="0018603C" w:rsidRPr="0018603C" w:rsidRDefault="00627BCB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2F8EADD" wp14:editId="3C1CFE6E">
                      <wp:simplePos x="0" y="0"/>
                      <wp:positionH relativeFrom="column">
                        <wp:posOffset>1932305</wp:posOffset>
                      </wp:positionH>
                      <wp:positionV relativeFrom="paragraph">
                        <wp:posOffset>19684</wp:posOffset>
                      </wp:positionV>
                      <wp:extent cx="1645920" cy="894715"/>
                      <wp:effectExtent l="38100" t="38100" r="30480" b="1968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45920" cy="8947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4EAD1" id="Straight Arrow Connector 12" o:spid="_x0000_s1026" type="#_x0000_t32" style="position:absolute;margin-left:152.15pt;margin-top:1.55pt;width:129.6pt;height:70.45pt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AC093FF" w14:textId="7DF531E4" w:rsidR="0018603C" w:rsidRPr="0018603C" w:rsidRDefault="0018603C" w:rsidP="0018603C"/>
          <w:p w14:paraId="68FA5A67" w14:textId="39A31C65" w:rsidR="0018603C" w:rsidRPr="0018603C" w:rsidRDefault="0018603C" w:rsidP="0018603C"/>
          <w:p w14:paraId="676B072B" w14:textId="45959F47" w:rsidR="0018603C" w:rsidRPr="0018603C" w:rsidRDefault="007E3D23" w:rsidP="007E3D23">
            <w:pPr>
              <w:tabs>
                <w:tab w:val="left" w:pos="6690"/>
              </w:tabs>
            </w:pPr>
            <w:r>
              <w:tab/>
            </w:r>
          </w:p>
          <w:p w14:paraId="0FFEF017" w14:textId="04AB832C" w:rsidR="0018603C" w:rsidRPr="0018603C" w:rsidRDefault="007C6841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BBE4FD0" wp14:editId="01853A6A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84455</wp:posOffset>
                      </wp:positionV>
                      <wp:extent cx="1546860" cy="1973580"/>
                      <wp:effectExtent l="0" t="0" r="15240" b="26670"/>
                      <wp:wrapNone/>
                      <wp:docPr id="72" name="Text Box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6860" cy="1973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5B00C21" w14:textId="678572C1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 Zipper chain #8</w:t>
                                  </w:r>
                                </w:p>
                                <w:p w14:paraId="5DCE2641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489E6467" w14:textId="44DD61EC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KHAKI</w:t>
                                  </w:r>
                                </w:p>
                                <w:p w14:paraId="7F7EA69F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38CB0E7C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60F7741A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102DE71C" w14:textId="5D0A0508" w:rsidR="00796AA6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0BE26709" w14:textId="207C088B" w:rsidR="007C6841" w:rsidRPr="00627BCB" w:rsidRDefault="007C6841" w:rsidP="007C684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TFP </w:t>
                                  </w:r>
                                </w:p>
                                <w:p w14:paraId="646FFA71" w14:textId="592DBFFA" w:rsidR="007C6841" w:rsidRPr="00627BCB" w:rsidRDefault="007C6841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4C07D298" w14:textId="77777777" w:rsidR="00796AA6" w:rsidRDefault="00796AA6" w:rsidP="00796AA6"/>
                                <w:p w14:paraId="6326FE9D" w14:textId="77777777" w:rsidR="00796AA6" w:rsidRDefault="00796AA6" w:rsidP="00796AA6"/>
                                <w:p w14:paraId="6A02AE5D" w14:textId="77777777" w:rsidR="00796AA6" w:rsidRDefault="00796AA6" w:rsidP="00796AA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E4FD0" id="Text Box 72" o:spid="_x0000_s1027" type="#_x0000_t202" style="position:absolute;margin-left:278.15pt;margin-top:6.65pt;width:121.8pt;height:155.4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" fillcolor="white [3201]" strokeweight=".5pt">
                      <v:textbox>
                        <w:txbxContent>
                          <w:p w14:paraId="55B00C21" w14:textId="678572C1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 Zipper chain #8</w:t>
                            </w:r>
                          </w:p>
                          <w:p w14:paraId="5DCE2641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489E6467" w14:textId="44DD61EC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KHAKI</w:t>
                            </w:r>
                          </w:p>
                          <w:p w14:paraId="7F7EA69F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38CB0E7C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60F7741A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102DE71C" w14:textId="5D0A0508" w:rsidR="00796AA6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0BE26709" w14:textId="207C088B" w:rsidR="007C6841" w:rsidRPr="00627BCB" w:rsidRDefault="007C6841" w:rsidP="007C68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TFP </w:t>
                            </w:r>
                          </w:p>
                          <w:p w14:paraId="646FFA71" w14:textId="592DBFFA" w:rsidR="007C6841" w:rsidRPr="00627BCB" w:rsidRDefault="007C6841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4C07D298" w14:textId="77777777" w:rsidR="00796AA6" w:rsidRDefault="00796AA6" w:rsidP="00796AA6"/>
                          <w:p w14:paraId="6326FE9D" w14:textId="77777777" w:rsidR="00796AA6" w:rsidRDefault="00796AA6" w:rsidP="00796AA6"/>
                          <w:p w14:paraId="6A02AE5D" w14:textId="77777777" w:rsidR="00796AA6" w:rsidRDefault="00796AA6" w:rsidP="00796AA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C33273E" wp14:editId="43E514C5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210820</wp:posOffset>
                      </wp:positionV>
                      <wp:extent cx="1546860" cy="2072640"/>
                      <wp:effectExtent l="0" t="0" r="15240" b="22860"/>
                      <wp:wrapNone/>
                      <wp:docPr id="75" name="Text Box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6860" cy="2072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1665A6" w14:textId="606D9492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 Zipper S</w:t>
                                  </w:r>
                                  <w:r w:rsidR="00627BCB" w:rsidRPr="00627BCB">
                                    <w:rPr>
                                      <w:sz w:val="16"/>
                                      <w:szCs w:val="16"/>
                                    </w:rPr>
                                    <w:t>lider</w:t>
                                  </w: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 #8</w:t>
                                  </w:r>
                                  <w:r w:rsidR="00627BCB"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 With 3.5MM Para cord </w:t>
                                  </w:r>
                                </w:p>
                                <w:p w14:paraId="0E468C6A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438582C5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KHAKI</w:t>
                                  </w:r>
                                </w:p>
                                <w:p w14:paraId="73F6853F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5362BF3E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0E4F8305" w14:textId="77777777" w:rsidR="00796AA6" w:rsidRPr="00627BCB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1B6213F6" w14:textId="46931EEE" w:rsidR="00796AA6" w:rsidRDefault="00796AA6" w:rsidP="00796AA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627BCB" w:rsidRPr="00627BCB"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18B0EC60" w14:textId="77777777" w:rsidR="007C6841" w:rsidRPr="00627BCB" w:rsidRDefault="007C6841" w:rsidP="007C684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TFP </w:t>
                                  </w:r>
                                </w:p>
                                <w:p w14:paraId="15166F1A" w14:textId="7D9F694D" w:rsidR="007C6841" w:rsidRPr="00627BCB" w:rsidRDefault="007C6841" w:rsidP="007C684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1CA4803D" w14:textId="77777777" w:rsidR="00796AA6" w:rsidRDefault="00796AA6" w:rsidP="00796AA6"/>
                                <w:p w14:paraId="6DD85CA7" w14:textId="77777777" w:rsidR="00796AA6" w:rsidRDefault="00796AA6" w:rsidP="00796AA6"/>
                                <w:p w14:paraId="20677139" w14:textId="77777777" w:rsidR="00796AA6" w:rsidRDefault="00796AA6" w:rsidP="00796AA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3273E" id="Text Box 75" o:spid="_x0000_s1028" type="#_x0000_t202" style="position:absolute;margin-left:133.55pt;margin-top:16.6pt;width:121.8pt;height:163.2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" fillcolor="white [3201]" strokeweight=".5pt">
                      <v:textbox>
                        <w:txbxContent>
                          <w:p w14:paraId="781665A6" w14:textId="606D9492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 Zipper S</w:t>
                            </w:r>
                            <w:r w:rsidR="00627BCB" w:rsidRPr="00627BCB">
                              <w:rPr>
                                <w:sz w:val="16"/>
                                <w:szCs w:val="16"/>
                              </w:rPr>
                              <w:t>lider</w:t>
                            </w: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 #8</w:t>
                            </w:r>
                            <w:r w:rsidR="00627BCB" w:rsidRPr="00627BCB">
                              <w:rPr>
                                <w:sz w:val="16"/>
                                <w:szCs w:val="16"/>
                              </w:rPr>
                              <w:t xml:space="preserve"> With 3.5MM Para cord </w:t>
                            </w:r>
                          </w:p>
                          <w:p w14:paraId="0E468C6A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438582C5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KHAKI</w:t>
                            </w:r>
                          </w:p>
                          <w:p w14:paraId="73F6853F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5362BF3E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0E4F8305" w14:textId="77777777" w:rsidR="00796AA6" w:rsidRPr="00627BCB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1B6213F6" w14:textId="46931EEE" w:rsidR="00796AA6" w:rsidRDefault="00796AA6" w:rsidP="00796A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627BCB" w:rsidRPr="00627BCB"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18B0EC60" w14:textId="77777777" w:rsidR="007C6841" w:rsidRPr="00627BCB" w:rsidRDefault="007C6841" w:rsidP="007C68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TFP </w:t>
                            </w:r>
                          </w:p>
                          <w:p w14:paraId="15166F1A" w14:textId="7D9F694D" w:rsidR="007C6841" w:rsidRPr="00627BCB" w:rsidRDefault="007C6841" w:rsidP="007C68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1CA4803D" w14:textId="77777777" w:rsidR="00796AA6" w:rsidRDefault="00796AA6" w:rsidP="00796AA6"/>
                          <w:p w14:paraId="6DD85CA7" w14:textId="77777777" w:rsidR="00796AA6" w:rsidRDefault="00796AA6" w:rsidP="00796AA6"/>
                          <w:p w14:paraId="20677139" w14:textId="77777777" w:rsidR="00796AA6" w:rsidRDefault="00796AA6" w:rsidP="00796AA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36B74C0" wp14:editId="12515336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225425</wp:posOffset>
                      </wp:positionV>
                      <wp:extent cx="1546860" cy="685800"/>
                      <wp:effectExtent l="0" t="0" r="15240" b="19050"/>
                      <wp:wrapNone/>
                      <wp:docPr id="78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6860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917510" w14:textId="3D20A01E" w:rsidR="00627BCB" w:rsidRDefault="00627BCB" w:rsidP="00627BCB">
                                  <w:r>
                                    <w:t>Item: heat tube 6.5mm</w:t>
                                  </w:r>
                                </w:p>
                                <w:p w14:paraId="4344A11B" w14:textId="1E5E56B3" w:rsidR="00627BCB" w:rsidRDefault="00627BCB" w:rsidP="00627BCB">
                                  <w:r>
                                    <w:t xml:space="preserve">Style Color: all color </w:t>
                                  </w:r>
                                </w:p>
                                <w:p w14:paraId="5BB48787" w14:textId="3BD66DCD" w:rsidR="00627BCB" w:rsidRDefault="00627BCB" w:rsidP="00627BCB">
                                  <w:r>
                                    <w:t>RM Color: black</w:t>
                                  </w:r>
                                </w:p>
                                <w:p w14:paraId="37C0237B" w14:textId="77777777" w:rsidR="00627BCB" w:rsidRDefault="00627BCB" w:rsidP="00627BCB"/>
                                <w:p w14:paraId="611DEC90" w14:textId="77777777" w:rsidR="00627BCB" w:rsidRDefault="00627BCB" w:rsidP="00627BC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B74C0" id="Text Box 78" o:spid="_x0000_s1029" type="#_x0000_t202" style="position:absolute;margin-left:-3.85pt;margin-top:17.75pt;width:121.8pt;height:54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" fillcolor="white [3201]" strokeweight=".5pt">
                      <v:textbox>
                        <w:txbxContent>
                          <w:p w14:paraId="0C917510" w14:textId="3D20A01E" w:rsidR="00627BCB" w:rsidRDefault="00627BCB" w:rsidP="00627BCB">
                            <w:r>
                              <w:t>Item: heat tube 6.5mm</w:t>
                            </w:r>
                          </w:p>
                          <w:p w14:paraId="4344A11B" w14:textId="1E5E56B3" w:rsidR="00627BCB" w:rsidRDefault="00627BCB" w:rsidP="00627BCB">
                            <w:r>
                              <w:t xml:space="preserve">Style Color: all color </w:t>
                            </w:r>
                          </w:p>
                          <w:p w14:paraId="5BB48787" w14:textId="3BD66DCD" w:rsidR="00627BCB" w:rsidRDefault="00627BCB" w:rsidP="00627BCB">
                            <w:r>
                              <w:t>RM Color: black</w:t>
                            </w:r>
                          </w:p>
                          <w:p w14:paraId="37C0237B" w14:textId="77777777" w:rsidR="00627BCB" w:rsidRDefault="00627BCB" w:rsidP="00627BCB"/>
                          <w:p w14:paraId="611DEC90" w14:textId="77777777" w:rsidR="00627BCB" w:rsidRDefault="00627BCB" w:rsidP="00627BCB"/>
                        </w:txbxContent>
                      </v:textbox>
                    </v:shape>
                  </w:pict>
                </mc:Fallback>
              </mc:AlternateContent>
            </w:r>
          </w:p>
          <w:p w14:paraId="70E8C140" w14:textId="46BABCE8" w:rsidR="0018603C" w:rsidRDefault="0018603C" w:rsidP="007E3D23"/>
          <w:p w14:paraId="2C4A973B" w14:textId="71D6702F" w:rsidR="0018603C" w:rsidRDefault="0018603C" w:rsidP="0018603C"/>
          <w:p w14:paraId="588BC6BF" w14:textId="5BECF363" w:rsidR="0018603C" w:rsidRDefault="0018603C" w:rsidP="0018603C">
            <w:pPr>
              <w:ind w:firstLine="720"/>
            </w:pPr>
          </w:p>
          <w:p w14:paraId="6C12AAB7" w14:textId="2BBABE56" w:rsidR="00F822EB" w:rsidRDefault="00F822EB" w:rsidP="007E3D23">
            <w:pPr>
              <w:rPr>
                <w:noProof/>
                <w14:ligatures w14:val="standard"/>
              </w:rPr>
            </w:pPr>
          </w:p>
          <w:p w14:paraId="23212F50" w14:textId="01851972" w:rsidR="007E3D23" w:rsidRDefault="007E3D23" w:rsidP="007E3D23"/>
          <w:p w14:paraId="0251F3AD" w14:textId="532A8943" w:rsidR="007E3D23" w:rsidRDefault="007E3D23" w:rsidP="00F822EB"/>
          <w:p w14:paraId="516CC62C" w14:textId="09AE204B" w:rsidR="00564805" w:rsidRPr="00564805" w:rsidRDefault="00564805" w:rsidP="00564805"/>
          <w:p w14:paraId="4E49A8C7" w14:textId="4B4EC854" w:rsidR="00564805" w:rsidRPr="00564805" w:rsidRDefault="00564805" w:rsidP="00564805"/>
          <w:p w14:paraId="7DEF056E" w14:textId="78199BCF" w:rsidR="00564805" w:rsidRPr="00564805" w:rsidRDefault="00564805" w:rsidP="00564805"/>
          <w:p w14:paraId="44988A53" w14:textId="7D4EC144" w:rsidR="006470A2" w:rsidRPr="006470A2" w:rsidRDefault="006470A2" w:rsidP="00FA29D6"/>
        </w:tc>
      </w:tr>
    </w:tbl>
    <w:p w14:paraId="206BD169" w14:textId="01D44908" w:rsidR="00FA29D6" w:rsidRDefault="00FA29D6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FA29D6" w:rsidRPr="00DE4BCC" w14:paraId="7CFD3BDB" w14:textId="77777777" w:rsidTr="00D520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9AD6B61" w14:textId="77777777" w:rsidR="00FA29D6" w:rsidRPr="00DE4BCC" w:rsidRDefault="00FA29D6" w:rsidP="00D52092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>Images</w:t>
            </w:r>
            <w:r>
              <w:rPr>
                <w:color w:val="auto"/>
                <w:sz w:val="20"/>
                <w:szCs w:val="22"/>
              </w:rPr>
              <w:t xml:space="preserve"> (Material &amp; Placement Information)</w:t>
            </w:r>
          </w:p>
        </w:tc>
      </w:tr>
      <w:tr w:rsidR="00FA29D6" w:rsidRPr="00DE4BCC" w14:paraId="13898259" w14:textId="77777777" w:rsidTr="007C6841">
        <w:trPr>
          <w:trHeight w:val="12473"/>
        </w:trPr>
        <w:tc>
          <w:tcPr>
            <w:tcW w:w="5000" w:type="pct"/>
          </w:tcPr>
          <w:p w14:paraId="19EE35AD" w14:textId="75F769B8" w:rsidR="00FA29D6" w:rsidRDefault="007C6841" w:rsidP="00D52092">
            <w:pPr>
              <w:rPr>
                <w:color w:val="aut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C1F303D" wp14:editId="77C99CF8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185420</wp:posOffset>
                      </wp:positionV>
                      <wp:extent cx="2987040" cy="1958340"/>
                      <wp:effectExtent l="0" t="0" r="22860" b="2286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7040" cy="1958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A4A3EB" w14:textId="77777777" w:rsidR="00FA29D6" w:rsidRPr="00627BCB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 4WAY STRETCH / 500D CODURA / Velcro loop 50mm</w:t>
                                  </w:r>
                                </w:p>
                                <w:p w14:paraId="46313747" w14:textId="77777777" w:rsidR="00FA29D6" w:rsidRPr="00627BCB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69226E84" w14:textId="77777777" w:rsidR="00FA29D6" w:rsidRPr="00627BCB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MCAM</w:t>
                                  </w:r>
                                </w:p>
                                <w:p w14:paraId="68F6A1FB" w14:textId="77777777" w:rsidR="00FA29D6" w:rsidRPr="00627BCB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58B106D4" w14:textId="77777777" w:rsidR="00FA29D6" w:rsidRPr="00627BCB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1A5FDB65" w14:textId="77777777" w:rsidR="00FA29D6" w:rsidRPr="00627BCB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6A706624" w14:textId="2762E69D" w:rsidR="00FA29D6" w:rsidRDefault="00FA29D6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372293FB" w14:textId="3A2837EE" w:rsidR="007C6841" w:rsidRPr="00627BCB" w:rsidRDefault="007C6841" w:rsidP="007C684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1835ECEE" w14:textId="60D7A2CC" w:rsidR="007C6841" w:rsidRPr="00627BCB" w:rsidRDefault="007C6841" w:rsidP="00FA29D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750B529C" w14:textId="77777777" w:rsidR="00FA29D6" w:rsidRDefault="00FA29D6" w:rsidP="00FA29D6"/>
                                <w:p w14:paraId="4E6D1B37" w14:textId="77777777" w:rsidR="00FA29D6" w:rsidRDefault="00FA29D6" w:rsidP="00FA29D6"/>
                                <w:p w14:paraId="4AB9E03A" w14:textId="77777777" w:rsidR="00FA29D6" w:rsidRDefault="00FA29D6" w:rsidP="00FA29D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F303D" id="Text Box 34" o:spid="_x0000_s1030" type="#_x0000_t202" style="position:absolute;margin-left:218.75pt;margin-top:14.6pt;width:235.2pt;height:154.2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" fillcolor="white [3201]" strokeweight=".5pt">
                      <v:textbox>
                        <w:txbxContent>
                          <w:p w14:paraId="0BA4A3EB" w14:textId="77777777" w:rsidR="00FA29D6" w:rsidRPr="00627BCB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 4WAY STRETCH / 500D CODURA / Velcro loop 50mm</w:t>
                            </w:r>
                          </w:p>
                          <w:p w14:paraId="46313747" w14:textId="77777777" w:rsidR="00FA29D6" w:rsidRPr="00627BCB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69226E84" w14:textId="77777777" w:rsidR="00FA29D6" w:rsidRPr="00627BCB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MCAM</w:t>
                            </w:r>
                          </w:p>
                          <w:p w14:paraId="68F6A1FB" w14:textId="77777777" w:rsidR="00FA29D6" w:rsidRPr="00627BCB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58B106D4" w14:textId="77777777" w:rsidR="00FA29D6" w:rsidRPr="00627BCB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1A5FDB65" w14:textId="77777777" w:rsidR="00FA29D6" w:rsidRPr="00627BCB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6A706624" w14:textId="2762E69D" w:rsidR="00FA29D6" w:rsidRDefault="00FA29D6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372293FB" w14:textId="3A2837EE" w:rsidR="007C6841" w:rsidRPr="00627BCB" w:rsidRDefault="007C6841" w:rsidP="007C684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1835ECEE" w14:textId="60D7A2CC" w:rsidR="007C6841" w:rsidRPr="00627BCB" w:rsidRDefault="007C6841" w:rsidP="00FA29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750B529C" w14:textId="77777777" w:rsidR="00FA29D6" w:rsidRDefault="00FA29D6" w:rsidP="00FA29D6"/>
                          <w:p w14:paraId="4E6D1B37" w14:textId="77777777" w:rsidR="00FA29D6" w:rsidRDefault="00FA29D6" w:rsidP="00FA29D6"/>
                          <w:p w14:paraId="4AB9E03A" w14:textId="77777777" w:rsidR="00FA29D6" w:rsidRDefault="00FA29D6" w:rsidP="00FA29D6"/>
                        </w:txbxContent>
                      </v:textbox>
                    </v:shape>
                  </w:pict>
                </mc:Fallback>
              </mc:AlternateContent>
            </w:r>
            <w:r w:rsidR="00FA29D6">
              <w:rPr>
                <w:noProof/>
              </w:rPr>
              <w:drawing>
                <wp:anchor distT="0" distB="0" distL="114300" distR="114300" simplePos="0" relativeHeight="251886592" behindDoc="1" locked="0" layoutInCell="1" allowOverlap="1" wp14:anchorId="3F266B46" wp14:editId="0DAD6354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89535</wp:posOffset>
                  </wp:positionV>
                  <wp:extent cx="2569845" cy="2110105"/>
                  <wp:effectExtent l="0" t="0" r="1905" b="4445"/>
                  <wp:wrapNone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845" cy="211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28DDDBA" w14:textId="0B3E7411" w:rsidR="00FA29D6" w:rsidRDefault="00FA29D6" w:rsidP="00D52092">
            <w:pPr>
              <w:tabs>
                <w:tab w:val="left" w:pos="10320"/>
              </w:tabs>
            </w:pPr>
            <w:r>
              <w:tab/>
            </w:r>
          </w:p>
          <w:p w14:paraId="77800507" w14:textId="6F5BF322" w:rsidR="00FA29D6" w:rsidRPr="00155384" w:rsidRDefault="00FA29D6" w:rsidP="00D52092"/>
          <w:p w14:paraId="054DE34B" w14:textId="77777777" w:rsidR="00FA29D6" w:rsidRPr="00155384" w:rsidRDefault="00FA29D6" w:rsidP="00D52092"/>
          <w:p w14:paraId="18157091" w14:textId="2CB9146A" w:rsidR="00FA29D6" w:rsidRPr="00155384" w:rsidRDefault="00FA29D6" w:rsidP="00D52092"/>
          <w:p w14:paraId="098C269F" w14:textId="18226311" w:rsidR="00FA29D6" w:rsidRDefault="007C6841" w:rsidP="00D520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002C6B63" wp14:editId="5292B173">
                      <wp:simplePos x="0" y="0"/>
                      <wp:positionH relativeFrom="column">
                        <wp:posOffset>1871345</wp:posOffset>
                      </wp:positionH>
                      <wp:positionV relativeFrom="paragraph">
                        <wp:posOffset>206375</wp:posOffset>
                      </wp:positionV>
                      <wp:extent cx="1013460" cy="228600"/>
                      <wp:effectExtent l="38100" t="0" r="15240" b="7620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346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F6F2C" id="Straight Arrow Connector 41" o:spid="_x0000_s1026" type="#_x0000_t32" style="position:absolute;margin-left:147.35pt;margin-top:16.25pt;width:79.8pt;height:18pt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1" locked="0" layoutInCell="1" allowOverlap="1" wp14:anchorId="4F0FBA2A" wp14:editId="2B6DAA16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156845</wp:posOffset>
                      </wp:positionV>
                      <wp:extent cx="1409700" cy="49530"/>
                      <wp:effectExtent l="19050" t="76200" r="19050" b="45720"/>
                      <wp:wrapTight wrapText="bothSides">
                        <wp:wrapPolygon edited="0">
                          <wp:start x="584" y="-33231"/>
                          <wp:lineTo x="-292" y="-8308"/>
                          <wp:lineTo x="15762" y="33231"/>
                          <wp:lineTo x="21600" y="33231"/>
                          <wp:lineTo x="21600" y="-16615"/>
                          <wp:lineTo x="1751" y="-33231"/>
                          <wp:lineTo x="584" y="-33231"/>
                        </wp:wrapPolygon>
                      </wp:wrapTight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09700" cy="495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384EAF" id="Straight Arrow Connector 35" o:spid="_x0000_s1026" type="#_x0000_t32" style="position:absolute;margin-left:113.15pt;margin-top:12.35pt;width:111pt;height:3.9pt;flip:x y;z-index:-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" strokecolor="#d7230d [2409]" strokeweight=".5pt">
                      <v:stroke endarrow="block" joinstyle="miter"/>
                      <w10:wrap type="tight"/>
                    </v:shape>
                  </w:pict>
                </mc:Fallback>
              </mc:AlternateContent>
            </w:r>
          </w:p>
          <w:p w14:paraId="60B26139" w14:textId="79B3EE73" w:rsidR="00FA29D6" w:rsidRPr="0018603C" w:rsidRDefault="007C6841" w:rsidP="00D520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030949B" wp14:editId="4D7299D1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13970</wp:posOffset>
                      </wp:positionV>
                      <wp:extent cx="1318260" cy="548640"/>
                      <wp:effectExtent l="38100" t="0" r="15240" b="6096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18260" cy="5486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C57DD" id="Straight Arrow Connector 39" o:spid="_x0000_s1026" type="#_x0000_t32" style="position:absolute;margin-left:119.75pt;margin-top:1.1pt;width:103.8pt;height:43.2pt;flip:x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648C224" w14:textId="4653D46B" w:rsidR="00FA29D6" w:rsidRPr="0018603C" w:rsidRDefault="00FA29D6" w:rsidP="00D52092"/>
          <w:p w14:paraId="204CB147" w14:textId="08F39D30" w:rsidR="00FA29D6" w:rsidRPr="0018603C" w:rsidRDefault="00FA29D6" w:rsidP="00D52092"/>
          <w:p w14:paraId="3939AE3C" w14:textId="5A7CF0CF" w:rsidR="00FA29D6" w:rsidRPr="0018603C" w:rsidRDefault="00FA29D6" w:rsidP="00D52092">
            <w:pPr>
              <w:tabs>
                <w:tab w:val="left" w:pos="6690"/>
              </w:tabs>
            </w:pPr>
            <w:r>
              <w:tab/>
            </w:r>
          </w:p>
          <w:p w14:paraId="3DF234BE" w14:textId="4CEACF2E" w:rsidR="00FA29D6" w:rsidRPr="00564805" w:rsidRDefault="00FA29D6" w:rsidP="00D52092"/>
          <w:p w14:paraId="0FDE3DE9" w14:textId="28CB3FF1" w:rsidR="00FA29D6" w:rsidRPr="00564805" w:rsidRDefault="003642C2" w:rsidP="00D520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2C60F40" wp14:editId="2061F1EA">
                      <wp:simplePos x="0" y="0"/>
                      <wp:positionH relativeFrom="column">
                        <wp:posOffset>3098165</wp:posOffset>
                      </wp:positionH>
                      <wp:positionV relativeFrom="paragraph">
                        <wp:posOffset>12065</wp:posOffset>
                      </wp:positionV>
                      <wp:extent cx="1905000" cy="2065020"/>
                      <wp:effectExtent l="0" t="0" r="19050" b="11430"/>
                      <wp:wrapNone/>
                      <wp:docPr id="79" name="Text Box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2065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7B719CA" w14:textId="5513221D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20mm webbing / Velcro hook 100mm </w:t>
                                  </w:r>
                                </w:p>
                                <w:p w14:paraId="36651FF3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60876E63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KHAKI</w:t>
                                  </w:r>
                                </w:p>
                                <w:p w14:paraId="46A2C63F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6D9C4982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1FBCEC47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2DC11093" w14:textId="4A8F8BDA" w:rsidR="00520556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312531D2" w14:textId="24420E39" w:rsidR="003642C2" w:rsidRPr="00627BCB" w:rsidRDefault="003642C2" w:rsidP="003642C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7AF52040" w14:textId="33AA04B2" w:rsidR="003642C2" w:rsidRPr="00627BCB" w:rsidRDefault="003642C2" w:rsidP="003642C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CBK</w:t>
                                  </w:r>
                                </w:p>
                                <w:p w14:paraId="7FF5036E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2A59464" w14:textId="77777777" w:rsidR="00520556" w:rsidRDefault="00520556" w:rsidP="00520556"/>
                                <w:p w14:paraId="053ABAFD" w14:textId="77777777" w:rsidR="00520556" w:rsidRDefault="00520556" w:rsidP="00520556"/>
                                <w:p w14:paraId="39243CA6" w14:textId="77777777" w:rsidR="00520556" w:rsidRDefault="00520556" w:rsidP="0052055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60F40" id="Text Box 79" o:spid="_x0000_s1031" type="#_x0000_t202" style="position:absolute;margin-left:243.95pt;margin-top:.95pt;width:150pt;height:162.6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" fillcolor="white [3201]" strokeweight=".5pt">
                      <v:textbox>
                        <w:txbxContent>
                          <w:p w14:paraId="27B719CA" w14:textId="5513221D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20mm webbing / Velcro hook 100mm </w:t>
                            </w:r>
                          </w:p>
                          <w:p w14:paraId="36651FF3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60876E63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KHAKI</w:t>
                            </w:r>
                          </w:p>
                          <w:p w14:paraId="46A2C63F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6D9C4982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1FBCEC47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2DC11093" w14:textId="4A8F8BDA" w:rsidR="00520556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312531D2" w14:textId="24420E39" w:rsidR="003642C2" w:rsidRPr="00627BCB" w:rsidRDefault="003642C2" w:rsidP="003642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7AF52040" w14:textId="33AA04B2" w:rsidR="003642C2" w:rsidRPr="00627BCB" w:rsidRDefault="003642C2" w:rsidP="003642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CBK</w:t>
                            </w:r>
                          </w:p>
                          <w:p w14:paraId="7FF5036E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2A59464" w14:textId="77777777" w:rsidR="00520556" w:rsidRDefault="00520556" w:rsidP="00520556"/>
                          <w:p w14:paraId="053ABAFD" w14:textId="77777777" w:rsidR="00520556" w:rsidRDefault="00520556" w:rsidP="00520556"/>
                          <w:p w14:paraId="39243CA6" w14:textId="77777777" w:rsidR="00520556" w:rsidRDefault="00520556" w:rsidP="00520556"/>
                        </w:txbxContent>
                      </v:textbox>
                    </v:shape>
                  </w:pict>
                </mc:Fallback>
              </mc:AlternateContent>
            </w:r>
          </w:p>
          <w:p w14:paraId="5BF9C1CD" w14:textId="4D7C835C" w:rsidR="00FA29D6" w:rsidRPr="00564805" w:rsidRDefault="00FA29D6" w:rsidP="00D52092"/>
          <w:p w14:paraId="178CAB1E" w14:textId="2382B43D" w:rsidR="00FA29D6" w:rsidRPr="00564805" w:rsidRDefault="00FA29D6" w:rsidP="00D52092"/>
          <w:p w14:paraId="0A8D68FB" w14:textId="633FE8DD" w:rsidR="00FA29D6" w:rsidRDefault="00FA29D6" w:rsidP="00D52092"/>
          <w:p w14:paraId="6E0118CF" w14:textId="2D99F519" w:rsidR="00FA29D6" w:rsidRDefault="003642C2" w:rsidP="00D520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D7B05F6" wp14:editId="33F034A5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426085</wp:posOffset>
                      </wp:positionV>
                      <wp:extent cx="1477010" cy="0"/>
                      <wp:effectExtent l="38100" t="76200" r="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770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9A0E40" id="Straight Arrow Connector 37" o:spid="_x0000_s1026" type="#_x0000_t32" style="position:absolute;margin-left:127.15pt;margin-top:33.55pt;width:116.3pt;height:0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EA10A5C" wp14:editId="7672FA10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476885</wp:posOffset>
                      </wp:positionV>
                      <wp:extent cx="1743710" cy="521970"/>
                      <wp:effectExtent l="38100" t="0" r="27940" b="6858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43710" cy="5219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202EC" id="Straight Arrow Connector 46" o:spid="_x0000_s1026" type="#_x0000_t32" style="position:absolute;margin-left:105.85pt;margin-top:37.55pt;width:137.3pt;height:41.1pt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810816" behindDoc="1" locked="0" layoutInCell="1" allowOverlap="1" wp14:anchorId="1DE5709E" wp14:editId="0E05254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172085</wp:posOffset>
                  </wp:positionV>
                  <wp:extent cx="2569845" cy="2095500"/>
                  <wp:effectExtent l="0" t="0" r="1905" b="0"/>
                  <wp:wrapNone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569845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219CCF" w14:textId="08C6AE91" w:rsidR="00FA29D6" w:rsidRPr="006470A2" w:rsidRDefault="003558AA" w:rsidP="00D520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4C934D5" wp14:editId="41932A36">
                      <wp:simplePos x="0" y="0"/>
                      <wp:positionH relativeFrom="column">
                        <wp:posOffset>2991485</wp:posOffset>
                      </wp:positionH>
                      <wp:positionV relativeFrom="paragraph">
                        <wp:posOffset>1488440</wp:posOffset>
                      </wp:positionV>
                      <wp:extent cx="1592580" cy="1965960"/>
                      <wp:effectExtent l="0" t="0" r="26670" b="15240"/>
                      <wp:wrapNone/>
                      <wp:docPr id="80" name="Text Box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2580" cy="19659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799021" w14:textId="553A146D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3642C2">
                                    <w:rPr>
                                      <w:sz w:val="16"/>
                                      <w:szCs w:val="16"/>
                                    </w:rPr>
                                    <w:t>500D CODURA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459B0580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672ECC39" w14:textId="74ED00FF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3642C2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095DA6EA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68D90A50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696D9ED0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2D728627" w14:textId="236C7B10" w:rsidR="00520556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3642C2" w:rsidRPr="00627BCB">
                                    <w:rPr>
                                      <w:sz w:val="16"/>
                                      <w:szCs w:val="16"/>
                                    </w:rPr>
                                    <w:t>salute blue (navy)</w:t>
                                  </w:r>
                                </w:p>
                                <w:p w14:paraId="65FFDCF4" w14:textId="77777777" w:rsidR="003642C2" w:rsidRPr="00627BCB" w:rsidRDefault="003642C2" w:rsidP="003642C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23CC75A7" w14:textId="6C37591F" w:rsidR="003642C2" w:rsidRPr="00627BCB" w:rsidRDefault="003642C2" w:rsidP="003642C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TFP</w:t>
                                  </w:r>
                                </w:p>
                                <w:p w14:paraId="44C21DD9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D9151EC" w14:textId="77777777" w:rsidR="00520556" w:rsidRDefault="00520556" w:rsidP="00520556"/>
                                <w:p w14:paraId="6B0096B6" w14:textId="77777777" w:rsidR="00520556" w:rsidRDefault="00520556" w:rsidP="00520556"/>
                                <w:p w14:paraId="10A2A501" w14:textId="77777777" w:rsidR="00520556" w:rsidRDefault="00520556" w:rsidP="0052055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934D5" id="Text Box 80" o:spid="_x0000_s1032" type="#_x0000_t202" style="position:absolute;margin-left:235.55pt;margin-top:117.2pt;width:125.4pt;height:154.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" fillcolor="white [3201]" strokeweight=".5pt">
                      <v:textbox>
                        <w:txbxContent>
                          <w:p w14:paraId="0F799021" w14:textId="553A146D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642C2">
                              <w:rPr>
                                <w:sz w:val="16"/>
                                <w:szCs w:val="16"/>
                              </w:rPr>
                              <w:t>500D CODURA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59B0580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672ECC39" w14:textId="74ED00FF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3642C2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095DA6EA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68D90A50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696D9ED0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2D728627" w14:textId="236C7B10" w:rsidR="00520556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3642C2" w:rsidRPr="00627BCB">
                              <w:rPr>
                                <w:sz w:val="16"/>
                                <w:szCs w:val="16"/>
                              </w:rPr>
                              <w:t>salute blue (navy)</w:t>
                            </w:r>
                          </w:p>
                          <w:p w14:paraId="65FFDCF4" w14:textId="77777777" w:rsidR="003642C2" w:rsidRPr="00627BCB" w:rsidRDefault="003642C2" w:rsidP="003642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23CC75A7" w14:textId="6C37591F" w:rsidR="003642C2" w:rsidRPr="00627BCB" w:rsidRDefault="003642C2" w:rsidP="003642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TFP</w:t>
                            </w:r>
                          </w:p>
                          <w:p w14:paraId="44C21DD9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D9151EC" w14:textId="77777777" w:rsidR="00520556" w:rsidRDefault="00520556" w:rsidP="00520556"/>
                          <w:p w14:paraId="6B0096B6" w14:textId="77777777" w:rsidR="00520556" w:rsidRDefault="00520556" w:rsidP="00520556"/>
                          <w:p w14:paraId="10A2A501" w14:textId="77777777" w:rsidR="00520556" w:rsidRDefault="00520556" w:rsidP="00520556"/>
                        </w:txbxContent>
                      </v:textbox>
                    </v:shape>
                  </w:pict>
                </mc:Fallback>
              </mc:AlternateContent>
            </w:r>
            <w:r w:rsidR="003642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484A621" wp14:editId="559F7C48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2379980</wp:posOffset>
                      </wp:positionV>
                      <wp:extent cx="1592580" cy="1958340"/>
                      <wp:effectExtent l="0" t="0" r="26670" b="22860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2580" cy="1958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3020F46" w14:textId="061EEF3B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70D RIPSTOP</w:t>
                                  </w:r>
                                </w:p>
                                <w:p w14:paraId="3110DB34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6EB62D95" w14:textId="620A0929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KHAKI</w:t>
                                  </w:r>
                                </w:p>
                                <w:p w14:paraId="5DFFA935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340B4EAA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30D5A5A0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0F3FCB1D" w14:textId="77777777" w:rsidR="003642C2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1D5FBECD" w14:textId="77777777" w:rsidR="003642C2" w:rsidRPr="00627BCB" w:rsidRDefault="003642C2" w:rsidP="003642C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7D2778D7" w14:textId="77777777" w:rsidR="003642C2" w:rsidRPr="00627BCB" w:rsidRDefault="003642C2" w:rsidP="003642C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CBK</w:t>
                                  </w:r>
                                </w:p>
                                <w:p w14:paraId="6E53BD0C" w14:textId="77777777" w:rsidR="003642C2" w:rsidRPr="00627BCB" w:rsidRDefault="003642C2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D8879C3" w14:textId="77777777" w:rsidR="003642C2" w:rsidRDefault="003642C2" w:rsidP="00520556"/>
                                <w:p w14:paraId="17B3DFD2" w14:textId="77777777" w:rsidR="003642C2" w:rsidRDefault="003642C2" w:rsidP="00520556"/>
                                <w:p w14:paraId="6A9E34AF" w14:textId="77777777" w:rsidR="003642C2" w:rsidRDefault="003642C2" w:rsidP="0052055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4A621" id="Text Box 54" o:spid="_x0000_s1033" type="#_x0000_t202" style="position:absolute;margin-left:72.95pt;margin-top:187.4pt;width:125.4pt;height:154.2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" fillcolor="white [3201]" strokeweight=".5pt">
                      <v:textbox>
                        <w:txbxContent>
                          <w:p w14:paraId="73020F46" w14:textId="061EEF3B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70D RIPSTOP</w:t>
                            </w:r>
                          </w:p>
                          <w:p w14:paraId="3110DB34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6EB62D95" w14:textId="620A0929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KHAKI</w:t>
                            </w:r>
                          </w:p>
                          <w:p w14:paraId="5DFFA935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340B4EAA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30D5A5A0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0F3FCB1D" w14:textId="77777777" w:rsidR="003642C2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1D5FBECD" w14:textId="77777777" w:rsidR="003642C2" w:rsidRPr="00627BCB" w:rsidRDefault="003642C2" w:rsidP="003642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7D2778D7" w14:textId="77777777" w:rsidR="003642C2" w:rsidRPr="00627BCB" w:rsidRDefault="003642C2" w:rsidP="003642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CBK</w:t>
                            </w:r>
                          </w:p>
                          <w:p w14:paraId="6E53BD0C" w14:textId="77777777" w:rsidR="003642C2" w:rsidRPr="00627BCB" w:rsidRDefault="003642C2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D8879C3" w14:textId="77777777" w:rsidR="003642C2" w:rsidRDefault="003642C2" w:rsidP="00520556"/>
                          <w:p w14:paraId="17B3DFD2" w14:textId="77777777" w:rsidR="003642C2" w:rsidRDefault="003642C2" w:rsidP="00520556"/>
                          <w:p w14:paraId="6A9E34AF" w14:textId="77777777" w:rsidR="003642C2" w:rsidRDefault="003642C2" w:rsidP="00520556"/>
                        </w:txbxContent>
                      </v:textbox>
                    </v:shape>
                  </w:pict>
                </mc:Fallback>
              </mc:AlternateContent>
            </w:r>
            <w:r w:rsidR="003642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C8DFB1F" wp14:editId="4D012848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673100</wp:posOffset>
                      </wp:positionV>
                      <wp:extent cx="563880" cy="1752600"/>
                      <wp:effectExtent l="38100" t="38100" r="26670" b="1905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63880" cy="1752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501F5" id="Straight Arrow Connector 60" o:spid="_x0000_s1026" type="#_x0000_t32" style="position:absolute;margin-left:72.35pt;margin-top:53pt;width:44.4pt;height:138pt;flip:x 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3642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1248A49" wp14:editId="7793CFE1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1145540</wp:posOffset>
                      </wp:positionV>
                      <wp:extent cx="1318260" cy="723900"/>
                      <wp:effectExtent l="38100" t="38100" r="15240" b="19050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18260" cy="723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B53F94" id="Straight Arrow Connector 43" o:spid="_x0000_s1026" type="#_x0000_t32" style="position:absolute;margin-left:133.55pt;margin-top:90.2pt;width:103.8pt;height:57pt;flip:x 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30DBF860" w14:textId="27C3C4ED" w:rsidR="006470A2" w:rsidRDefault="00FA29D6" w:rsidP="00DE4BCC">
      <w:pPr>
        <w:rPr>
          <w:color w:val="auto"/>
        </w:rPr>
      </w:pPr>
      <w:r>
        <w:rPr>
          <w:color w:val="auto"/>
        </w:rPr>
        <w:br w:type="page"/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470A2" w:rsidRPr="00DE4BCC" w14:paraId="35364823" w14:textId="77777777" w:rsidTr="00F53F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0AD58D9" w14:textId="663AFAF7" w:rsidR="006470A2" w:rsidRPr="00DE4BCC" w:rsidRDefault="006470A2" w:rsidP="00F53F25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 Images</w:t>
            </w:r>
            <w:r>
              <w:rPr>
                <w:color w:val="auto"/>
                <w:sz w:val="20"/>
                <w:szCs w:val="22"/>
              </w:rPr>
              <w:t xml:space="preserve"> (Material &amp; Placement Information)</w:t>
            </w:r>
          </w:p>
        </w:tc>
      </w:tr>
      <w:tr w:rsidR="006470A2" w:rsidRPr="00DE4BCC" w14:paraId="783547FB" w14:textId="77777777" w:rsidTr="001D121B">
        <w:trPr>
          <w:trHeight w:val="11663"/>
        </w:trPr>
        <w:tc>
          <w:tcPr>
            <w:tcW w:w="5000" w:type="pct"/>
          </w:tcPr>
          <w:p w14:paraId="7E7A2F3E" w14:textId="6C1F5122" w:rsidR="006470A2" w:rsidRDefault="00A67C7F" w:rsidP="00F53F25">
            <w:pPr>
              <w:rPr>
                <w:color w:val="aut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00A388F" wp14:editId="3EAA0760">
                      <wp:simplePos x="0" y="0"/>
                      <wp:positionH relativeFrom="column">
                        <wp:posOffset>2846705</wp:posOffset>
                      </wp:positionH>
                      <wp:positionV relativeFrom="paragraph">
                        <wp:posOffset>177800</wp:posOffset>
                      </wp:positionV>
                      <wp:extent cx="1569720" cy="1958340"/>
                      <wp:effectExtent l="0" t="0" r="11430" b="22860"/>
                      <wp:wrapNone/>
                      <wp:docPr id="81" name="Text Box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9720" cy="1958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52FE20" w14:textId="3F2BF0FC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Velcro Loop 100mm </w:t>
                                  </w:r>
                                </w:p>
                                <w:p w14:paraId="0AEBC627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121D8650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KHAKI</w:t>
                                  </w:r>
                                </w:p>
                                <w:p w14:paraId="11B65923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1B865325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0B306FD9" w14:textId="77777777" w:rsidR="00520556" w:rsidRPr="00627BCB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5C3F98E8" w14:textId="6B6114EA" w:rsidR="00520556" w:rsidRDefault="00520556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6E4CB9DE" w14:textId="77777777" w:rsidR="0020279B" w:rsidRPr="00627BCB" w:rsidRDefault="0020279B" w:rsidP="0020279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10835BBC" w14:textId="77777777" w:rsidR="0020279B" w:rsidRPr="00627BCB" w:rsidRDefault="0020279B" w:rsidP="0020279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CBK</w:t>
                                  </w:r>
                                </w:p>
                                <w:p w14:paraId="066C531E" w14:textId="77777777" w:rsidR="0020279B" w:rsidRPr="00627BCB" w:rsidRDefault="0020279B" w:rsidP="005205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ED9DFE7" w14:textId="77777777" w:rsidR="00520556" w:rsidRDefault="00520556" w:rsidP="00520556"/>
                                <w:p w14:paraId="576F5405" w14:textId="77777777" w:rsidR="00520556" w:rsidRDefault="00520556" w:rsidP="00520556"/>
                                <w:p w14:paraId="64F71902" w14:textId="77777777" w:rsidR="00520556" w:rsidRDefault="00520556" w:rsidP="0052055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A388F" id="Text Box 81" o:spid="_x0000_s1034" type="#_x0000_t202" style="position:absolute;margin-left:224.15pt;margin-top:14pt;width:123.6pt;height:15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" fillcolor="white [3201]" strokeweight=".5pt">
                      <v:textbox>
                        <w:txbxContent>
                          <w:p w14:paraId="0052FE20" w14:textId="3F2BF0FC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Velcro Loop 100mm </w:t>
                            </w:r>
                          </w:p>
                          <w:p w14:paraId="0AEBC627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121D8650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KHAKI</w:t>
                            </w:r>
                          </w:p>
                          <w:p w14:paraId="11B65923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1B865325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0B306FD9" w14:textId="77777777" w:rsidR="00520556" w:rsidRPr="00627BCB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5C3F98E8" w14:textId="6B6114EA" w:rsidR="00520556" w:rsidRDefault="00520556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6E4CB9DE" w14:textId="77777777" w:rsidR="0020279B" w:rsidRPr="00627BCB" w:rsidRDefault="0020279B" w:rsidP="002027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10835BBC" w14:textId="77777777" w:rsidR="0020279B" w:rsidRPr="00627BCB" w:rsidRDefault="0020279B" w:rsidP="002027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CBK</w:t>
                            </w:r>
                          </w:p>
                          <w:p w14:paraId="066C531E" w14:textId="77777777" w:rsidR="0020279B" w:rsidRPr="00627BCB" w:rsidRDefault="0020279B" w:rsidP="005205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ED9DFE7" w14:textId="77777777" w:rsidR="00520556" w:rsidRDefault="00520556" w:rsidP="00520556"/>
                          <w:p w14:paraId="576F5405" w14:textId="77777777" w:rsidR="00520556" w:rsidRDefault="00520556" w:rsidP="00520556"/>
                          <w:p w14:paraId="64F71902" w14:textId="77777777" w:rsidR="00520556" w:rsidRDefault="00520556" w:rsidP="0052055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823104" behindDoc="1" locked="0" layoutInCell="1" allowOverlap="1" wp14:anchorId="78AE98E8" wp14:editId="6FD5D768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147320</wp:posOffset>
                  </wp:positionV>
                  <wp:extent cx="1828800" cy="1873250"/>
                  <wp:effectExtent l="0" t="0" r="0" b="0"/>
                  <wp:wrapNone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28800" cy="1873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3E285B2" w14:textId="168E34B3" w:rsidR="006470A2" w:rsidRPr="00155384" w:rsidRDefault="006470A2" w:rsidP="00F53F25">
            <w:r>
              <w:tab/>
            </w:r>
          </w:p>
          <w:p w14:paraId="342FEF68" w14:textId="17B718BF" w:rsidR="006470A2" w:rsidRPr="00155384" w:rsidRDefault="00A67C7F" w:rsidP="00F53F2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5BF4DF1" wp14:editId="7BB2D9B5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67309</wp:posOffset>
                      </wp:positionV>
                      <wp:extent cx="1950720" cy="45719"/>
                      <wp:effectExtent l="19050" t="76200" r="11430" b="50165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5072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CE6D0" id="Straight Arrow Connector 64" o:spid="_x0000_s1026" type="#_x0000_t32" style="position:absolute;margin-left:70.55pt;margin-top:5.3pt;width:153.6pt;height:3.6pt;flip:x 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E003848" w14:textId="16C73236" w:rsidR="006470A2" w:rsidRPr="00155384" w:rsidRDefault="006470A2" w:rsidP="00F53F25"/>
          <w:p w14:paraId="597BF148" w14:textId="1CCC550E" w:rsidR="006470A2" w:rsidRDefault="006470A2" w:rsidP="00F53F25"/>
          <w:p w14:paraId="02E429CE" w14:textId="648C15C8" w:rsidR="006470A2" w:rsidRPr="0018603C" w:rsidRDefault="006470A2" w:rsidP="00F53F25"/>
          <w:p w14:paraId="062484BA" w14:textId="564BA07E" w:rsidR="006470A2" w:rsidRPr="0018603C" w:rsidRDefault="006470A2" w:rsidP="00F53F25"/>
          <w:p w14:paraId="42049296" w14:textId="6D84CA25" w:rsidR="006470A2" w:rsidRPr="0018603C" w:rsidRDefault="0020279B" w:rsidP="00F53F25">
            <w:r>
              <w:rPr>
                <w:noProof/>
                <w:color w:val="auto"/>
              </w:rPr>
              <w:drawing>
                <wp:anchor distT="0" distB="0" distL="114300" distR="114300" simplePos="0" relativeHeight="251849728" behindDoc="1" locked="0" layoutInCell="1" allowOverlap="1" wp14:anchorId="0AE0A247" wp14:editId="470DF54C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1071245</wp:posOffset>
                  </wp:positionV>
                  <wp:extent cx="2112010" cy="1245870"/>
                  <wp:effectExtent l="0" t="0" r="2540" b="0"/>
                  <wp:wrapNone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010" cy="1245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CB2651E" wp14:editId="2FC5D65F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1406525</wp:posOffset>
                      </wp:positionV>
                      <wp:extent cx="1851660" cy="236220"/>
                      <wp:effectExtent l="38100" t="0" r="15240" b="8763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1660" cy="2362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DBEEB" id="Straight Arrow Connector 49" o:spid="_x0000_s1026" type="#_x0000_t32" style="position:absolute;margin-left:78.35pt;margin-top:110.75pt;width:145.8pt;height:18.6pt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4786C1C" w14:textId="1D2BDC66" w:rsidR="006470A2" w:rsidRPr="0018603C" w:rsidRDefault="006470A2" w:rsidP="00F53F25">
            <w:pPr>
              <w:tabs>
                <w:tab w:val="left" w:pos="6690"/>
              </w:tabs>
            </w:pPr>
            <w:r>
              <w:tab/>
            </w:r>
          </w:p>
          <w:p w14:paraId="5AD840BE" w14:textId="123355DE" w:rsidR="006470A2" w:rsidRPr="0018603C" w:rsidRDefault="006470A2" w:rsidP="00F53F25"/>
          <w:p w14:paraId="3538994F" w14:textId="51730F6B" w:rsidR="006470A2" w:rsidRDefault="006470A2" w:rsidP="00F53F25"/>
          <w:p w14:paraId="575E2ED5" w14:textId="46236F43" w:rsidR="006470A2" w:rsidRDefault="000566A4" w:rsidP="00F53F2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CD28EDE" wp14:editId="5B89E8C3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202565</wp:posOffset>
                      </wp:positionV>
                      <wp:extent cx="1554480" cy="1935480"/>
                      <wp:effectExtent l="0" t="0" r="26670" b="26670"/>
                      <wp:wrapNone/>
                      <wp:docPr id="83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4480" cy="1935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E20941" w14:textId="3C48588A" w:rsidR="00D90289" w:rsidRPr="00627BCB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Item: WEBBING 25MM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S/S</w:t>
                                  </w:r>
                                </w:p>
                                <w:p w14:paraId="3089D0D7" w14:textId="77777777" w:rsidR="00D90289" w:rsidRPr="00627BCB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321D93DC" w14:textId="6BFD4038" w:rsidR="00D90289" w:rsidRPr="00627BCB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MCAM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/S</w:t>
                                  </w:r>
                                </w:p>
                                <w:p w14:paraId="33BE2AE6" w14:textId="77777777" w:rsidR="00D90289" w:rsidRPr="00627BCB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21809A70" w14:textId="77777777" w:rsidR="00D90289" w:rsidRPr="00627BCB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5DB18F35" w14:textId="77777777" w:rsidR="00D90289" w:rsidRPr="00627BCB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7FCFB9E5" w14:textId="74726BD9" w:rsidR="00D90289" w:rsidRDefault="00D90289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58269F36" w14:textId="30B7431E" w:rsidR="0020279B" w:rsidRPr="00627BCB" w:rsidRDefault="0020279B" w:rsidP="0020279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5CB6BEF2" w14:textId="34A62CE0" w:rsidR="0020279B" w:rsidRPr="00627BCB" w:rsidRDefault="0020279B" w:rsidP="0020279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/S</w:t>
                                  </w:r>
                                </w:p>
                                <w:p w14:paraId="64A058DE" w14:textId="77777777" w:rsidR="0020279B" w:rsidRPr="00627BCB" w:rsidRDefault="0020279B" w:rsidP="00D902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F1B77A2" w14:textId="77777777" w:rsidR="00D90289" w:rsidRDefault="00D90289" w:rsidP="00D90289"/>
                                <w:p w14:paraId="3BC95BFE" w14:textId="77777777" w:rsidR="00D90289" w:rsidRDefault="00D90289" w:rsidP="00D90289"/>
                                <w:p w14:paraId="36DAE675" w14:textId="77777777" w:rsidR="00D90289" w:rsidRDefault="00D90289" w:rsidP="00D9028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28EDE" id="Text Box 83" o:spid="_x0000_s1035" type="#_x0000_t202" style="position:absolute;margin-left:221.75pt;margin-top:15.95pt;width:122.4pt;height:152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" fillcolor="white [3201]" strokeweight=".5pt">
                      <v:textbox>
                        <w:txbxContent>
                          <w:p w14:paraId="2EE20941" w14:textId="3C48588A" w:rsidR="00D90289" w:rsidRPr="00627BCB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Item: WEBBING 25MM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S/S</w:t>
                            </w:r>
                          </w:p>
                          <w:p w14:paraId="3089D0D7" w14:textId="77777777" w:rsidR="00D90289" w:rsidRPr="00627BCB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321D93DC" w14:textId="6BFD4038" w:rsidR="00D90289" w:rsidRPr="00627BCB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MCAM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  <w:r w:rsidRPr="00627BCB">
                              <w:rPr>
                                <w:sz w:val="16"/>
                                <w:szCs w:val="16"/>
                              </w:rPr>
                              <w:t>/S</w:t>
                            </w:r>
                          </w:p>
                          <w:p w14:paraId="33BE2AE6" w14:textId="77777777" w:rsidR="00D90289" w:rsidRPr="00627BCB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21809A70" w14:textId="77777777" w:rsidR="00D90289" w:rsidRPr="00627BCB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5DB18F35" w14:textId="77777777" w:rsidR="00D90289" w:rsidRPr="00627BCB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7FCFB9E5" w14:textId="74726BD9" w:rsidR="00D90289" w:rsidRDefault="00D90289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58269F36" w14:textId="30B7431E" w:rsidR="0020279B" w:rsidRPr="00627BCB" w:rsidRDefault="0020279B" w:rsidP="002027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5CB6BEF2" w14:textId="34A62CE0" w:rsidR="0020279B" w:rsidRPr="00627BCB" w:rsidRDefault="0020279B" w:rsidP="0020279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  <w:r w:rsidRPr="00627BCB">
                              <w:rPr>
                                <w:sz w:val="16"/>
                                <w:szCs w:val="16"/>
                              </w:rPr>
                              <w:t>/S</w:t>
                            </w:r>
                          </w:p>
                          <w:p w14:paraId="64A058DE" w14:textId="77777777" w:rsidR="0020279B" w:rsidRPr="00627BCB" w:rsidRDefault="0020279B" w:rsidP="00D9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F1B77A2" w14:textId="77777777" w:rsidR="00D90289" w:rsidRDefault="00D90289" w:rsidP="00D90289"/>
                          <w:p w14:paraId="3BC95BFE" w14:textId="77777777" w:rsidR="00D90289" w:rsidRDefault="00D90289" w:rsidP="00D90289"/>
                          <w:p w14:paraId="36DAE675" w14:textId="77777777" w:rsidR="00D90289" w:rsidRDefault="00D90289" w:rsidP="00D90289"/>
                        </w:txbxContent>
                      </v:textbox>
                    </v:shape>
                  </w:pict>
                </mc:Fallback>
              </mc:AlternateContent>
            </w:r>
          </w:p>
          <w:p w14:paraId="533797FD" w14:textId="642C1EF3" w:rsidR="006470A2" w:rsidRDefault="006470A2" w:rsidP="00F53F25">
            <w:pPr>
              <w:ind w:firstLine="720"/>
            </w:pPr>
          </w:p>
          <w:p w14:paraId="16CEB35B" w14:textId="33C286DF" w:rsidR="006470A2" w:rsidRDefault="006470A2" w:rsidP="00F53F25">
            <w:pPr>
              <w:rPr>
                <w:noProof/>
                <w14:ligatures w14:val="standard"/>
              </w:rPr>
            </w:pPr>
          </w:p>
          <w:p w14:paraId="12C379DC" w14:textId="33A6A12E" w:rsidR="006470A2" w:rsidRDefault="006470A2" w:rsidP="00F53F25"/>
          <w:p w14:paraId="7026B18E" w14:textId="32279461" w:rsidR="006470A2" w:rsidRDefault="006470A2" w:rsidP="00F53F25"/>
          <w:p w14:paraId="17767D1D" w14:textId="02EE23D4" w:rsidR="006470A2" w:rsidRPr="00564805" w:rsidRDefault="006470A2" w:rsidP="00F53F25"/>
          <w:p w14:paraId="37AA83FF" w14:textId="5EC24525" w:rsidR="006470A2" w:rsidRPr="00564805" w:rsidRDefault="006470A2" w:rsidP="00F53F25"/>
          <w:p w14:paraId="2396ABE6" w14:textId="0B86DB0C" w:rsidR="006470A2" w:rsidRPr="00564805" w:rsidRDefault="006470A2" w:rsidP="00F53F25"/>
          <w:p w14:paraId="664D5D5C" w14:textId="13817BE8" w:rsidR="006470A2" w:rsidRPr="00564805" w:rsidRDefault="006470A2" w:rsidP="00F53F25"/>
          <w:p w14:paraId="41038536" w14:textId="4C0DD098" w:rsidR="006470A2" w:rsidRDefault="006470A2" w:rsidP="00F53F25"/>
          <w:p w14:paraId="3F1A4CF2" w14:textId="3937D70C" w:rsidR="006470A2" w:rsidRDefault="006470A2" w:rsidP="00F53F25"/>
          <w:p w14:paraId="6F06C211" w14:textId="33CD5200" w:rsidR="006470A2" w:rsidRDefault="006470A2" w:rsidP="00F53F25"/>
          <w:p w14:paraId="7150046D" w14:textId="746E25DB" w:rsidR="006470A2" w:rsidRPr="006470A2" w:rsidRDefault="000566A4" w:rsidP="00F53F25">
            <w:r w:rsidRPr="00EE6496">
              <w:rPr>
                <w:noProof/>
              </w:rPr>
              <w:drawing>
                <wp:anchor distT="0" distB="0" distL="114300" distR="114300" simplePos="0" relativeHeight="251872256" behindDoc="1" locked="0" layoutInCell="1" allowOverlap="1" wp14:anchorId="77A8A5D4" wp14:editId="3344897C">
                  <wp:simplePos x="0" y="0"/>
                  <wp:positionH relativeFrom="column">
                    <wp:posOffset>-132080</wp:posOffset>
                  </wp:positionH>
                  <wp:positionV relativeFrom="paragraph">
                    <wp:posOffset>53975</wp:posOffset>
                  </wp:positionV>
                  <wp:extent cx="2520950" cy="2005965"/>
                  <wp:effectExtent l="0" t="9208" r="3493" b="3492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520950" cy="200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5C6CC59" w14:textId="40AF2F5B" w:rsidR="006470A2" w:rsidRPr="006470A2" w:rsidRDefault="001D121B" w:rsidP="00F53F25">
            <w:r w:rsidRPr="00EE64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67284C8" wp14:editId="0247C0EC">
                      <wp:simplePos x="0" y="0"/>
                      <wp:positionH relativeFrom="column">
                        <wp:posOffset>2747645</wp:posOffset>
                      </wp:positionH>
                      <wp:positionV relativeFrom="paragraph">
                        <wp:posOffset>48260</wp:posOffset>
                      </wp:positionV>
                      <wp:extent cx="1691640" cy="2080260"/>
                      <wp:effectExtent l="0" t="0" r="22860" b="1524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2080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73207D" w14:textId="1B10A169" w:rsidR="00EE6496" w:rsidRPr="00627BCB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25MM Velcro loop &amp; hook / 50mm Velcro loop</w:t>
                                  </w:r>
                                </w:p>
                                <w:p w14:paraId="12B21209" w14:textId="77777777" w:rsidR="00EE6496" w:rsidRPr="00627BCB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546AA6B4" w14:textId="5EF249CD" w:rsidR="00EE6496" w:rsidRPr="00627BCB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F94ABD">
                                    <w:rPr>
                                      <w:sz w:val="16"/>
                                      <w:szCs w:val="16"/>
                                    </w:rPr>
                                    <w:t>KHAKI</w:t>
                                  </w:r>
                                </w:p>
                                <w:p w14:paraId="1A8A3384" w14:textId="77777777" w:rsidR="00EE6496" w:rsidRPr="00627BCB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42E7068D" w14:textId="77777777" w:rsidR="00EE6496" w:rsidRPr="00627BCB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33F32085" w14:textId="77777777" w:rsidR="00EE6496" w:rsidRPr="00627BCB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11336B3B" w14:textId="4D70C79D" w:rsidR="00EE6496" w:rsidRDefault="00EE6496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18626FC3" w14:textId="6F817187" w:rsidR="000566A4" w:rsidRPr="00627BCB" w:rsidRDefault="000566A4" w:rsidP="000566A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7AA6AFFE" w14:textId="52BCB026" w:rsidR="000566A4" w:rsidRPr="00627BCB" w:rsidRDefault="000566A4" w:rsidP="00EE649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7CA572E6" w14:textId="77777777" w:rsidR="00EE6496" w:rsidRDefault="00EE6496" w:rsidP="00EE6496"/>
                                <w:p w14:paraId="7235D1CB" w14:textId="77777777" w:rsidR="00EE6496" w:rsidRDefault="00EE6496" w:rsidP="00EE6496"/>
                                <w:p w14:paraId="15BE5CD9" w14:textId="77777777" w:rsidR="00EE6496" w:rsidRDefault="00EE6496" w:rsidP="00EE649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284C8" id="Text Box 14" o:spid="_x0000_s1036" type="#_x0000_t202" style="position:absolute;margin-left:216.35pt;margin-top:3.8pt;width:133.2pt;height:163.8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" fillcolor="white [3201]" strokeweight=".5pt">
                      <v:textbox>
                        <w:txbxContent>
                          <w:p w14:paraId="2373207D" w14:textId="1B10A169" w:rsidR="00EE6496" w:rsidRPr="00627BCB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25MM Velcro loop &amp; hook / 50mm Velcro loop</w:t>
                            </w:r>
                          </w:p>
                          <w:p w14:paraId="12B21209" w14:textId="77777777" w:rsidR="00EE6496" w:rsidRPr="00627BCB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546AA6B4" w14:textId="5EF249CD" w:rsidR="00EE6496" w:rsidRPr="00627BCB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F94ABD">
                              <w:rPr>
                                <w:sz w:val="16"/>
                                <w:szCs w:val="16"/>
                              </w:rPr>
                              <w:t>KHAKI</w:t>
                            </w:r>
                          </w:p>
                          <w:p w14:paraId="1A8A3384" w14:textId="77777777" w:rsidR="00EE6496" w:rsidRPr="00627BCB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42E7068D" w14:textId="77777777" w:rsidR="00EE6496" w:rsidRPr="00627BCB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33F32085" w14:textId="77777777" w:rsidR="00EE6496" w:rsidRPr="00627BCB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11336B3B" w14:textId="4D70C79D" w:rsidR="00EE6496" w:rsidRDefault="00EE6496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18626FC3" w14:textId="6F817187" w:rsidR="000566A4" w:rsidRPr="00627BCB" w:rsidRDefault="000566A4" w:rsidP="000566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7AA6AFFE" w14:textId="52BCB026" w:rsidR="000566A4" w:rsidRPr="00627BCB" w:rsidRDefault="000566A4" w:rsidP="00EE649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7CA572E6" w14:textId="77777777" w:rsidR="00EE6496" w:rsidRDefault="00EE6496" w:rsidP="00EE6496"/>
                          <w:p w14:paraId="7235D1CB" w14:textId="77777777" w:rsidR="00EE6496" w:rsidRDefault="00EE6496" w:rsidP="00EE6496"/>
                          <w:p w14:paraId="15BE5CD9" w14:textId="77777777" w:rsidR="00EE6496" w:rsidRDefault="00EE6496" w:rsidP="00EE6496"/>
                        </w:txbxContent>
                      </v:textbox>
                    </v:shape>
                  </w:pict>
                </mc:Fallback>
              </mc:AlternateContent>
            </w:r>
          </w:p>
          <w:p w14:paraId="569A4AD2" w14:textId="527F41A1" w:rsidR="006470A2" w:rsidRPr="006470A2" w:rsidRDefault="000566A4" w:rsidP="00F53F25">
            <w:pPr>
              <w:tabs>
                <w:tab w:val="left" w:pos="3876"/>
                <w:tab w:val="left" w:pos="6456"/>
              </w:tabs>
            </w:pPr>
            <w:r w:rsidRPr="00EE64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0EAEC68" wp14:editId="629AF380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640715</wp:posOffset>
                      </wp:positionV>
                      <wp:extent cx="1623060" cy="784860"/>
                      <wp:effectExtent l="38100" t="0" r="15240" b="5334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23060" cy="7848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08F678" id="Straight Arrow Connector 10" o:spid="_x0000_s1026" type="#_x0000_t32" style="position:absolute;margin-left:88.55pt;margin-top:50.45pt;width:127.8pt;height:61.8pt;flip:x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EE64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63474DA2" wp14:editId="7BD919AB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633095</wp:posOffset>
                      </wp:positionV>
                      <wp:extent cx="1676400" cy="556260"/>
                      <wp:effectExtent l="38100" t="0" r="19050" b="7239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76400" cy="5562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C2D4F" id="Straight Arrow Connector 13" o:spid="_x0000_s1026" type="#_x0000_t32" style="position:absolute;margin-left:84.35pt;margin-top:49.85pt;width:132pt;height:43.8pt;flip:x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E64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2C93927" wp14:editId="319EB28F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617855</wp:posOffset>
                      </wp:positionV>
                      <wp:extent cx="1584960" cy="354330"/>
                      <wp:effectExtent l="38100" t="0" r="15240" b="8382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4960" cy="3543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20E39D" id="Straight Arrow Connector 9" o:spid="_x0000_s1026" type="#_x0000_t32" style="position:absolute;margin-left:91.55pt;margin-top:48.65pt;width:124.8pt;height:27.9pt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08CE78F4" w14:textId="2AFD63D8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222528BE" w:rsidR="004E0B40" w:rsidRPr="00DE4BCC" w:rsidRDefault="00A835AF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  <w:r>
              <w:rPr>
                <w:color w:val="auto"/>
                <w:sz w:val="20"/>
                <w:szCs w:val="22"/>
              </w:rPr>
              <w:t>(Material &amp; Placement Information)</w:t>
            </w:r>
          </w:p>
        </w:tc>
      </w:tr>
      <w:tr w:rsidR="004E0B40" w:rsidRPr="00DE4BCC" w14:paraId="7D709386" w14:textId="77777777" w:rsidTr="004E0B40">
        <w:trPr>
          <w:trHeight w:val="12743"/>
        </w:trPr>
        <w:tc>
          <w:tcPr>
            <w:tcW w:w="5000" w:type="pct"/>
          </w:tcPr>
          <w:p w14:paraId="5D65CC9C" w14:textId="4CD9EF42" w:rsidR="004E0B40" w:rsidRDefault="008C1367" w:rsidP="00122BDD">
            <w:pPr>
              <w:rPr>
                <w:color w:val="aut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5F83B7E" wp14:editId="15307B3B">
                      <wp:simplePos x="0" y="0"/>
                      <wp:positionH relativeFrom="column">
                        <wp:posOffset>2740025</wp:posOffset>
                      </wp:positionH>
                      <wp:positionV relativeFrom="paragraph">
                        <wp:posOffset>93980</wp:posOffset>
                      </wp:positionV>
                      <wp:extent cx="2514600" cy="2065020"/>
                      <wp:effectExtent l="0" t="0" r="19050" b="11430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0" cy="2065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AB7E31" w14:textId="5A481ADB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70D Ripstop / 3.5mm para cord / poly mesh / 25mm foldable elastic / </w:t>
                                  </w:r>
                                </w:p>
                                <w:p w14:paraId="021503C8" w14:textId="77777777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7B3ECB4C" w14:textId="6716D603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Khaki</w:t>
                                  </w:r>
                                </w:p>
                                <w:p w14:paraId="330A12EE" w14:textId="77777777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248509A8" w14:textId="77777777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1ED039AA" w14:textId="77777777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3540FB1C" w14:textId="2CDD02E8" w:rsidR="008C1367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6B5FF6A2" w14:textId="77777777" w:rsidR="000566A4" w:rsidRPr="00627BCB" w:rsidRDefault="000566A4" w:rsidP="000566A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5B85A3C7" w14:textId="77777777" w:rsidR="000566A4" w:rsidRPr="00627BCB" w:rsidRDefault="000566A4" w:rsidP="000566A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35C5411E" w14:textId="77777777" w:rsidR="000566A4" w:rsidRDefault="000566A4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8770839" w14:textId="77777777" w:rsidR="000566A4" w:rsidRPr="00627BCB" w:rsidRDefault="000566A4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8EE3E89" w14:textId="77777777" w:rsidR="008C1367" w:rsidRDefault="008C1367" w:rsidP="008C1367"/>
                                <w:p w14:paraId="06E1CDB0" w14:textId="77777777" w:rsidR="008C1367" w:rsidRDefault="008C1367" w:rsidP="008C1367"/>
                                <w:p w14:paraId="1F9C8A18" w14:textId="77777777" w:rsidR="008C1367" w:rsidRDefault="008C1367" w:rsidP="008C136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83B7E" id="Text Box 84" o:spid="_x0000_s1037" type="#_x0000_t202" style="position:absolute;margin-left:215.75pt;margin-top:7.4pt;width:198pt;height:162.6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" fillcolor="white [3201]" strokeweight=".5pt">
                      <v:textbox>
                        <w:txbxContent>
                          <w:p w14:paraId="44AB7E31" w14:textId="5A481ADB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70D Ripstop / 3.5mm para cord / poly mesh / 25mm foldable elastic / </w:t>
                            </w:r>
                          </w:p>
                          <w:p w14:paraId="021503C8" w14:textId="77777777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7B3ECB4C" w14:textId="6716D603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Khaki</w:t>
                            </w:r>
                          </w:p>
                          <w:p w14:paraId="330A12EE" w14:textId="77777777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248509A8" w14:textId="77777777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1ED039AA" w14:textId="77777777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3540FB1C" w14:textId="2CDD02E8" w:rsidR="008C1367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6B5FF6A2" w14:textId="77777777" w:rsidR="000566A4" w:rsidRPr="00627BCB" w:rsidRDefault="000566A4" w:rsidP="000566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5B85A3C7" w14:textId="77777777" w:rsidR="000566A4" w:rsidRPr="00627BCB" w:rsidRDefault="000566A4" w:rsidP="000566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35C5411E" w14:textId="77777777" w:rsidR="000566A4" w:rsidRDefault="000566A4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8770839" w14:textId="77777777" w:rsidR="000566A4" w:rsidRPr="00627BCB" w:rsidRDefault="000566A4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8EE3E89" w14:textId="77777777" w:rsidR="008C1367" w:rsidRDefault="008C1367" w:rsidP="008C1367"/>
                          <w:p w14:paraId="06E1CDB0" w14:textId="77777777" w:rsidR="008C1367" w:rsidRDefault="008C1367" w:rsidP="008C1367"/>
                          <w:p w14:paraId="1F9C8A18" w14:textId="77777777" w:rsidR="008C1367" w:rsidRDefault="008C1367" w:rsidP="008C136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  <w:highlight w:val="yellow"/>
              </w:rPr>
              <w:t xml:space="preserve">only salute blue - </w:t>
            </w:r>
            <w:r w:rsidRPr="008C1367">
              <w:rPr>
                <w:color w:val="auto"/>
                <w:highlight w:val="yellow"/>
              </w:rPr>
              <w:t xml:space="preserve">Inside all </w:t>
            </w:r>
            <w:r>
              <w:rPr>
                <w:color w:val="auto"/>
                <w:highlight w:val="yellow"/>
              </w:rPr>
              <w:t>RM</w:t>
            </w:r>
            <w:r w:rsidRPr="008C1367">
              <w:rPr>
                <w:color w:val="auto"/>
                <w:highlight w:val="yellow"/>
              </w:rPr>
              <w:t xml:space="preserve"> &amp; </w:t>
            </w:r>
            <w:r>
              <w:rPr>
                <w:color w:val="auto"/>
                <w:highlight w:val="yellow"/>
              </w:rPr>
              <w:t>T</w:t>
            </w:r>
            <w:r w:rsidRPr="008C1367">
              <w:rPr>
                <w:color w:val="auto"/>
                <w:highlight w:val="yellow"/>
              </w:rPr>
              <w:t xml:space="preserve">rims </w:t>
            </w:r>
            <w:r>
              <w:rPr>
                <w:color w:val="auto"/>
                <w:highlight w:val="yellow"/>
              </w:rPr>
              <w:t>B</w:t>
            </w:r>
            <w:r w:rsidRPr="008C1367">
              <w:rPr>
                <w:color w:val="auto"/>
                <w:highlight w:val="yellow"/>
              </w:rPr>
              <w:t>lack</w:t>
            </w:r>
          </w:p>
          <w:p w14:paraId="2567704A" w14:textId="7385B317" w:rsidR="004E0B40" w:rsidRDefault="008C1367" w:rsidP="00F822EB">
            <w:pPr>
              <w:tabs>
                <w:tab w:val="left" w:pos="780"/>
                <w:tab w:val="left" w:pos="10320"/>
              </w:tabs>
            </w:pPr>
            <w:r w:rsidRPr="008C1367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D870895" wp14:editId="34D139A1">
                      <wp:simplePos x="0" y="0"/>
                      <wp:positionH relativeFrom="column">
                        <wp:posOffset>1581785</wp:posOffset>
                      </wp:positionH>
                      <wp:positionV relativeFrom="paragraph">
                        <wp:posOffset>305435</wp:posOffset>
                      </wp:positionV>
                      <wp:extent cx="1173480" cy="659130"/>
                      <wp:effectExtent l="38100" t="0" r="26670" b="6477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73480" cy="6591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8B7C6" id="Straight Arrow Connector 40" o:spid="_x0000_s1026" type="#_x0000_t32" style="position:absolute;margin-left:124.55pt;margin-top:24.05pt;width:92.4pt;height:51.9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8C1367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5A05991" wp14:editId="691FF6EE">
                      <wp:simplePos x="0" y="0"/>
                      <wp:positionH relativeFrom="column">
                        <wp:posOffset>1551304</wp:posOffset>
                      </wp:positionH>
                      <wp:positionV relativeFrom="paragraph">
                        <wp:posOffset>288925</wp:posOffset>
                      </wp:positionV>
                      <wp:extent cx="1219200" cy="328930"/>
                      <wp:effectExtent l="19050" t="0" r="19050" b="7112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9200" cy="3289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A7EB53" id="Straight Arrow Connector 44" o:spid="_x0000_s1026" type="#_x0000_t32" style="position:absolute;margin-left:122.15pt;margin-top:22.75pt;width:96pt;height:25.9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8C1367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474DB82" wp14:editId="572C38E4">
                      <wp:simplePos x="0" y="0"/>
                      <wp:positionH relativeFrom="column">
                        <wp:posOffset>1261744</wp:posOffset>
                      </wp:positionH>
                      <wp:positionV relativeFrom="paragraph">
                        <wp:posOffset>288925</wp:posOffset>
                      </wp:positionV>
                      <wp:extent cx="1471295" cy="180340"/>
                      <wp:effectExtent l="38100" t="0" r="14605" b="8636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71295" cy="1803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B2DDF" id="Straight Arrow Connector 42" o:spid="_x0000_s1026" type="#_x0000_t32" style="position:absolute;margin-left:99.35pt;margin-top:22.75pt;width:115.85pt;height:14.2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3B4AA86" wp14:editId="369C3F72">
                      <wp:simplePos x="0" y="0"/>
                      <wp:positionH relativeFrom="column">
                        <wp:posOffset>1356995</wp:posOffset>
                      </wp:positionH>
                      <wp:positionV relativeFrom="paragraph">
                        <wp:posOffset>228600</wp:posOffset>
                      </wp:positionV>
                      <wp:extent cx="1376045" cy="59690"/>
                      <wp:effectExtent l="19050" t="76200" r="14605" b="3556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76045" cy="596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B9750" id="Straight Arrow Connector 38" o:spid="_x0000_s1026" type="#_x0000_t32" style="position:absolute;margin-left:106.85pt;margin-top:18pt;width:108.35pt;height:4.7pt;flip:x 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 wp14:anchorId="01485762" wp14:editId="1DF2D0ED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135890</wp:posOffset>
                  </wp:positionV>
                  <wp:extent cx="2171700" cy="1628775"/>
                  <wp:effectExtent l="0" t="0" r="0" b="9525"/>
                  <wp:wrapNone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 36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E0B40">
              <w:tab/>
            </w:r>
            <w:r w:rsidR="00F822EB">
              <w:tab/>
            </w:r>
          </w:p>
          <w:p w14:paraId="1186CFD3" w14:textId="2AE6FEED" w:rsidR="00F822EB" w:rsidRDefault="00F822EB" w:rsidP="00122BDD">
            <w:pPr>
              <w:rPr>
                <w:noProof/>
                <w14:ligatures w14:val="standard"/>
              </w:rPr>
            </w:pPr>
          </w:p>
          <w:p w14:paraId="0C4B84C7" w14:textId="220867A9" w:rsidR="004E0B40" w:rsidRPr="00155384" w:rsidRDefault="004E0B40" w:rsidP="00122BDD"/>
          <w:p w14:paraId="3BC62C4F" w14:textId="3C5A2039" w:rsidR="004E0B40" w:rsidRDefault="004E0B40" w:rsidP="00122BDD">
            <w:pPr>
              <w:ind w:firstLine="720"/>
            </w:pPr>
          </w:p>
          <w:p w14:paraId="3C9E93AA" w14:textId="46B0464C" w:rsidR="004E0B40" w:rsidRDefault="004E0B40" w:rsidP="00122BDD"/>
          <w:p w14:paraId="3F199CE3" w14:textId="2DBAD9E8" w:rsidR="004E0B40" w:rsidRDefault="004E0B40" w:rsidP="00122BDD">
            <w:pPr>
              <w:ind w:firstLine="720"/>
            </w:pPr>
          </w:p>
          <w:p w14:paraId="48F2D1A5" w14:textId="3BA9C017" w:rsidR="004E0B40" w:rsidRPr="004E0B40" w:rsidRDefault="004E0B40" w:rsidP="004E0B40"/>
          <w:p w14:paraId="3742B6F9" w14:textId="31A17A09" w:rsidR="00946422" w:rsidRDefault="00946422" w:rsidP="004E0B40">
            <w:pPr>
              <w:rPr>
                <w:noProof/>
                <w14:ligatures w14:val="standard"/>
              </w:rPr>
            </w:pPr>
          </w:p>
          <w:p w14:paraId="040F5BEC" w14:textId="1F3B993F" w:rsidR="004E0B40" w:rsidRPr="004E0B40" w:rsidRDefault="000566A4" w:rsidP="004E0B40">
            <w:r w:rsidRPr="002739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817ED24" wp14:editId="66EB367F">
                      <wp:simplePos x="0" y="0"/>
                      <wp:positionH relativeFrom="column">
                        <wp:posOffset>2740025</wp:posOffset>
                      </wp:positionH>
                      <wp:positionV relativeFrom="paragraph">
                        <wp:posOffset>166370</wp:posOffset>
                      </wp:positionV>
                      <wp:extent cx="3078480" cy="1112520"/>
                      <wp:effectExtent l="0" t="0" r="26670" b="1143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78480" cy="1112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9433B6" w14:textId="4B8F55C8" w:rsidR="007C318F" w:rsidRDefault="007C318F" w:rsidP="007C318F">
                                  <w:r>
                                    <w:t xml:space="preserve">Item: METAL TRIGLIDE 25MM </w:t>
                                  </w:r>
                                  <w:r w:rsidR="008C1367">
                                    <w:t>/</w:t>
                                  </w:r>
                                  <w:r w:rsidR="008C1367" w:rsidRPr="008C1367">
                                    <w:t xml:space="preserve"> </w:t>
                                  </w:r>
                                  <w:r w:rsidR="008C1367">
                                    <w:t>METAL G HOOK 25MM</w:t>
                                  </w:r>
                                </w:p>
                                <w:p w14:paraId="04CD45F0" w14:textId="0B19562C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 / RG</w:t>
                                  </w:r>
                                  <w:r w:rsidR="000566A4">
                                    <w:rPr>
                                      <w:sz w:val="16"/>
                                      <w:szCs w:val="16"/>
                                    </w:rPr>
                                    <w:t xml:space="preserve"> / TFP</w:t>
                                  </w:r>
                                </w:p>
                                <w:p w14:paraId="5200BE6F" w14:textId="61DB52EA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KHAKI</w:t>
                                  </w:r>
                                </w:p>
                                <w:p w14:paraId="019695A6" w14:textId="77777777" w:rsidR="008C1367" w:rsidRPr="00627BCB" w:rsidRDefault="008C1367" w:rsidP="008C136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4032B375" w14:textId="4A86C186" w:rsidR="007C318F" w:rsidRPr="008C1367" w:rsidRDefault="008C1367" w:rsidP="007C318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7ED24" id="Text Box 17" o:spid="_x0000_s1038" type="#_x0000_t202" style="position:absolute;margin-left:215.75pt;margin-top:13.1pt;width:242.4pt;height:87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" fillcolor="white [3201]" strokeweight=".5pt">
                      <v:textbox>
                        <w:txbxContent>
                          <w:p w14:paraId="639433B6" w14:textId="4B8F55C8" w:rsidR="007C318F" w:rsidRDefault="007C318F" w:rsidP="007C318F">
                            <w:r>
                              <w:t xml:space="preserve">Item: METAL TRIGLIDE 25MM </w:t>
                            </w:r>
                            <w:r w:rsidR="008C1367">
                              <w:t>/</w:t>
                            </w:r>
                            <w:r w:rsidR="008C1367" w:rsidRPr="008C1367">
                              <w:t xml:space="preserve"> </w:t>
                            </w:r>
                            <w:r w:rsidR="008C1367">
                              <w:t>METAL G HOOK 25MM</w:t>
                            </w:r>
                          </w:p>
                          <w:p w14:paraId="04CD45F0" w14:textId="0B19562C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 / RG</w:t>
                            </w:r>
                            <w:r w:rsidR="000566A4">
                              <w:rPr>
                                <w:sz w:val="16"/>
                                <w:szCs w:val="16"/>
                              </w:rPr>
                              <w:t xml:space="preserve"> / TFP</w:t>
                            </w:r>
                          </w:p>
                          <w:p w14:paraId="5200BE6F" w14:textId="61DB52EA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KHAKI</w:t>
                            </w:r>
                          </w:p>
                          <w:p w14:paraId="019695A6" w14:textId="77777777" w:rsidR="008C1367" w:rsidRPr="00627BCB" w:rsidRDefault="008C1367" w:rsidP="008C136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4032B375" w14:textId="4A86C186" w:rsidR="007C318F" w:rsidRPr="008C1367" w:rsidRDefault="008C1367" w:rsidP="007C31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5CE3">
              <w:rPr>
                <w:noProof/>
              </w:rPr>
              <w:drawing>
                <wp:anchor distT="0" distB="0" distL="114300" distR="114300" simplePos="0" relativeHeight="251731968" behindDoc="0" locked="0" layoutInCell="1" allowOverlap="1" wp14:anchorId="24AC2632" wp14:editId="4BDC4C6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342900</wp:posOffset>
                  </wp:positionV>
                  <wp:extent cx="2171700" cy="1628775"/>
                  <wp:effectExtent l="0" t="0" r="0" b="9525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5CE3">
              <w:rPr>
                <w:noProof/>
              </w:rPr>
              <w:drawing>
                <wp:anchor distT="0" distB="0" distL="114300" distR="114300" simplePos="0" relativeHeight="251737088" behindDoc="0" locked="0" layoutInCell="1" allowOverlap="1" wp14:anchorId="26182A30" wp14:editId="63C9B8CF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2117090</wp:posOffset>
                  </wp:positionV>
                  <wp:extent cx="2245360" cy="1684020"/>
                  <wp:effectExtent l="0" t="0" r="254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 51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360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6FE63EF" w14:textId="043D02DD" w:rsidR="004E0B40" w:rsidRPr="004E0B40" w:rsidRDefault="004E0B40" w:rsidP="004E0B40"/>
          <w:p w14:paraId="59CF82E2" w14:textId="7063FC9D" w:rsidR="004E0B40" w:rsidRPr="004E0B40" w:rsidRDefault="000566A4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04EF693" wp14:editId="4DAB453E">
                      <wp:simplePos x="0" y="0"/>
                      <wp:positionH relativeFrom="column">
                        <wp:posOffset>2107565</wp:posOffset>
                      </wp:positionH>
                      <wp:positionV relativeFrom="paragraph">
                        <wp:posOffset>25400</wp:posOffset>
                      </wp:positionV>
                      <wp:extent cx="643255" cy="533400"/>
                      <wp:effectExtent l="38100" t="0" r="23495" b="571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3255" cy="533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C9129" id="Straight Arrow Connector 50" o:spid="_x0000_s1026" type="#_x0000_t32" style="position:absolute;margin-left:165.95pt;margin-top:2pt;width:50.65pt;height:42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1A61356" wp14:editId="1608DBE0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33020</wp:posOffset>
                      </wp:positionV>
                      <wp:extent cx="1325880" cy="45719"/>
                      <wp:effectExtent l="38100" t="38100" r="26670" b="8826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2588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89002" id="Straight Arrow Connector 7" o:spid="_x0000_s1026" type="#_x0000_t32" style="position:absolute;margin-left:111.35pt;margin-top:2.6pt;width:104.4pt;height:3.6pt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2599846" w14:textId="3A14F031" w:rsidR="004E0B40" w:rsidRPr="004E0B40" w:rsidRDefault="004E0B40" w:rsidP="004E0B40"/>
          <w:p w14:paraId="6A0455AD" w14:textId="77DC8560" w:rsidR="004E0B40" w:rsidRPr="004E0B40" w:rsidRDefault="004E0B40" w:rsidP="004E0B40"/>
          <w:p w14:paraId="2DCCD0F0" w14:textId="6565AC29" w:rsidR="004E0B40" w:rsidRDefault="00F45CE3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8B1B4D8" wp14:editId="05FF58C3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164465</wp:posOffset>
                      </wp:positionV>
                      <wp:extent cx="2929890" cy="502920"/>
                      <wp:effectExtent l="19050" t="57150" r="22860" b="3048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929890" cy="5029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3ED34" id="Straight Arrow Connector 47" o:spid="_x0000_s1026" type="#_x0000_t32" style="position:absolute;margin-left:90.65pt;margin-top:12.95pt;width:230.7pt;height:39.6pt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C25791F" w14:textId="088A7D23" w:rsidR="004E0B40" w:rsidRDefault="000566A4" w:rsidP="004E0B40">
            <w:r w:rsidRPr="002739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FF4C2CA" wp14:editId="3755A4B3">
                      <wp:simplePos x="0" y="0"/>
                      <wp:positionH relativeFrom="column">
                        <wp:posOffset>4088765</wp:posOffset>
                      </wp:positionH>
                      <wp:positionV relativeFrom="paragraph">
                        <wp:posOffset>132080</wp:posOffset>
                      </wp:positionV>
                      <wp:extent cx="1653540" cy="1996440"/>
                      <wp:effectExtent l="0" t="0" r="22860" b="2286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540" cy="1996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014328" w14:textId="55609C04" w:rsidR="0027397A" w:rsidRDefault="0027397A" w:rsidP="0027397A">
                                  <w:r>
                                    <w:t>Item: ELASTIC TAPE 25MM</w:t>
                                  </w:r>
                                </w:p>
                                <w:p w14:paraId="39B85638" w14:textId="77777777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6FD06AF2" w14:textId="6383BB11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  <w:r w:rsidR="000566A4">
                                    <w:rPr>
                                      <w:sz w:val="16"/>
                                      <w:szCs w:val="16"/>
                                    </w:rPr>
                                    <w:t xml:space="preserve"> D/S</w:t>
                                  </w:r>
                                </w:p>
                                <w:p w14:paraId="29A3C67E" w14:textId="77777777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0B029DED" w14:textId="77777777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7E7151E1" w14:textId="77777777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5C5F1B33" w14:textId="6B9C30FB" w:rsidR="008D6EA8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salute blue (navy)</w:t>
                                  </w:r>
                                </w:p>
                                <w:p w14:paraId="18B9B083" w14:textId="13190F7F" w:rsidR="000566A4" w:rsidRPr="00627BCB" w:rsidRDefault="000566A4" w:rsidP="000566A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26B544B1" w14:textId="32FB2B39" w:rsidR="000566A4" w:rsidRPr="00627BCB" w:rsidRDefault="000566A4" w:rsidP="000566A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 D/S</w:t>
                                  </w:r>
                                </w:p>
                                <w:p w14:paraId="620FF1BC" w14:textId="77777777" w:rsidR="000566A4" w:rsidRPr="00627BCB" w:rsidRDefault="000566A4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7195373" w14:textId="09EBE4E2" w:rsidR="0027397A" w:rsidRDefault="0027397A" w:rsidP="008D6EA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4C2CA" id="Text Box 61" o:spid="_x0000_s1039" type="#_x0000_t202" style="position:absolute;margin-left:321.95pt;margin-top:10.4pt;width:130.2pt;height:157.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" fillcolor="white [3201]" strokeweight=".5pt">
                      <v:textbox>
                        <w:txbxContent>
                          <w:p w14:paraId="5C014328" w14:textId="55609C04" w:rsidR="0027397A" w:rsidRDefault="0027397A" w:rsidP="0027397A">
                            <w:r>
                              <w:t>Item: ELASTIC TAPE 25MM</w:t>
                            </w:r>
                          </w:p>
                          <w:p w14:paraId="39B85638" w14:textId="77777777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6FD06AF2" w14:textId="6383BB11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  <w:r w:rsidR="000566A4">
                              <w:rPr>
                                <w:sz w:val="16"/>
                                <w:szCs w:val="16"/>
                              </w:rPr>
                              <w:t xml:space="preserve"> D/S</w:t>
                            </w:r>
                          </w:p>
                          <w:p w14:paraId="29A3C67E" w14:textId="77777777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0B029DED" w14:textId="77777777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7E7151E1" w14:textId="77777777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5C5F1B33" w14:textId="6B9C30FB" w:rsidR="008D6EA8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salute blue (navy)</w:t>
                            </w:r>
                          </w:p>
                          <w:p w14:paraId="18B9B083" w14:textId="13190F7F" w:rsidR="000566A4" w:rsidRPr="00627BCB" w:rsidRDefault="000566A4" w:rsidP="000566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26B544B1" w14:textId="32FB2B39" w:rsidR="000566A4" w:rsidRPr="00627BCB" w:rsidRDefault="000566A4" w:rsidP="000566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 D/S</w:t>
                            </w:r>
                          </w:p>
                          <w:p w14:paraId="620FF1BC" w14:textId="77777777" w:rsidR="000566A4" w:rsidRPr="00627BCB" w:rsidRDefault="000566A4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7195373" w14:textId="09EBE4E2" w:rsidR="0027397A" w:rsidRDefault="0027397A" w:rsidP="008D6EA8"/>
                        </w:txbxContent>
                      </v:textbox>
                    </v:shape>
                  </w:pict>
                </mc:Fallback>
              </mc:AlternateContent>
            </w:r>
          </w:p>
          <w:p w14:paraId="058F21EB" w14:textId="22D9EDD6" w:rsidR="004E0B40" w:rsidRDefault="004E0B40" w:rsidP="004E0B40"/>
          <w:p w14:paraId="414E5326" w14:textId="2DB35518" w:rsidR="004E0B40" w:rsidRPr="004E0B40" w:rsidRDefault="004E0B40" w:rsidP="004E0B40"/>
          <w:p w14:paraId="38A91159" w14:textId="6D6A7DD4" w:rsidR="004E0B40" w:rsidRPr="004E0B40" w:rsidRDefault="004E0B40" w:rsidP="004E0B40"/>
          <w:p w14:paraId="50D1D762" w14:textId="296A326A" w:rsidR="004E0B40" w:rsidRPr="004E0B40" w:rsidRDefault="000566A4" w:rsidP="004E0B40">
            <w:r w:rsidRPr="002739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37C0193" wp14:editId="2997BB6F">
                      <wp:simplePos x="0" y="0"/>
                      <wp:positionH relativeFrom="column">
                        <wp:posOffset>2416175</wp:posOffset>
                      </wp:positionH>
                      <wp:positionV relativeFrom="paragraph">
                        <wp:posOffset>33020</wp:posOffset>
                      </wp:positionV>
                      <wp:extent cx="1577340" cy="1226820"/>
                      <wp:effectExtent l="0" t="0" r="22860" b="11430"/>
                      <wp:wrapNone/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7340" cy="1226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0F438F" w14:textId="57A1FBC8" w:rsidR="008D6EA8" w:rsidRDefault="008D6EA8" w:rsidP="008D6EA8">
                                  <w:r>
                                    <w:t>Item: METAL OVAL RING 25MM</w:t>
                                  </w:r>
                                </w:p>
                                <w:p w14:paraId="149FB844" w14:textId="3C5A36FE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 / RG</w:t>
                                  </w:r>
                                  <w:r w:rsidR="000566A4">
                                    <w:rPr>
                                      <w:sz w:val="16"/>
                                      <w:szCs w:val="16"/>
                                    </w:rPr>
                                    <w:t xml:space="preserve"> / TFP</w:t>
                                  </w:r>
                                </w:p>
                                <w:p w14:paraId="4E6CD129" w14:textId="77777777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KHAKI</w:t>
                                  </w:r>
                                </w:p>
                                <w:p w14:paraId="3FA0DE2C" w14:textId="77777777" w:rsidR="008D6EA8" w:rsidRPr="00627BCB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19781461" w14:textId="77777777" w:rsidR="008D6EA8" w:rsidRPr="008C1367" w:rsidRDefault="008D6EA8" w:rsidP="008D6EA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C0193" id="Text Box 91" o:spid="_x0000_s1040" type="#_x0000_t202" style="position:absolute;margin-left:190.25pt;margin-top:2.6pt;width:124.2pt;height:96.6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" fillcolor="white [3201]" strokeweight=".5pt">
                      <v:textbox>
                        <w:txbxContent>
                          <w:p w14:paraId="700F438F" w14:textId="57A1FBC8" w:rsidR="008D6EA8" w:rsidRDefault="008D6EA8" w:rsidP="008D6EA8">
                            <w:r>
                              <w:t>Item: METAL OVAL RING 25MM</w:t>
                            </w:r>
                          </w:p>
                          <w:p w14:paraId="149FB844" w14:textId="3C5A36FE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 / RG</w:t>
                            </w:r>
                            <w:r w:rsidR="000566A4">
                              <w:rPr>
                                <w:sz w:val="16"/>
                                <w:szCs w:val="16"/>
                              </w:rPr>
                              <w:t xml:space="preserve"> / TFP</w:t>
                            </w:r>
                          </w:p>
                          <w:p w14:paraId="4E6CD129" w14:textId="77777777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KHAKI</w:t>
                            </w:r>
                          </w:p>
                          <w:p w14:paraId="3FA0DE2C" w14:textId="77777777" w:rsidR="008D6EA8" w:rsidRPr="00627BCB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19781461" w14:textId="77777777" w:rsidR="008D6EA8" w:rsidRPr="008C1367" w:rsidRDefault="008D6EA8" w:rsidP="008D6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CB73DF" w14:textId="1A548B22" w:rsidR="004E0B40" w:rsidRPr="004E0B40" w:rsidRDefault="004E0B40" w:rsidP="004E0B40"/>
          <w:p w14:paraId="03C34D50" w14:textId="21B936D2" w:rsidR="004E0B40" w:rsidRPr="004E0B40" w:rsidRDefault="004E0B40" w:rsidP="004E0B40"/>
          <w:p w14:paraId="363B8FDB" w14:textId="4C72BE9B" w:rsidR="004E0B40" w:rsidRPr="004E0B40" w:rsidRDefault="000566A4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83EE0FB" wp14:editId="46C5DACC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95885</wp:posOffset>
                      </wp:positionV>
                      <wp:extent cx="1809750" cy="121920"/>
                      <wp:effectExtent l="38100" t="0" r="19050" b="8763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09750" cy="1219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12453" id="Straight Arrow Connector 53" o:spid="_x0000_s1026" type="#_x0000_t32" style="position:absolute;margin-left:52.85pt;margin-top:7.55pt;width:142.5pt;height:9.6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E0A1C24" w14:textId="2CB2C93F" w:rsidR="004E0B40" w:rsidRPr="004E0B40" w:rsidRDefault="004E0B40" w:rsidP="004E0B40"/>
          <w:p w14:paraId="7B0198AD" w14:textId="3106E008" w:rsidR="004E0B40" w:rsidRPr="004E0B40" w:rsidRDefault="004E0B40" w:rsidP="004E0B40"/>
          <w:p w14:paraId="26564972" w14:textId="13956A16" w:rsidR="004E0B40" w:rsidRDefault="0027397A" w:rsidP="004E0B40">
            <w:r w:rsidRPr="002739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C0F6311" wp14:editId="168B5C8F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3804285</wp:posOffset>
                      </wp:positionV>
                      <wp:extent cx="1760220" cy="723900"/>
                      <wp:effectExtent l="0" t="0" r="11430" b="1905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6022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792738" w14:textId="77777777" w:rsidR="0027397A" w:rsidRDefault="0027397A" w:rsidP="0027397A">
                                  <w:r>
                                    <w:t>Item: WEBBING 20MM CBK</w:t>
                                  </w:r>
                                </w:p>
                                <w:p w14:paraId="19E2758C" w14:textId="77777777" w:rsidR="0027397A" w:rsidRDefault="0027397A" w:rsidP="0027397A">
                                  <w:r>
                                    <w:t xml:space="preserve">Style Color: TFP </w:t>
                                  </w:r>
                                </w:p>
                                <w:p w14:paraId="1FC44C69" w14:textId="77777777" w:rsidR="0027397A" w:rsidRDefault="0027397A" w:rsidP="0027397A">
                                  <w:r>
                                    <w:t>RM Color: CBK</w:t>
                                  </w:r>
                                </w:p>
                                <w:p w14:paraId="48B415BC" w14:textId="77777777" w:rsidR="0027397A" w:rsidRDefault="0027397A" w:rsidP="0027397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F6311" id="Text Box 25" o:spid="_x0000_s1041" type="#_x0000_t202" style="position:absolute;margin-left:22.05pt;margin-top:299.55pt;width:138.6pt;height:5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" fillcolor="white [3201]" strokeweight=".5pt">
                      <v:textbox>
                        <w:txbxContent>
                          <w:p w14:paraId="43792738" w14:textId="77777777" w:rsidR="0027397A" w:rsidRDefault="0027397A" w:rsidP="0027397A">
                            <w:r>
                              <w:t>Item: WEBBING 20MM CBK</w:t>
                            </w:r>
                          </w:p>
                          <w:p w14:paraId="19E2758C" w14:textId="77777777" w:rsidR="0027397A" w:rsidRDefault="0027397A" w:rsidP="0027397A">
                            <w:r>
                              <w:t xml:space="preserve">Style Color: TFP </w:t>
                            </w:r>
                          </w:p>
                          <w:p w14:paraId="1FC44C69" w14:textId="77777777" w:rsidR="0027397A" w:rsidRDefault="0027397A" w:rsidP="0027397A">
                            <w:r>
                              <w:t>RM Color: CBK</w:t>
                            </w:r>
                          </w:p>
                          <w:p w14:paraId="48B415BC" w14:textId="77777777" w:rsidR="0027397A" w:rsidRDefault="0027397A" w:rsidP="0027397A"/>
                        </w:txbxContent>
                      </v:textbox>
                    </v:shape>
                  </w:pict>
                </mc:Fallback>
              </mc:AlternateContent>
            </w:r>
          </w:p>
          <w:p w14:paraId="294BA7DA" w14:textId="75660855" w:rsidR="004E0B40" w:rsidRPr="004E0B40" w:rsidRDefault="00F45CE3" w:rsidP="004E0B40">
            <w:r w:rsidRPr="00EE6496">
              <w:rPr>
                <w:noProof/>
              </w:rPr>
              <w:drawing>
                <wp:anchor distT="0" distB="0" distL="114300" distR="114300" simplePos="0" relativeHeight="251880448" behindDoc="1" locked="0" layoutInCell="1" allowOverlap="1" wp14:anchorId="34EDFDE2" wp14:editId="7D3BEEBF">
                  <wp:simplePos x="0" y="0"/>
                  <wp:positionH relativeFrom="column">
                    <wp:posOffset>3451543</wp:posOffset>
                  </wp:positionH>
                  <wp:positionV relativeFrom="paragraph">
                    <wp:posOffset>150812</wp:posOffset>
                  </wp:positionV>
                  <wp:extent cx="2316483" cy="2172815"/>
                  <wp:effectExtent l="0" t="4128" r="3493" b="3492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316483" cy="217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22DC30E" w14:textId="07A557A3" w:rsidR="004E0B40" w:rsidRDefault="004E0B40" w:rsidP="004E0B40"/>
          <w:p w14:paraId="2A93A6BE" w14:textId="6D1FC069" w:rsidR="004E0B40" w:rsidRPr="004E0B40" w:rsidRDefault="001D121B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A7B5806" wp14:editId="6C2E67EC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16510</wp:posOffset>
                      </wp:positionV>
                      <wp:extent cx="1554480" cy="1958340"/>
                      <wp:effectExtent l="0" t="0" r="26670" b="2286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4480" cy="1958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DB272F" w14:textId="2BD2F68C" w:rsidR="00F45CE3" w:rsidRPr="00627BCB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50mm Velcro loop</w:t>
                                  </w:r>
                                </w:p>
                                <w:p w14:paraId="3B7B0B91" w14:textId="77777777" w:rsidR="00F45CE3" w:rsidRPr="00627BCB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7A779D2D" w14:textId="77777777" w:rsidR="00F45CE3" w:rsidRPr="00627BCB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Khaki</w:t>
                                  </w:r>
                                </w:p>
                                <w:p w14:paraId="59D5CFF1" w14:textId="77777777" w:rsidR="00F45CE3" w:rsidRPr="00627BCB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7A972F7B" w14:textId="77777777" w:rsidR="00F45CE3" w:rsidRPr="00627BCB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15058735" w14:textId="77777777" w:rsidR="00F45CE3" w:rsidRPr="00627BCB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>Style Color: salute blue (navy)</w:t>
                                  </w:r>
                                </w:p>
                                <w:p w14:paraId="1020CA1C" w14:textId="29D98308" w:rsidR="00F45CE3" w:rsidRDefault="00F45CE3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2FADD48C" w14:textId="77777777" w:rsidR="001D121B" w:rsidRPr="00627BCB" w:rsidRDefault="001D121B" w:rsidP="001D12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3ABFD674" w14:textId="2C2EC58E" w:rsidR="001D121B" w:rsidRPr="00627BCB" w:rsidRDefault="001D121B" w:rsidP="001D12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27BCB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188489F9" w14:textId="77777777" w:rsidR="001D121B" w:rsidRPr="00627BCB" w:rsidRDefault="001D121B" w:rsidP="00F45CE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4F63D15" w14:textId="77777777" w:rsidR="00F45CE3" w:rsidRDefault="00F45CE3" w:rsidP="00F45CE3"/>
                                <w:p w14:paraId="05922F37" w14:textId="77777777" w:rsidR="00F45CE3" w:rsidRDefault="00F45CE3" w:rsidP="00F45CE3"/>
                                <w:p w14:paraId="542A09A0" w14:textId="77777777" w:rsidR="00F45CE3" w:rsidRDefault="00F45CE3" w:rsidP="00F45CE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B5806" id="Text Box 20" o:spid="_x0000_s1042" type="#_x0000_t202" style="position:absolute;margin-left:72.35pt;margin-top:1.3pt;width:122.4pt;height:154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" fillcolor="white [3201]" strokeweight=".5pt">
                      <v:textbox>
                        <w:txbxContent>
                          <w:p w14:paraId="5DDB272F" w14:textId="2BD2F68C" w:rsidR="00F45CE3" w:rsidRPr="00627BCB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50mm Velcro loop</w:t>
                            </w:r>
                          </w:p>
                          <w:p w14:paraId="3B7B0B91" w14:textId="77777777" w:rsidR="00F45CE3" w:rsidRPr="00627BCB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7A779D2D" w14:textId="77777777" w:rsidR="00F45CE3" w:rsidRPr="00627BCB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Khaki</w:t>
                            </w:r>
                          </w:p>
                          <w:p w14:paraId="59D5CFF1" w14:textId="77777777" w:rsidR="00F45CE3" w:rsidRPr="00627BCB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7A972F7B" w14:textId="77777777" w:rsidR="00F45CE3" w:rsidRPr="00627BCB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15058735" w14:textId="77777777" w:rsidR="00F45CE3" w:rsidRPr="00627BCB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>Style Color: salute blue (navy)</w:t>
                            </w:r>
                          </w:p>
                          <w:p w14:paraId="1020CA1C" w14:textId="29D98308" w:rsidR="00F45CE3" w:rsidRDefault="00F45CE3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2FADD48C" w14:textId="77777777" w:rsidR="001D121B" w:rsidRPr="00627BCB" w:rsidRDefault="001D121B" w:rsidP="001D12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3ABFD674" w14:textId="2C2EC58E" w:rsidR="001D121B" w:rsidRPr="00627BCB" w:rsidRDefault="001D121B" w:rsidP="001D12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7BCB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188489F9" w14:textId="77777777" w:rsidR="001D121B" w:rsidRPr="00627BCB" w:rsidRDefault="001D121B" w:rsidP="00F45C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4F63D15" w14:textId="77777777" w:rsidR="00F45CE3" w:rsidRDefault="00F45CE3" w:rsidP="00F45CE3"/>
                          <w:p w14:paraId="05922F37" w14:textId="77777777" w:rsidR="00F45CE3" w:rsidRDefault="00F45CE3" w:rsidP="00F45CE3"/>
                          <w:p w14:paraId="542A09A0" w14:textId="77777777" w:rsidR="00F45CE3" w:rsidRDefault="00F45CE3" w:rsidP="00F45CE3"/>
                        </w:txbxContent>
                      </v:textbox>
                    </v:shape>
                  </w:pict>
                </mc:Fallback>
              </mc:AlternateContent>
            </w:r>
            <w:r w:rsidR="00F45C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C4C6F45" wp14:editId="4B9D9954">
                      <wp:simplePos x="0" y="0"/>
                      <wp:positionH relativeFrom="column">
                        <wp:posOffset>2404745</wp:posOffset>
                      </wp:positionH>
                      <wp:positionV relativeFrom="paragraph">
                        <wp:posOffset>999490</wp:posOffset>
                      </wp:positionV>
                      <wp:extent cx="1779905" cy="290830"/>
                      <wp:effectExtent l="0" t="0" r="67945" b="9017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9905" cy="2908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92324" id="Straight Arrow Connector 19" o:spid="_x0000_s1026" type="#_x0000_t32" style="position:absolute;margin-left:189.35pt;margin-top:78.7pt;width:140.15pt;height:2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6B2C58">
              <w:t xml:space="preserve">                                                                                                                 </w:t>
            </w:r>
            <w:r w:rsidR="0027397A" w:rsidRPr="002739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2F57B74" wp14:editId="4904FDB4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3804920</wp:posOffset>
                      </wp:positionV>
                      <wp:extent cx="1760220" cy="723900"/>
                      <wp:effectExtent l="0" t="0" r="11430" b="19050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6022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509002B" w14:textId="77777777" w:rsidR="0027397A" w:rsidRDefault="0027397A" w:rsidP="0027397A">
                                  <w:r>
                                    <w:t>Item: WEBBING 20MM CBK</w:t>
                                  </w:r>
                                </w:p>
                                <w:p w14:paraId="4558148A" w14:textId="77777777" w:rsidR="0027397A" w:rsidRDefault="0027397A" w:rsidP="0027397A">
                                  <w:r>
                                    <w:t xml:space="preserve">Style Color: TFP </w:t>
                                  </w:r>
                                </w:p>
                                <w:p w14:paraId="5F18BE55" w14:textId="77777777" w:rsidR="0027397A" w:rsidRDefault="0027397A" w:rsidP="0027397A">
                                  <w:r>
                                    <w:t>RM Color: CBK</w:t>
                                  </w:r>
                                </w:p>
                                <w:p w14:paraId="534AB8AA" w14:textId="77777777" w:rsidR="0027397A" w:rsidRDefault="0027397A" w:rsidP="0027397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57B74" id="Text Box 55" o:spid="_x0000_s1043" type="#_x0000_t202" style="position:absolute;margin-left:22.05pt;margin-top:299.6pt;width:138.6pt;height:5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" fillcolor="white [3201]" strokeweight=".5pt">
                      <v:textbox>
                        <w:txbxContent>
                          <w:p w14:paraId="0509002B" w14:textId="77777777" w:rsidR="0027397A" w:rsidRDefault="0027397A" w:rsidP="0027397A">
                            <w:r>
                              <w:t>Item: WEBBING 20MM CBK</w:t>
                            </w:r>
                          </w:p>
                          <w:p w14:paraId="4558148A" w14:textId="77777777" w:rsidR="0027397A" w:rsidRDefault="0027397A" w:rsidP="0027397A">
                            <w:r>
                              <w:t xml:space="preserve">Style Color: TFP </w:t>
                            </w:r>
                          </w:p>
                          <w:p w14:paraId="5F18BE55" w14:textId="77777777" w:rsidR="0027397A" w:rsidRDefault="0027397A" w:rsidP="0027397A">
                            <w:r>
                              <w:t>RM Color: CBK</w:t>
                            </w:r>
                          </w:p>
                          <w:p w14:paraId="534AB8AA" w14:textId="77777777" w:rsidR="0027397A" w:rsidRDefault="0027397A" w:rsidP="0027397A"/>
                        </w:txbxContent>
                      </v:textbox>
                    </v:shape>
                  </w:pict>
                </mc:Fallback>
              </mc:AlternateContent>
            </w:r>
            <w:r w:rsidR="006B2C58">
              <w:t xml:space="preserve">  </w:t>
            </w:r>
            <w:r w:rsidR="0027397A" w:rsidRPr="002739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2B97886" wp14:editId="5F85C991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3957320</wp:posOffset>
                      </wp:positionV>
                      <wp:extent cx="1760220" cy="723900"/>
                      <wp:effectExtent l="0" t="0" r="11430" b="19050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6022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09B4FC2" w14:textId="77777777" w:rsidR="0027397A" w:rsidRDefault="0027397A" w:rsidP="0027397A">
                                  <w:r>
                                    <w:t>Item: WEBBING 20MM CBK</w:t>
                                  </w:r>
                                </w:p>
                                <w:p w14:paraId="214F8C23" w14:textId="77777777" w:rsidR="0027397A" w:rsidRDefault="0027397A" w:rsidP="0027397A">
                                  <w:r>
                                    <w:t xml:space="preserve">Style Color: TFP </w:t>
                                  </w:r>
                                </w:p>
                                <w:p w14:paraId="03BFD936" w14:textId="77777777" w:rsidR="0027397A" w:rsidRDefault="0027397A" w:rsidP="0027397A">
                                  <w:r>
                                    <w:t>RM Color: CBK</w:t>
                                  </w:r>
                                </w:p>
                                <w:p w14:paraId="71FC8C76" w14:textId="77777777" w:rsidR="0027397A" w:rsidRDefault="0027397A" w:rsidP="0027397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97886" id="Text Box 57" o:spid="_x0000_s1044" type="#_x0000_t202" style="position:absolute;margin-left:34.05pt;margin-top:311.6pt;width:138.6pt;height:5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" fillcolor="white [3201]" strokeweight=".5pt">
                      <v:textbox>
                        <w:txbxContent>
                          <w:p w14:paraId="409B4FC2" w14:textId="77777777" w:rsidR="0027397A" w:rsidRDefault="0027397A" w:rsidP="0027397A">
                            <w:r>
                              <w:t>Item: WEBBING 20MM CBK</w:t>
                            </w:r>
                          </w:p>
                          <w:p w14:paraId="214F8C23" w14:textId="77777777" w:rsidR="0027397A" w:rsidRDefault="0027397A" w:rsidP="0027397A">
                            <w:r>
                              <w:t xml:space="preserve">Style Color: TFP </w:t>
                            </w:r>
                          </w:p>
                          <w:p w14:paraId="03BFD936" w14:textId="77777777" w:rsidR="0027397A" w:rsidRDefault="0027397A" w:rsidP="0027397A">
                            <w:r>
                              <w:t>RM Color: CBK</w:t>
                            </w:r>
                          </w:p>
                          <w:p w14:paraId="71FC8C76" w14:textId="77777777" w:rsidR="0027397A" w:rsidRDefault="0027397A" w:rsidP="0027397A"/>
                        </w:txbxContent>
                      </v:textbox>
                    </v:shape>
                  </w:pict>
                </mc:Fallback>
              </mc:AlternateContent>
            </w:r>
            <w:r w:rsidR="006B2C58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A36E1">
              <w:t xml:space="preserve"> </w:t>
            </w:r>
          </w:p>
        </w:tc>
      </w:tr>
    </w:tbl>
    <w:p w14:paraId="5647F89D" w14:textId="3DC10B09" w:rsidR="0027397A" w:rsidRDefault="0027397A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27397A" w:rsidRPr="00DE4BCC" w14:paraId="3507B44D" w14:textId="77777777" w:rsidTr="006212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7F6E04C" w14:textId="5E9A04C3" w:rsidR="0027397A" w:rsidRPr="00DE4BCC" w:rsidRDefault="00A835AF" w:rsidP="00621246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  <w:r>
              <w:rPr>
                <w:color w:val="auto"/>
                <w:sz w:val="20"/>
                <w:szCs w:val="22"/>
              </w:rPr>
              <w:t>(Material &amp; Placement Information)</w:t>
            </w:r>
          </w:p>
        </w:tc>
      </w:tr>
      <w:tr w:rsidR="0027397A" w:rsidRPr="00DE4BCC" w14:paraId="3AECC1B9" w14:textId="77777777" w:rsidTr="003558AA">
        <w:trPr>
          <w:trHeight w:val="11123"/>
        </w:trPr>
        <w:tc>
          <w:tcPr>
            <w:tcW w:w="5000" w:type="pct"/>
          </w:tcPr>
          <w:p w14:paraId="2862BC95" w14:textId="42DBB1AF" w:rsidR="007E76BB" w:rsidRDefault="007E76BB" w:rsidP="00555EAB">
            <w:r>
              <w:rPr>
                <w:noProof/>
              </w:rPr>
              <w:drawing>
                <wp:anchor distT="0" distB="0" distL="114300" distR="114300" simplePos="0" relativeHeight="251788288" behindDoc="0" locked="0" layoutInCell="1" allowOverlap="1" wp14:anchorId="013C4D76" wp14:editId="6DCB7FE9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202088</wp:posOffset>
                  </wp:positionV>
                  <wp:extent cx="2580639" cy="1935480"/>
                  <wp:effectExtent l="0" t="0" r="0" b="762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/>
                          <pic:cNvPicPr/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639" cy="1935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B107244" w14:textId="77777777" w:rsidR="007E76BB" w:rsidRDefault="007E76BB" w:rsidP="00555EAB"/>
          <w:p w14:paraId="393C18CC" w14:textId="452E5230" w:rsidR="007E76BB" w:rsidRDefault="007E76BB" w:rsidP="00555EAB"/>
          <w:p w14:paraId="237A9F09" w14:textId="1D13C3D2" w:rsidR="007E76BB" w:rsidRDefault="00E64D3A" w:rsidP="00555EA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C3D638E" wp14:editId="27405897">
                      <wp:simplePos x="0" y="0"/>
                      <wp:positionH relativeFrom="column">
                        <wp:posOffset>3372485</wp:posOffset>
                      </wp:positionH>
                      <wp:positionV relativeFrom="paragraph">
                        <wp:posOffset>80645</wp:posOffset>
                      </wp:positionV>
                      <wp:extent cx="1120140" cy="304800"/>
                      <wp:effectExtent l="0" t="0" r="22860" b="1905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01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27B92B" w14:textId="3D647BA0" w:rsidR="007E76BB" w:rsidRDefault="007E76BB" w:rsidP="007E76BB">
                                  <w:r>
                                    <w:t xml:space="preserve">Button hole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D638E" id="Text Box 5" o:spid="_x0000_s1045" type="#_x0000_t202" style="position:absolute;margin-left:265.55pt;margin-top:6.35pt;width:88.2pt;height:2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" fillcolor="white [3201]" strokeweight=".5pt">
                      <v:textbox>
                        <w:txbxContent>
                          <w:p w14:paraId="2027B92B" w14:textId="3D647BA0" w:rsidR="007E76BB" w:rsidRDefault="007E76BB" w:rsidP="007E76BB">
                            <w:r>
                              <w:t xml:space="preserve">Button hole   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B450693" w14:textId="354C5CB0" w:rsidR="007E76BB" w:rsidRDefault="007E76BB" w:rsidP="00555EA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7137FEF" wp14:editId="2FCDEAC0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31115</wp:posOffset>
                      </wp:positionV>
                      <wp:extent cx="1954530" cy="205740"/>
                      <wp:effectExtent l="38100" t="0" r="26670" b="8001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4530" cy="2057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31D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12.3pt;margin-top:2.45pt;width:153.9pt;height:16.2pt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9E1F08F" w14:textId="6F38A25D" w:rsidR="007E76BB" w:rsidRDefault="007E76BB" w:rsidP="00555EAB"/>
          <w:p w14:paraId="11C92380" w14:textId="6C34812C" w:rsidR="007E76BB" w:rsidRDefault="007E76BB" w:rsidP="00555EAB"/>
          <w:p w14:paraId="45C22B8B" w14:textId="77777777" w:rsidR="007E76BB" w:rsidRDefault="007E76BB" w:rsidP="00555EAB"/>
          <w:p w14:paraId="27FB4955" w14:textId="77777777" w:rsidR="007E76BB" w:rsidRDefault="007E76BB" w:rsidP="00555EAB"/>
          <w:p w14:paraId="64703DB4" w14:textId="6E391293" w:rsidR="0027397A" w:rsidRDefault="00357E56" w:rsidP="00555EA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27AA20F" wp14:editId="326FD166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810260</wp:posOffset>
                      </wp:positionV>
                      <wp:extent cx="1954530" cy="205740"/>
                      <wp:effectExtent l="38100" t="0" r="26670" b="80010"/>
                      <wp:wrapNone/>
                      <wp:docPr id="87" name="Straight Arrow Connector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4530" cy="2057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4DE6D" id="Straight Arrow Connector 87" o:spid="_x0000_s1026" type="#_x0000_t32" style="position:absolute;margin-left:73.25pt;margin-top:63.8pt;width:153.9pt;height:16.2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55EAB">
              <w:rPr>
                <w:noProof/>
              </w:rPr>
              <w:drawing>
                <wp:anchor distT="0" distB="0" distL="114300" distR="114300" simplePos="0" relativeHeight="251781120" behindDoc="0" locked="0" layoutInCell="1" allowOverlap="1" wp14:anchorId="78754379" wp14:editId="70C75F38">
                  <wp:simplePos x="0" y="0"/>
                  <wp:positionH relativeFrom="column">
                    <wp:posOffset>503555</wp:posOffset>
                  </wp:positionH>
                  <wp:positionV relativeFrom="paragraph">
                    <wp:posOffset>-8890</wp:posOffset>
                  </wp:positionV>
                  <wp:extent cx="1957070" cy="2609215"/>
                  <wp:effectExtent l="0" t="2223" r="2858" b="2857"/>
                  <wp:wrapSquare wrapText="bothSides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957070" cy="260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55EA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D40C14A" wp14:editId="7B4AF0DF">
                      <wp:simplePos x="0" y="0"/>
                      <wp:positionH relativeFrom="column">
                        <wp:posOffset>2900045</wp:posOffset>
                      </wp:positionH>
                      <wp:positionV relativeFrom="paragraph">
                        <wp:posOffset>457835</wp:posOffset>
                      </wp:positionV>
                      <wp:extent cx="1760220" cy="495300"/>
                      <wp:effectExtent l="0" t="0" r="11430" b="19050"/>
                      <wp:wrapSquare wrapText="bothSides"/>
                      <wp:docPr id="86" name="Text Box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60220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B9D88B" w14:textId="6F761217" w:rsidR="00555EAB" w:rsidRDefault="00555EAB" w:rsidP="00555EAB">
                                  <w:r>
                                    <w:t xml:space="preserve">Attaching on Front in side left side loop label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0C14A" id="Text Box 86" o:spid="_x0000_s1046" type="#_x0000_t202" style="position:absolute;margin-left:228.35pt;margin-top:36.05pt;width:138.6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" fillcolor="white [3201]" strokeweight=".5pt">
                      <v:textbox>
                        <w:txbxContent>
                          <w:p w14:paraId="7BB9D88B" w14:textId="6F761217" w:rsidR="00555EAB" w:rsidRDefault="00555EAB" w:rsidP="00555EAB">
                            <w:r>
                              <w:t xml:space="preserve">Attaching on Front in side left side loop label 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7397A">
              <w:tab/>
              <w:t xml:space="preserve"> </w:t>
            </w:r>
          </w:p>
          <w:p w14:paraId="1E80A3C3" w14:textId="76F18547" w:rsidR="00357E56" w:rsidRPr="00357E56" w:rsidRDefault="00357E56" w:rsidP="00357E56"/>
          <w:p w14:paraId="2A92DA53" w14:textId="5ECE5A6C" w:rsidR="00357E56" w:rsidRPr="00357E56" w:rsidRDefault="00357E56" w:rsidP="00357E56"/>
          <w:p w14:paraId="2D6FCAE2" w14:textId="34C71E4A" w:rsidR="00357E56" w:rsidRPr="00357E56" w:rsidRDefault="00357E56" w:rsidP="00357E56"/>
          <w:p w14:paraId="55E1BCB9" w14:textId="5011D5C1" w:rsidR="00357E56" w:rsidRPr="00357E56" w:rsidRDefault="00357E56" w:rsidP="00357E56"/>
          <w:p w14:paraId="57423111" w14:textId="21613EDB" w:rsidR="00357E56" w:rsidRPr="00357E56" w:rsidRDefault="00357E56" w:rsidP="00357E56"/>
          <w:p w14:paraId="2AB51DB1" w14:textId="0140E9BE" w:rsidR="00357E56" w:rsidRPr="00357E56" w:rsidRDefault="00357E56" w:rsidP="00357E56"/>
          <w:p w14:paraId="3253DAB7" w14:textId="55FA7D44" w:rsidR="00357E56" w:rsidRPr="00357E56" w:rsidRDefault="00357E56" w:rsidP="00357E56"/>
          <w:p w14:paraId="05A4766E" w14:textId="11601828" w:rsidR="00357E56" w:rsidRPr="00357E56" w:rsidRDefault="00357E56" w:rsidP="00357E56"/>
          <w:p w14:paraId="2E8B60DE" w14:textId="77777777" w:rsidR="00357E56" w:rsidRPr="00357E56" w:rsidRDefault="00357E56" w:rsidP="00357E56"/>
          <w:p w14:paraId="27AAA7BE" w14:textId="77777777" w:rsidR="00357E56" w:rsidRPr="00357E56" w:rsidRDefault="00357E56" w:rsidP="00357E56"/>
          <w:p w14:paraId="0F94DEB9" w14:textId="77777777" w:rsidR="007E76BB" w:rsidRDefault="007E76BB" w:rsidP="00357E56">
            <w:pPr>
              <w:rPr>
                <w:b/>
                <w:bCs/>
              </w:rPr>
            </w:pPr>
          </w:p>
          <w:p w14:paraId="5257EA7D" w14:textId="41B3BA96" w:rsidR="00357E56" w:rsidRPr="007E76BB" w:rsidRDefault="00E942A1" w:rsidP="00357E56">
            <w:pPr>
              <w:rPr>
                <w:b/>
                <w:bCs/>
              </w:rPr>
            </w:pPr>
            <w:r w:rsidRPr="00E942A1">
              <w:rPr>
                <w:noProof/>
              </w:rPr>
              <w:drawing>
                <wp:anchor distT="0" distB="0" distL="114300" distR="114300" simplePos="0" relativeHeight="251858944" behindDoc="1" locked="0" layoutInCell="1" allowOverlap="1" wp14:anchorId="3A8D562F" wp14:editId="5EE36070">
                  <wp:simplePos x="0" y="0"/>
                  <wp:positionH relativeFrom="column">
                    <wp:posOffset>2922905</wp:posOffset>
                  </wp:positionH>
                  <wp:positionV relativeFrom="paragraph">
                    <wp:posOffset>175895</wp:posOffset>
                  </wp:positionV>
                  <wp:extent cx="2811780" cy="1014163"/>
                  <wp:effectExtent l="0" t="0" r="7620" b="0"/>
                  <wp:wrapNone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1014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942A1">
              <w:rPr>
                <w:noProof/>
              </w:rPr>
              <w:drawing>
                <wp:anchor distT="0" distB="0" distL="114300" distR="114300" simplePos="0" relativeHeight="251857920" behindDoc="1" locked="0" layoutInCell="1" allowOverlap="1" wp14:anchorId="59281240" wp14:editId="55662FDD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206375</wp:posOffset>
                  </wp:positionV>
                  <wp:extent cx="2804160" cy="1009019"/>
                  <wp:effectExtent l="0" t="0" r="0" b="635"/>
                  <wp:wrapNone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199" cy="1011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57E56" w:rsidRPr="007E76BB">
              <w:rPr>
                <w:b/>
                <w:bCs/>
              </w:rPr>
              <w:t>LABEL ARTWORK</w:t>
            </w:r>
            <w:r w:rsidR="00A835AF" w:rsidRPr="007E76BB">
              <w:rPr>
                <w:b/>
                <w:bCs/>
              </w:rPr>
              <w:t xml:space="preserve"> (PVC)</w:t>
            </w:r>
          </w:p>
          <w:p w14:paraId="4B36DB42" w14:textId="6BB0CDC2" w:rsidR="00357E56" w:rsidRPr="00357E56" w:rsidRDefault="00357E56" w:rsidP="00357E56"/>
          <w:p w14:paraId="440A2D70" w14:textId="090BD425" w:rsidR="00357E56" w:rsidRPr="00357E56" w:rsidRDefault="00357E56" w:rsidP="00357E56"/>
          <w:p w14:paraId="5A2D7DFC" w14:textId="73C48D50" w:rsidR="00357E56" w:rsidRPr="00357E56" w:rsidRDefault="00357E56" w:rsidP="00357E56"/>
          <w:p w14:paraId="286A9781" w14:textId="58C0D448" w:rsidR="00357E56" w:rsidRPr="00357E56" w:rsidRDefault="00357E56" w:rsidP="00357E56"/>
          <w:p w14:paraId="529BB2C7" w14:textId="5B2F53EE" w:rsidR="00357E56" w:rsidRPr="00357E56" w:rsidRDefault="00357E56" w:rsidP="00357E56"/>
          <w:p w14:paraId="44635C93" w14:textId="73660F79" w:rsidR="00357E56" w:rsidRPr="00357E56" w:rsidRDefault="003558AA" w:rsidP="00357E56">
            <w:r w:rsidRPr="00513AFE">
              <w:rPr>
                <w:noProof/>
              </w:rPr>
              <w:drawing>
                <wp:anchor distT="0" distB="0" distL="114300" distR="114300" simplePos="0" relativeHeight="251901952" behindDoc="1" locked="0" layoutInCell="1" allowOverlap="1" wp14:anchorId="74D6A3FB" wp14:editId="37D45B8C">
                  <wp:simplePos x="0" y="0"/>
                  <wp:positionH relativeFrom="column">
                    <wp:posOffset>2938145</wp:posOffset>
                  </wp:positionH>
                  <wp:positionV relativeFrom="paragraph">
                    <wp:posOffset>171450</wp:posOffset>
                  </wp:positionV>
                  <wp:extent cx="2819400" cy="1011189"/>
                  <wp:effectExtent l="0" t="0" r="0" b="0"/>
                  <wp:wrapNone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1011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B507D" w:rsidRPr="001B507D">
              <w:rPr>
                <w:noProof/>
              </w:rPr>
              <w:drawing>
                <wp:anchor distT="0" distB="0" distL="114300" distR="114300" simplePos="0" relativeHeight="251868160" behindDoc="1" locked="0" layoutInCell="1" allowOverlap="1" wp14:anchorId="59A7F757" wp14:editId="6BA1536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164465</wp:posOffset>
                  </wp:positionV>
                  <wp:extent cx="2811780" cy="1009958"/>
                  <wp:effectExtent l="0" t="0" r="7620" b="0"/>
                  <wp:wrapNone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1009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C260583" w14:textId="46598592" w:rsidR="00CA76FB" w:rsidRDefault="00CA76FB" w:rsidP="00513AFE">
            <w:pPr>
              <w:pStyle w:val="NormalWeb"/>
              <w:tabs>
                <w:tab w:val="left" w:pos="5160"/>
              </w:tabs>
            </w:pPr>
          </w:p>
          <w:p w14:paraId="5578D0CC" w14:textId="77777777" w:rsidR="00357E56" w:rsidRPr="00357E56" w:rsidRDefault="00357E56" w:rsidP="00357E56"/>
          <w:p w14:paraId="6B32D4B4" w14:textId="77777777" w:rsidR="00357E56" w:rsidRPr="00357E56" w:rsidRDefault="00357E56" w:rsidP="00357E56"/>
          <w:p w14:paraId="423CE24C" w14:textId="77777777" w:rsidR="00357E56" w:rsidRDefault="00357E56" w:rsidP="00357E56"/>
          <w:p w14:paraId="54F3DB7B" w14:textId="77777777" w:rsidR="00357E56" w:rsidRDefault="00357E56" w:rsidP="00357E56"/>
          <w:p w14:paraId="376BBADF" w14:textId="1A49B203" w:rsidR="00357E56" w:rsidRPr="00357E56" w:rsidRDefault="00357E56" w:rsidP="00357E56"/>
        </w:tc>
      </w:tr>
    </w:tbl>
    <w:p w14:paraId="7BB8B1AC" w14:textId="77777777" w:rsidR="00E942A1" w:rsidRPr="00DE4BCC" w:rsidRDefault="00E942A1" w:rsidP="00155384">
      <w:pPr>
        <w:rPr>
          <w:color w:val="auto"/>
        </w:rPr>
      </w:pPr>
      <w:r>
        <w:rPr>
          <w:color w:val="auto"/>
        </w:rPr>
        <w:br w:type="page"/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E942A1" w:rsidRPr="00DE4BCC" w14:paraId="372CEB02" w14:textId="77777777" w:rsidTr="00A67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621E1588" w14:textId="77777777" w:rsidR="00E942A1" w:rsidRPr="00DE4BCC" w:rsidRDefault="00E942A1" w:rsidP="00A6773B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  <w:r>
              <w:rPr>
                <w:color w:val="auto"/>
                <w:sz w:val="20"/>
                <w:szCs w:val="22"/>
              </w:rPr>
              <w:t>(Material &amp; Placement Information)</w:t>
            </w:r>
          </w:p>
        </w:tc>
      </w:tr>
      <w:tr w:rsidR="00E942A1" w:rsidRPr="00DE4BCC" w14:paraId="612501B2" w14:textId="77777777" w:rsidTr="003558AA">
        <w:trPr>
          <w:trHeight w:val="5183"/>
        </w:trPr>
        <w:tc>
          <w:tcPr>
            <w:tcW w:w="5000" w:type="pct"/>
          </w:tcPr>
          <w:p w14:paraId="2D6D7F9B" w14:textId="2708E27F" w:rsidR="00E942A1" w:rsidRPr="00E942A1" w:rsidRDefault="00E942A1" w:rsidP="00A6773B">
            <w:r w:rsidRPr="007E76BB">
              <w:rPr>
                <w:b/>
                <w:bCs/>
              </w:rPr>
              <w:t>STICKER ARTWORK (HANG TAG &amp; POLY BAG)</w:t>
            </w:r>
          </w:p>
          <w:p w14:paraId="64CF1556" w14:textId="7A9DF405" w:rsidR="009437FB" w:rsidRPr="009437FB" w:rsidRDefault="009437FB" w:rsidP="009437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9437FB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70208" behindDoc="1" locked="0" layoutInCell="1" allowOverlap="1" wp14:anchorId="6FD8D3FE" wp14:editId="6E788DBF">
                  <wp:simplePos x="0" y="0"/>
                  <wp:positionH relativeFrom="column">
                    <wp:posOffset>2915285</wp:posOffset>
                  </wp:positionH>
                  <wp:positionV relativeFrom="paragraph">
                    <wp:posOffset>107315</wp:posOffset>
                  </wp:positionV>
                  <wp:extent cx="2781300" cy="1234648"/>
                  <wp:effectExtent l="0" t="0" r="0" b="3810"/>
                  <wp:wrapNone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234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37FB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69184" behindDoc="1" locked="0" layoutInCell="1" allowOverlap="1" wp14:anchorId="304BBE44" wp14:editId="6557ED1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99695</wp:posOffset>
                  </wp:positionV>
                  <wp:extent cx="2773680" cy="1231265"/>
                  <wp:effectExtent l="0" t="0" r="7620" b="6985"/>
                  <wp:wrapNone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123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49A6C4" w14:textId="64CF2A7D" w:rsidR="009437FB" w:rsidRPr="009437FB" w:rsidRDefault="009437FB" w:rsidP="009437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CC52C22" w14:textId="77777777" w:rsidR="00E942A1" w:rsidRPr="00357E56" w:rsidRDefault="00E942A1" w:rsidP="00A6773B"/>
          <w:p w14:paraId="133AF17E" w14:textId="197ADF47" w:rsidR="00E942A1" w:rsidRDefault="00F674DE" w:rsidP="00A6773B">
            <w:pPr>
              <w:pStyle w:val="NormalWeb"/>
            </w:pPr>
            <w:r w:rsidRPr="001D121B">
              <w:rPr>
                <w:noProof/>
              </w:rPr>
              <w:drawing>
                <wp:anchor distT="0" distB="0" distL="114300" distR="114300" simplePos="0" relativeHeight="251900928" behindDoc="1" locked="0" layoutInCell="1" allowOverlap="1" wp14:anchorId="27A7F9B8" wp14:editId="4FACC391">
                  <wp:simplePos x="0" y="0"/>
                  <wp:positionH relativeFrom="column">
                    <wp:posOffset>2922905</wp:posOffset>
                  </wp:positionH>
                  <wp:positionV relativeFrom="paragraph">
                    <wp:posOffset>417830</wp:posOffset>
                  </wp:positionV>
                  <wp:extent cx="2815165" cy="1249680"/>
                  <wp:effectExtent l="0" t="0" r="4445" b="7620"/>
                  <wp:wrapNone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165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437FB" w:rsidRPr="009437FB">
              <w:rPr>
                <w:noProof/>
              </w:rPr>
              <w:drawing>
                <wp:anchor distT="0" distB="0" distL="114300" distR="114300" simplePos="0" relativeHeight="251871232" behindDoc="1" locked="0" layoutInCell="1" allowOverlap="1" wp14:anchorId="4FB23638" wp14:editId="10F06CEF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417830</wp:posOffset>
                  </wp:positionV>
                  <wp:extent cx="2788920" cy="1238030"/>
                  <wp:effectExtent l="0" t="0" r="0" b="635"/>
                  <wp:wrapNone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20" cy="123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D6E939" w14:textId="036CC3C3" w:rsidR="009437FB" w:rsidRPr="009437FB" w:rsidRDefault="009437FB" w:rsidP="009437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74F19C8" w14:textId="77777777" w:rsidR="00E942A1" w:rsidRPr="00357E56" w:rsidRDefault="00E942A1" w:rsidP="00A6773B"/>
          <w:p w14:paraId="7223C582" w14:textId="78636DDE" w:rsidR="001D121B" w:rsidRPr="001D121B" w:rsidRDefault="001D121B" w:rsidP="001D12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9B7F454" w14:textId="77777777" w:rsidR="00E942A1" w:rsidRPr="00357E56" w:rsidRDefault="00E942A1" w:rsidP="00A6773B"/>
        </w:tc>
      </w:tr>
    </w:tbl>
    <w:p w14:paraId="5B8401E2" w14:textId="0314C794" w:rsidR="000B1457" w:rsidRPr="00DE4BCC" w:rsidRDefault="000B1457" w:rsidP="00155384">
      <w:pPr>
        <w:rPr>
          <w:color w:val="auto"/>
        </w:rPr>
      </w:pPr>
    </w:p>
    <w:sectPr w:rsidR="000B1457" w:rsidRPr="00DE4BCC" w:rsidSect="007E3D23">
      <w:footerReference w:type="default" r:id="rId30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A065" w14:textId="77777777" w:rsidR="00F5270D" w:rsidRDefault="00F5270D">
      <w:pPr>
        <w:spacing w:after="0"/>
      </w:pPr>
      <w:r>
        <w:separator/>
      </w:r>
    </w:p>
  </w:endnote>
  <w:endnote w:type="continuationSeparator" w:id="0">
    <w:p w14:paraId="4B189C3C" w14:textId="77777777" w:rsidR="00F5270D" w:rsidRDefault="00F527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BCC65" w14:textId="77777777" w:rsidR="00F5270D" w:rsidRDefault="00F5270D">
      <w:pPr>
        <w:spacing w:after="0"/>
      </w:pPr>
      <w:r>
        <w:separator/>
      </w:r>
    </w:p>
  </w:footnote>
  <w:footnote w:type="continuationSeparator" w:id="0">
    <w:p w14:paraId="4632A49D" w14:textId="77777777" w:rsidR="00F5270D" w:rsidRDefault="00F527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0E83"/>
    <w:rsid w:val="00047818"/>
    <w:rsid w:val="00051B06"/>
    <w:rsid w:val="000566A4"/>
    <w:rsid w:val="000677DA"/>
    <w:rsid w:val="0008666B"/>
    <w:rsid w:val="000A13CF"/>
    <w:rsid w:val="000A5011"/>
    <w:rsid w:val="000B1457"/>
    <w:rsid w:val="000D37AE"/>
    <w:rsid w:val="000E45E2"/>
    <w:rsid w:val="000E5146"/>
    <w:rsid w:val="00136E3C"/>
    <w:rsid w:val="00147208"/>
    <w:rsid w:val="00155384"/>
    <w:rsid w:val="0018603C"/>
    <w:rsid w:val="001B1E39"/>
    <w:rsid w:val="001B507D"/>
    <w:rsid w:val="001B6B76"/>
    <w:rsid w:val="001D0C6A"/>
    <w:rsid w:val="001D121B"/>
    <w:rsid w:val="001E5C8E"/>
    <w:rsid w:val="002000CE"/>
    <w:rsid w:val="0020279B"/>
    <w:rsid w:val="00223B8D"/>
    <w:rsid w:val="00224B54"/>
    <w:rsid w:val="00255734"/>
    <w:rsid w:val="0027397A"/>
    <w:rsid w:val="002750DA"/>
    <w:rsid w:val="0028616E"/>
    <w:rsid w:val="0028638D"/>
    <w:rsid w:val="002A2DA1"/>
    <w:rsid w:val="002A4407"/>
    <w:rsid w:val="002A4F6E"/>
    <w:rsid w:val="002C6EAE"/>
    <w:rsid w:val="003366D8"/>
    <w:rsid w:val="00352F8B"/>
    <w:rsid w:val="003558AA"/>
    <w:rsid w:val="00357E56"/>
    <w:rsid w:val="003642C2"/>
    <w:rsid w:val="00371D00"/>
    <w:rsid w:val="003C192B"/>
    <w:rsid w:val="003C2460"/>
    <w:rsid w:val="003C256A"/>
    <w:rsid w:val="003E2F5B"/>
    <w:rsid w:val="003E3D03"/>
    <w:rsid w:val="003F6F1E"/>
    <w:rsid w:val="004342C2"/>
    <w:rsid w:val="00437F9D"/>
    <w:rsid w:val="00451E2E"/>
    <w:rsid w:val="004A7424"/>
    <w:rsid w:val="004C306F"/>
    <w:rsid w:val="004C30E4"/>
    <w:rsid w:val="004C34EC"/>
    <w:rsid w:val="004C726C"/>
    <w:rsid w:val="004D7ACB"/>
    <w:rsid w:val="004E0B40"/>
    <w:rsid w:val="005076EA"/>
    <w:rsid w:val="0051023A"/>
    <w:rsid w:val="00512E17"/>
    <w:rsid w:val="00513AFE"/>
    <w:rsid w:val="00520556"/>
    <w:rsid w:val="00553DF6"/>
    <w:rsid w:val="00555EAB"/>
    <w:rsid w:val="00564805"/>
    <w:rsid w:val="00575A98"/>
    <w:rsid w:val="00591137"/>
    <w:rsid w:val="005C2CF2"/>
    <w:rsid w:val="005E3DA4"/>
    <w:rsid w:val="005E4A3B"/>
    <w:rsid w:val="00627BCB"/>
    <w:rsid w:val="006433F3"/>
    <w:rsid w:val="006470A2"/>
    <w:rsid w:val="00650B59"/>
    <w:rsid w:val="0065347E"/>
    <w:rsid w:val="00664C5D"/>
    <w:rsid w:val="006B2C58"/>
    <w:rsid w:val="006B4B18"/>
    <w:rsid w:val="006D6A3A"/>
    <w:rsid w:val="006F24EC"/>
    <w:rsid w:val="006F46A6"/>
    <w:rsid w:val="00711EBF"/>
    <w:rsid w:val="00722123"/>
    <w:rsid w:val="007265C0"/>
    <w:rsid w:val="00735CF9"/>
    <w:rsid w:val="00747E46"/>
    <w:rsid w:val="00751099"/>
    <w:rsid w:val="00767326"/>
    <w:rsid w:val="00796AA6"/>
    <w:rsid w:val="00797D0E"/>
    <w:rsid w:val="007A209A"/>
    <w:rsid w:val="007B0C03"/>
    <w:rsid w:val="007B56EE"/>
    <w:rsid w:val="007C1E31"/>
    <w:rsid w:val="007C318F"/>
    <w:rsid w:val="007C6841"/>
    <w:rsid w:val="007E1496"/>
    <w:rsid w:val="007E3D23"/>
    <w:rsid w:val="007E3EA7"/>
    <w:rsid w:val="007E76BB"/>
    <w:rsid w:val="00860BFB"/>
    <w:rsid w:val="008675B2"/>
    <w:rsid w:val="00894FA0"/>
    <w:rsid w:val="008C1367"/>
    <w:rsid w:val="008D6EA8"/>
    <w:rsid w:val="008F6021"/>
    <w:rsid w:val="009437FB"/>
    <w:rsid w:val="00946422"/>
    <w:rsid w:val="00985466"/>
    <w:rsid w:val="00994A93"/>
    <w:rsid w:val="009E4284"/>
    <w:rsid w:val="009F0E8D"/>
    <w:rsid w:val="00A33C84"/>
    <w:rsid w:val="00A56B70"/>
    <w:rsid w:val="00A67C7F"/>
    <w:rsid w:val="00A835AF"/>
    <w:rsid w:val="00A835B2"/>
    <w:rsid w:val="00A8405D"/>
    <w:rsid w:val="00AA36E1"/>
    <w:rsid w:val="00AB3D05"/>
    <w:rsid w:val="00AC1989"/>
    <w:rsid w:val="00AC250E"/>
    <w:rsid w:val="00AF3C61"/>
    <w:rsid w:val="00B11297"/>
    <w:rsid w:val="00B445DD"/>
    <w:rsid w:val="00B8674E"/>
    <w:rsid w:val="00B8707A"/>
    <w:rsid w:val="00BA4210"/>
    <w:rsid w:val="00BB351C"/>
    <w:rsid w:val="00C066BC"/>
    <w:rsid w:val="00C23931"/>
    <w:rsid w:val="00C7576A"/>
    <w:rsid w:val="00CA528F"/>
    <w:rsid w:val="00CA76FB"/>
    <w:rsid w:val="00CD171A"/>
    <w:rsid w:val="00CE0109"/>
    <w:rsid w:val="00CF00C0"/>
    <w:rsid w:val="00D310D6"/>
    <w:rsid w:val="00D3176E"/>
    <w:rsid w:val="00D336B6"/>
    <w:rsid w:val="00D44742"/>
    <w:rsid w:val="00D45E10"/>
    <w:rsid w:val="00D776E0"/>
    <w:rsid w:val="00D81FC0"/>
    <w:rsid w:val="00D90289"/>
    <w:rsid w:val="00DC2E1D"/>
    <w:rsid w:val="00DE4BCC"/>
    <w:rsid w:val="00DF38F3"/>
    <w:rsid w:val="00E06E26"/>
    <w:rsid w:val="00E40E81"/>
    <w:rsid w:val="00E64D3A"/>
    <w:rsid w:val="00E71897"/>
    <w:rsid w:val="00E91C1C"/>
    <w:rsid w:val="00E942A1"/>
    <w:rsid w:val="00EB7B91"/>
    <w:rsid w:val="00EC52D1"/>
    <w:rsid w:val="00EE6496"/>
    <w:rsid w:val="00F07EAE"/>
    <w:rsid w:val="00F126D6"/>
    <w:rsid w:val="00F245C1"/>
    <w:rsid w:val="00F33D62"/>
    <w:rsid w:val="00F37692"/>
    <w:rsid w:val="00F45CE3"/>
    <w:rsid w:val="00F51E42"/>
    <w:rsid w:val="00F5270D"/>
    <w:rsid w:val="00F54F36"/>
    <w:rsid w:val="00F674DE"/>
    <w:rsid w:val="00F822EB"/>
    <w:rsid w:val="00F84FB7"/>
    <w:rsid w:val="00F900BE"/>
    <w:rsid w:val="00F939E0"/>
    <w:rsid w:val="00F94ABD"/>
    <w:rsid w:val="00FA29D6"/>
    <w:rsid w:val="00FA4FCB"/>
    <w:rsid w:val="00FA5EFB"/>
    <w:rsid w:val="00FC13FD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21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555EA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4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png"/><Relationship Id="rId32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3003B"/>
    <w:rsid w:val="000C52D9"/>
    <w:rsid w:val="000D0099"/>
    <w:rsid w:val="00237945"/>
    <w:rsid w:val="002469A9"/>
    <w:rsid w:val="00327C3A"/>
    <w:rsid w:val="003411A0"/>
    <w:rsid w:val="003D7EA6"/>
    <w:rsid w:val="00476E9E"/>
    <w:rsid w:val="00492530"/>
    <w:rsid w:val="004E6126"/>
    <w:rsid w:val="004F05F6"/>
    <w:rsid w:val="00517E07"/>
    <w:rsid w:val="00520E4F"/>
    <w:rsid w:val="00545C56"/>
    <w:rsid w:val="00623A13"/>
    <w:rsid w:val="00712F22"/>
    <w:rsid w:val="007F7EF7"/>
    <w:rsid w:val="00813EFE"/>
    <w:rsid w:val="00857549"/>
    <w:rsid w:val="008700C6"/>
    <w:rsid w:val="00875C2A"/>
    <w:rsid w:val="008D55CE"/>
    <w:rsid w:val="008E453F"/>
    <w:rsid w:val="009039B7"/>
    <w:rsid w:val="009F502E"/>
    <w:rsid w:val="00AF3AC3"/>
    <w:rsid w:val="00B33F2A"/>
    <w:rsid w:val="00C03E34"/>
    <w:rsid w:val="00C61CDB"/>
    <w:rsid w:val="00D47C45"/>
    <w:rsid w:val="00D57713"/>
    <w:rsid w:val="00D657F2"/>
    <w:rsid w:val="00D97F05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invoice.dotx</Template>
  <TotalTime>0</TotalTime>
  <Pages>6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2026-05-13T04:55:00Z</dcterms:created>
  <dcterms:modified xsi:type="dcterms:W3CDTF">2026-05-13T04:55:00Z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