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CF6956" w14:textId="4D2D53B8" w:rsidR="000C7841" w:rsidRPr="00D91A81" w:rsidRDefault="000C7841">
      <w:pPr>
        <w:rPr>
          <w:b/>
          <w:bCs/>
          <w:color w:val="FF0000"/>
          <w:sz w:val="24"/>
          <w:szCs w:val="24"/>
        </w:rPr>
      </w:pPr>
      <w:r w:rsidRPr="00D91A81">
        <w:rPr>
          <w:b/>
          <w:bCs/>
          <w:color w:val="FF0000"/>
          <w:sz w:val="24"/>
          <w:szCs w:val="24"/>
        </w:rPr>
        <w:t>STYLE REFERENCE NUMBER – LINK-PB-26-216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0C7841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BA4441E" w14:textId="67BBE2B9" w:rsidR="005C2CF2" w:rsidRPr="00711EBF" w:rsidRDefault="00437D40" w:rsidP="00DE4BCC">
            <w:pPr>
              <w:pStyle w:val="Subtitle"/>
              <w:rPr>
                <w:color w:val="auto"/>
              </w:rPr>
            </w:pPr>
            <w:bookmarkStart w:id="0" w:name="_Hlk229485829"/>
            <w:r w:rsidRPr="00437D40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Platatac SICC Belt V4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</w:t>
            </w:r>
            <w:r w:rsidR="00335B41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       </w:t>
            </w:r>
            <w:bookmarkEnd w:id="0"/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7F74A6">
                  <w:rPr>
                    <w:color w:val="002060"/>
                  </w:rPr>
                  <w:t xml:space="preserve"> </w:t>
                </w:r>
                <w:r w:rsidR="00C32B4A">
                  <w:rPr>
                    <w:color w:val="002060"/>
                  </w:rPr>
                  <w:t>May 11, 2026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9355" w:type="dxa"/>
        <w:tblLook w:val="04A0" w:firstRow="1" w:lastRow="0" w:firstColumn="1" w:lastColumn="0" w:noHBand="0" w:noVBand="1"/>
      </w:tblPr>
      <w:tblGrid>
        <w:gridCol w:w="1615"/>
        <w:gridCol w:w="1890"/>
        <w:gridCol w:w="1800"/>
        <w:gridCol w:w="1980"/>
        <w:gridCol w:w="2070"/>
      </w:tblGrid>
      <w:tr w:rsidR="00EF5594" w:rsidRPr="00002192" w14:paraId="35D8B42E" w14:textId="69171737" w:rsidTr="000E43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83"/>
        </w:trPr>
        <w:tc>
          <w:tcPr>
            <w:tcW w:w="1615" w:type="dxa"/>
            <w:noWrap/>
          </w:tcPr>
          <w:p w14:paraId="79BB6A4A" w14:textId="075F89E9" w:rsidR="00EF5594" w:rsidRPr="00002192" w:rsidRDefault="00EF5594" w:rsidP="00002192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Cs w:val="18"/>
                <w:lang w:eastAsia="en-US"/>
              </w:rPr>
            </w:pPr>
            <w:bookmarkStart w:id="1" w:name="_Hlk229515720"/>
            <w:r>
              <w:rPr>
                <w:rFonts w:ascii="Calibri" w:eastAsia="Times New Roman" w:hAnsi="Calibri" w:cs="Calibri"/>
                <w:color w:val="000000"/>
                <w:szCs w:val="18"/>
                <w:lang w:eastAsia="en-US"/>
              </w:rPr>
              <w:t>PO Number</w:t>
            </w:r>
          </w:p>
        </w:tc>
        <w:tc>
          <w:tcPr>
            <w:tcW w:w="1890" w:type="dxa"/>
            <w:noWrap/>
          </w:tcPr>
          <w:p w14:paraId="25E98BC0" w14:textId="2E2A72A0" w:rsidR="00EF5594" w:rsidRPr="00002192" w:rsidRDefault="00EF5594" w:rsidP="00002192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  <w:t>Product Code</w:t>
            </w:r>
          </w:p>
        </w:tc>
        <w:tc>
          <w:tcPr>
            <w:tcW w:w="1800" w:type="dxa"/>
            <w:noWrap/>
          </w:tcPr>
          <w:p w14:paraId="0BA309C3" w14:textId="6C04025C" w:rsidR="00EF5594" w:rsidRPr="00002192" w:rsidRDefault="00EF5594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  <w:t>Size</w:t>
            </w:r>
          </w:p>
        </w:tc>
        <w:tc>
          <w:tcPr>
            <w:tcW w:w="1980" w:type="dxa"/>
            <w:noWrap/>
          </w:tcPr>
          <w:p w14:paraId="08BA3C7C" w14:textId="50B49C6B" w:rsidR="00EF5594" w:rsidRPr="00002192" w:rsidRDefault="00EF5594" w:rsidP="00002192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  <w:t>Color</w:t>
            </w:r>
          </w:p>
        </w:tc>
        <w:tc>
          <w:tcPr>
            <w:tcW w:w="2070" w:type="dxa"/>
          </w:tcPr>
          <w:p w14:paraId="35E28E8B" w14:textId="439ECCB9" w:rsidR="00EF5594" w:rsidRDefault="00EF5594" w:rsidP="00002192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  <w:t>Qty</w:t>
            </w:r>
          </w:p>
        </w:tc>
      </w:tr>
      <w:tr w:rsidR="00C32B4A" w:rsidRPr="00002192" w14:paraId="394196F3" w14:textId="4F83441C" w:rsidTr="001B5B65">
        <w:trPr>
          <w:trHeight w:val="383"/>
        </w:trPr>
        <w:tc>
          <w:tcPr>
            <w:tcW w:w="1615" w:type="dxa"/>
            <w:noWrap/>
            <w:vAlign w:val="bottom"/>
          </w:tcPr>
          <w:p w14:paraId="701E1814" w14:textId="690C2FB2" w:rsidR="00C32B4A" w:rsidRPr="00002192" w:rsidRDefault="00C32B4A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Cs w:val="18"/>
                <w:lang w:eastAsia="en-US"/>
              </w:rPr>
            </w:pPr>
            <w:r>
              <w:rPr>
                <w:rFonts w:ascii="Calibri" w:hAnsi="Calibri" w:cs="Calibri"/>
                <w:sz w:val="20"/>
              </w:rPr>
              <w:t>P1012385</w:t>
            </w:r>
          </w:p>
        </w:tc>
        <w:tc>
          <w:tcPr>
            <w:tcW w:w="1890" w:type="dxa"/>
            <w:noWrap/>
            <w:vAlign w:val="center"/>
          </w:tcPr>
          <w:p w14:paraId="4D8EAD21" w14:textId="138EBAB3" w:rsidR="00C32B4A" w:rsidRPr="00002192" w:rsidRDefault="00C32B4A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hAnsi="Calibri" w:cs="Calibri"/>
                <w:sz w:val="20"/>
              </w:rPr>
              <w:t>838375</w:t>
            </w:r>
          </w:p>
        </w:tc>
        <w:tc>
          <w:tcPr>
            <w:tcW w:w="1800" w:type="dxa"/>
            <w:noWrap/>
          </w:tcPr>
          <w:p w14:paraId="75949A2F" w14:textId="10BE94FD" w:rsidR="00C32B4A" w:rsidRPr="00002192" w:rsidRDefault="00C32B4A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  <w:t>L</w:t>
            </w:r>
          </w:p>
        </w:tc>
        <w:tc>
          <w:tcPr>
            <w:tcW w:w="1980" w:type="dxa"/>
            <w:noWrap/>
          </w:tcPr>
          <w:p w14:paraId="60EBFD0D" w14:textId="1C664074" w:rsidR="00C32B4A" w:rsidRPr="00002192" w:rsidRDefault="00C32B4A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  <w:t>MCAM</w:t>
            </w:r>
          </w:p>
        </w:tc>
        <w:tc>
          <w:tcPr>
            <w:tcW w:w="2070" w:type="dxa"/>
          </w:tcPr>
          <w:p w14:paraId="79D8C94C" w14:textId="7D0C7C46" w:rsidR="00C32B4A" w:rsidRPr="00002192" w:rsidRDefault="00C32B4A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  <w:t>35PCS</w:t>
            </w:r>
          </w:p>
        </w:tc>
      </w:tr>
      <w:tr w:rsidR="00C32B4A" w:rsidRPr="00002192" w14:paraId="5DC144AF" w14:textId="0CAF74BB" w:rsidTr="001B5B65">
        <w:trPr>
          <w:trHeight w:val="383"/>
        </w:trPr>
        <w:tc>
          <w:tcPr>
            <w:tcW w:w="1615" w:type="dxa"/>
            <w:noWrap/>
            <w:vAlign w:val="bottom"/>
          </w:tcPr>
          <w:p w14:paraId="2448B561" w14:textId="659D223E" w:rsidR="00C32B4A" w:rsidRPr="00002192" w:rsidRDefault="00C32B4A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000000"/>
                <w:szCs w:val="18"/>
                <w:lang w:eastAsia="en-US"/>
              </w:rPr>
            </w:pPr>
            <w:r>
              <w:rPr>
                <w:rFonts w:ascii="Calibri" w:hAnsi="Calibri" w:cs="Calibri"/>
                <w:sz w:val="20"/>
              </w:rPr>
              <w:t>P1012385</w:t>
            </w:r>
          </w:p>
        </w:tc>
        <w:tc>
          <w:tcPr>
            <w:tcW w:w="1890" w:type="dxa"/>
            <w:noWrap/>
            <w:vAlign w:val="center"/>
          </w:tcPr>
          <w:p w14:paraId="1463208F" w14:textId="58378DB9" w:rsidR="00C32B4A" w:rsidRPr="00002192" w:rsidRDefault="00C32B4A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hAnsi="Calibri" w:cs="Calibri"/>
                <w:sz w:val="20"/>
              </w:rPr>
              <w:t>838376</w:t>
            </w:r>
          </w:p>
        </w:tc>
        <w:tc>
          <w:tcPr>
            <w:tcW w:w="1800" w:type="dxa"/>
            <w:noWrap/>
          </w:tcPr>
          <w:p w14:paraId="39E4CB04" w14:textId="43A4B0CB" w:rsidR="00C32B4A" w:rsidRPr="00002192" w:rsidRDefault="00C32B4A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  <w:t>XL</w:t>
            </w:r>
          </w:p>
        </w:tc>
        <w:tc>
          <w:tcPr>
            <w:tcW w:w="1980" w:type="dxa"/>
            <w:noWrap/>
          </w:tcPr>
          <w:p w14:paraId="194D33B8" w14:textId="55BA9567" w:rsidR="00C32B4A" w:rsidRPr="00002192" w:rsidRDefault="00C32B4A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  <w:t>MCAM</w:t>
            </w:r>
          </w:p>
        </w:tc>
        <w:tc>
          <w:tcPr>
            <w:tcW w:w="2070" w:type="dxa"/>
          </w:tcPr>
          <w:p w14:paraId="421DD0D2" w14:textId="6F84F4BE" w:rsidR="00C32B4A" w:rsidRPr="00002192" w:rsidRDefault="00C32B4A" w:rsidP="00C32B4A">
            <w:pPr>
              <w:spacing w:after="0"/>
              <w:jc w:val="center"/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</w:pPr>
            <w:r>
              <w:rPr>
                <w:rFonts w:ascii="Calibri" w:eastAsia="Times New Roman" w:hAnsi="Calibri" w:cs="Calibri"/>
                <w:color w:val="auto"/>
                <w:szCs w:val="18"/>
                <w:lang w:eastAsia="en-US"/>
              </w:rPr>
              <w:t>25PCS</w:t>
            </w:r>
          </w:p>
        </w:tc>
      </w:tr>
      <w:bookmarkEnd w:id="1"/>
    </w:tbl>
    <w:p w14:paraId="7E35A80A" w14:textId="7F74F28B" w:rsidR="002750DA" w:rsidRDefault="002750DA" w:rsidP="00DE4BCC">
      <w:pPr>
        <w:rPr>
          <w:b/>
          <w:bCs/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3673C" w:rsidRPr="00DE4BCC" w14:paraId="0F2620E7" w14:textId="77777777" w:rsidTr="00352F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1128933" w14:textId="0C299B15" w:rsidR="0013673C" w:rsidRPr="00DE4BCC" w:rsidRDefault="0013673C" w:rsidP="00352FD4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Measurements</w:t>
            </w:r>
            <w:r w:rsidRPr="00711EBF">
              <w:rPr>
                <w:color w:val="auto"/>
                <w:sz w:val="20"/>
                <w:szCs w:val="22"/>
              </w:rPr>
              <w:t xml:space="preserve"> </w:t>
            </w:r>
          </w:p>
        </w:tc>
      </w:tr>
      <w:tr w:rsidR="0013673C" w:rsidRPr="00DE4BCC" w14:paraId="523F2556" w14:textId="77777777" w:rsidTr="00EF5594">
        <w:trPr>
          <w:trHeight w:val="3203"/>
        </w:trPr>
        <w:tc>
          <w:tcPr>
            <w:tcW w:w="5000" w:type="pct"/>
          </w:tcPr>
          <w:p w14:paraId="44C8FA4F" w14:textId="0D900F9B" w:rsidR="0013673C" w:rsidRDefault="0013673C" w:rsidP="00352FD4"/>
          <w:tbl>
            <w:tblPr>
              <w:tblStyle w:val="InvoiceTable"/>
              <w:tblW w:w="0" w:type="auto"/>
              <w:tblLook w:val="04A0" w:firstRow="1" w:lastRow="0" w:firstColumn="1" w:lastColumn="0" w:noHBand="0" w:noVBand="1"/>
            </w:tblPr>
            <w:tblGrid>
              <w:gridCol w:w="4526"/>
              <w:gridCol w:w="4526"/>
            </w:tblGrid>
            <w:tr w:rsidR="0013673C" w14:paraId="5CDC3BC8" w14:textId="77777777" w:rsidTr="0013673C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4526" w:type="dxa"/>
                </w:tcPr>
                <w:p w14:paraId="5726C19B" w14:textId="05B06057" w:rsidR="0013673C" w:rsidRDefault="0013673C" w:rsidP="000C7841">
                  <w:pPr>
                    <w:framePr w:hSpace="180" w:wrap="around" w:vAnchor="text" w:hAnchor="margin" w:y="-2"/>
                  </w:pPr>
                  <w:r>
                    <w:t>Size</w:t>
                  </w:r>
                </w:p>
              </w:tc>
              <w:tc>
                <w:tcPr>
                  <w:tcW w:w="4526" w:type="dxa"/>
                </w:tcPr>
                <w:p w14:paraId="04DE3D24" w14:textId="7B9A1BCC" w:rsidR="0013673C" w:rsidRDefault="0013673C" w:rsidP="000C7841">
                  <w:pPr>
                    <w:framePr w:hSpace="180" w:wrap="around" w:vAnchor="text" w:hAnchor="margin" w:y="-2"/>
                  </w:pPr>
                  <w:r>
                    <w:t>Pals Columns</w:t>
                  </w:r>
                </w:p>
              </w:tc>
            </w:tr>
            <w:tr w:rsidR="0013673C" w14:paraId="6BC753C2" w14:textId="77777777" w:rsidTr="0013673C">
              <w:tc>
                <w:tcPr>
                  <w:tcW w:w="4526" w:type="dxa"/>
                </w:tcPr>
                <w:p w14:paraId="07EE6038" w14:textId="22B32FE1" w:rsidR="0013673C" w:rsidRDefault="0013673C" w:rsidP="000C7841">
                  <w:pPr>
                    <w:framePr w:hSpace="180" w:wrap="around" w:vAnchor="text" w:hAnchor="margin" w:y="-2"/>
                  </w:pPr>
                  <w:r>
                    <w:t xml:space="preserve">Small </w:t>
                  </w:r>
                </w:p>
              </w:tc>
              <w:tc>
                <w:tcPr>
                  <w:tcW w:w="4526" w:type="dxa"/>
                </w:tcPr>
                <w:p w14:paraId="5EEE01C9" w14:textId="740590B1" w:rsidR="0013673C" w:rsidRDefault="0013673C" w:rsidP="000C7841">
                  <w:pPr>
                    <w:framePr w:hSpace="180" w:wrap="around" w:vAnchor="text" w:hAnchor="margin" w:y="-2"/>
                  </w:pPr>
                  <w:r>
                    <w:t>15</w:t>
                  </w:r>
                </w:p>
              </w:tc>
            </w:tr>
            <w:tr w:rsidR="0013673C" w14:paraId="6426C2F6" w14:textId="77777777" w:rsidTr="0013673C">
              <w:tc>
                <w:tcPr>
                  <w:tcW w:w="4526" w:type="dxa"/>
                </w:tcPr>
                <w:p w14:paraId="58E52E37" w14:textId="15537C58" w:rsidR="0013673C" w:rsidRDefault="0013673C" w:rsidP="000C7841">
                  <w:pPr>
                    <w:framePr w:hSpace="180" w:wrap="around" w:vAnchor="text" w:hAnchor="margin" w:y="-2"/>
                  </w:pPr>
                  <w:r>
                    <w:t>Medium</w:t>
                  </w:r>
                </w:p>
              </w:tc>
              <w:tc>
                <w:tcPr>
                  <w:tcW w:w="4526" w:type="dxa"/>
                </w:tcPr>
                <w:p w14:paraId="6B2ACDD1" w14:textId="79E8865D" w:rsidR="0013673C" w:rsidRDefault="0013673C" w:rsidP="000C7841">
                  <w:pPr>
                    <w:framePr w:hSpace="180" w:wrap="around" w:vAnchor="text" w:hAnchor="margin" w:y="-2"/>
                  </w:pPr>
                  <w:r>
                    <w:t>17</w:t>
                  </w:r>
                </w:p>
              </w:tc>
            </w:tr>
            <w:tr w:rsidR="0013673C" w14:paraId="06E2A8EE" w14:textId="77777777" w:rsidTr="0013673C">
              <w:tc>
                <w:tcPr>
                  <w:tcW w:w="4526" w:type="dxa"/>
                </w:tcPr>
                <w:p w14:paraId="3E1230E8" w14:textId="4F5398D0" w:rsidR="0013673C" w:rsidRDefault="0013673C" w:rsidP="000C7841">
                  <w:pPr>
                    <w:framePr w:hSpace="180" w:wrap="around" w:vAnchor="text" w:hAnchor="margin" w:y="-2"/>
                  </w:pPr>
                  <w:r>
                    <w:t>Large</w:t>
                  </w:r>
                </w:p>
              </w:tc>
              <w:tc>
                <w:tcPr>
                  <w:tcW w:w="4526" w:type="dxa"/>
                </w:tcPr>
                <w:p w14:paraId="5AEB1071" w14:textId="4E81F56A" w:rsidR="0013673C" w:rsidRDefault="0013673C" w:rsidP="000C7841">
                  <w:pPr>
                    <w:framePr w:hSpace="180" w:wrap="around" w:vAnchor="text" w:hAnchor="margin" w:y="-2"/>
                  </w:pPr>
                  <w:r>
                    <w:t>19</w:t>
                  </w:r>
                </w:p>
              </w:tc>
            </w:tr>
            <w:tr w:rsidR="0013673C" w14:paraId="75C36371" w14:textId="77777777" w:rsidTr="0013673C">
              <w:tc>
                <w:tcPr>
                  <w:tcW w:w="4526" w:type="dxa"/>
                </w:tcPr>
                <w:p w14:paraId="407758D3" w14:textId="113FE8F1" w:rsidR="0013673C" w:rsidRDefault="0013673C" w:rsidP="000C7841">
                  <w:pPr>
                    <w:framePr w:hSpace="180" w:wrap="around" w:vAnchor="text" w:hAnchor="margin" w:y="-2"/>
                  </w:pPr>
                  <w:r>
                    <w:t>X Large</w:t>
                  </w:r>
                </w:p>
              </w:tc>
              <w:tc>
                <w:tcPr>
                  <w:tcW w:w="4526" w:type="dxa"/>
                </w:tcPr>
                <w:p w14:paraId="3D97707E" w14:textId="1CCEFC09" w:rsidR="0013673C" w:rsidRDefault="0013673C" w:rsidP="000C7841">
                  <w:pPr>
                    <w:framePr w:hSpace="180" w:wrap="around" w:vAnchor="text" w:hAnchor="margin" w:y="-2"/>
                  </w:pPr>
                  <w:r>
                    <w:t>21</w:t>
                  </w:r>
                </w:p>
              </w:tc>
            </w:tr>
            <w:tr w:rsidR="0013673C" w14:paraId="75FCB76F" w14:textId="77777777" w:rsidTr="0013673C">
              <w:tc>
                <w:tcPr>
                  <w:tcW w:w="4526" w:type="dxa"/>
                </w:tcPr>
                <w:p w14:paraId="63CAE5CD" w14:textId="7A12ECE8" w:rsidR="0013673C" w:rsidRDefault="0013673C" w:rsidP="000C7841">
                  <w:pPr>
                    <w:framePr w:hSpace="180" w:wrap="around" w:vAnchor="text" w:hAnchor="margin" w:y="-2"/>
                  </w:pPr>
                  <w:r>
                    <w:t>XX Large</w:t>
                  </w:r>
                </w:p>
              </w:tc>
              <w:tc>
                <w:tcPr>
                  <w:tcW w:w="4526" w:type="dxa"/>
                </w:tcPr>
                <w:p w14:paraId="79DEDE22" w14:textId="7C449363" w:rsidR="0013673C" w:rsidRDefault="0013673C" w:rsidP="000C7841">
                  <w:pPr>
                    <w:framePr w:hSpace="180" w:wrap="around" w:vAnchor="text" w:hAnchor="margin" w:y="-2"/>
                  </w:pPr>
                  <w:r>
                    <w:t>23</w:t>
                  </w:r>
                </w:p>
              </w:tc>
            </w:tr>
          </w:tbl>
          <w:p w14:paraId="3D85D4BD" w14:textId="77777777" w:rsidR="0013673C" w:rsidRPr="00437D40" w:rsidRDefault="0013673C" w:rsidP="00352FD4"/>
        </w:tc>
      </w:tr>
    </w:tbl>
    <w:p w14:paraId="4489C8F7" w14:textId="74EF78FB" w:rsidR="0013673C" w:rsidRDefault="0013673C" w:rsidP="00DE4BCC">
      <w:pPr>
        <w:rPr>
          <w:b/>
          <w:bCs/>
          <w:color w:val="auto"/>
        </w:rPr>
      </w:pPr>
    </w:p>
    <w:p w14:paraId="22011971" w14:textId="1F39B907" w:rsidR="0013673C" w:rsidRDefault="0013673C" w:rsidP="00DE4BCC">
      <w:pPr>
        <w:rPr>
          <w:b/>
          <w:bCs/>
          <w:color w:val="auto"/>
        </w:rPr>
      </w:pPr>
    </w:p>
    <w:p w14:paraId="047C0522" w14:textId="77777777" w:rsidR="0013673C" w:rsidRPr="002750DA" w:rsidRDefault="0013673C" w:rsidP="00DE4BCC">
      <w:pPr>
        <w:rPr>
          <w:b/>
          <w:bCs/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77777777" w:rsidR="0018603C" w:rsidRPr="00DE4BCC" w:rsidRDefault="0018603C" w:rsidP="0018603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18603C" w:rsidRPr="00DE4BCC" w14:paraId="2AFF6E77" w14:textId="77777777" w:rsidTr="00C32B4A">
        <w:trPr>
          <w:trHeight w:val="12203"/>
        </w:trPr>
        <w:tc>
          <w:tcPr>
            <w:tcW w:w="5000" w:type="pct"/>
          </w:tcPr>
          <w:p w14:paraId="275B153F" w14:textId="77777777" w:rsidR="00C8732B" w:rsidRDefault="00437D40" w:rsidP="00437D40">
            <w:r>
              <w:rPr>
                <w:noProof/>
              </w:rPr>
              <w:drawing>
                <wp:anchor distT="0" distB="0" distL="114300" distR="114300" simplePos="0" relativeHeight="251777024" behindDoc="0" locked="0" layoutInCell="1" allowOverlap="1" wp14:anchorId="53053589" wp14:editId="73AF0A50">
                  <wp:simplePos x="0" y="0"/>
                  <wp:positionH relativeFrom="column">
                    <wp:posOffset>-6692</wp:posOffset>
                  </wp:positionH>
                  <wp:positionV relativeFrom="paragraph">
                    <wp:posOffset>200074</wp:posOffset>
                  </wp:positionV>
                  <wp:extent cx="3064690" cy="1327638"/>
                  <wp:effectExtent l="0" t="0" r="2540" b="635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76" t="33835" r="43109" b="29853"/>
                          <a:stretch/>
                        </pic:blipFill>
                        <pic:spPr bwMode="auto">
                          <a:xfrm>
                            <a:off x="0" y="0"/>
                            <a:ext cx="3069821" cy="13298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17B79D9" w14:textId="38B40566" w:rsidR="00437D40" w:rsidRPr="00437D40" w:rsidRDefault="00C32B4A" w:rsidP="00437D40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5328" behindDoc="0" locked="0" layoutInCell="1" allowOverlap="1" wp14:anchorId="0710C0F8" wp14:editId="1463E121">
                      <wp:simplePos x="0" y="0"/>
                      <wp:positionH relativeFrom="column">
                        <wp:posOffset>3189605</wp:posOffset>
                      </wp:positionH>
                      <wp:positionV relativeFrom="paragraph">
                        <wp:posOffset>206375</wp:posOffset>
                      </wp:positionV>
                      <wp:extent cx="1371600" cy="693420"/>
                      <wp:effectExtent l="0" t="0" r="19050" b="11430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7160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E967361" w14:textId="0B729E9F" w:rsidR="00C32B4A" w:rsidRPr="00423645" w:rsidRDefault="00C32B4A" w:rsidP="00C32B4A">
                                  <w:r w:rsidRPr="00423645">
                                    <w:t xml:space="preserve">Item: </w:t>
                                  </w:r>
                                  <w:r>
                                    <w:t>TEGRIS BOARD</w:t>
                                  </w:r>
                                </w:p>
                                <w:p w14:paraId="5CD50C7B" w14:textId="77777777" w:rsidR="00C32B4A" w:rsidRPr="00423645" w:rsidRDefault="00C32B4A" w:rsidP="00C32B4A">
                                  <w:r w:rsidRPr="00423645">
                                    <w:t>Style Color: MCAM</w:t>
                                  </w:r>
                                </w:p>
                                <w:p w14:paraId="36F2EE0C" w14:textId="04962E59" w:rsidR="00C32B4A" w:rsidRPr="00423645" w:rsidRDefault="00C32B4A" w:rsidP="00C32B4A">
                                  <w:r w:rsidRPr="00423645"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20A32604" w14:textId="77777777" w:rsidR="00C32B4A" w:rsidRPr="00423645" w:rsidRDefault="00C32B4A" w:rsidP="00C32B4A"/>
                                <w:p w14:paraId="2DF63142" w14:textId="77777777" w:rsidR="00C32B4A" w:rsidRPr="00423645" w:rsidRDefault="00C32B4A" w:rsidP="00C32B4A"/>
                                <w:p w14:paraId="58CC8798" w14:textId="77777777" w:rsidR="00C32B4A" w:rsidRPr="00423645" w:rsidRDefault="00C32B4A" w:rsidP="00C32B4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710C0F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6" o:spid="_x0000_s1026" type="#_x0000_t202" style="position:absolute;margin-left:251.15pt;margin-top:16.25pt;width:108pt;height:54.6pt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" fillcolor="white [3201]" strokeweight=".5pt">
                      <v:textbox>
                        <w:txbxContent>
                          <w:p w14:paraId="2E967361" w14:textId="0B729E9F" w:rsidR="00C32B4A" w:rsidRPr="00423645" w:rsidRDefault="00C32B4A" w:rsidP="00C32B4A">
                            <w:r w:rsidRPr="00423645">
                              <w:t xml:space="preserve">Item: </w:t>
                            </w:r>
                            <w:r>
                              <w:t>TEGRIS BOARD</w:t>
                            </w:r>
                          </w:p>
                          <w:p w14:paraId="5CD50C7B" w14:textId="77777777" w:rsidR="00C32B4A" w:rsidRPr="00423645" w:rsidRDefault="00C32B4A" w:rsidP="00C32B4A">
                            <w:r w:rsidRPr="00423645">
                              <w:t>Style Color: MCAM</w:t>
                            </w:r>
                          </w:p>
                          <w:p w14:paraId="36F2EE0C" w14:textId="04962E59" w:rsidR="00C32B4A" w:rsidRPr="00423645" w:rsidRDefault="00C32B4A" w:rsidP="00C32B4A">
                            <w:r w:rsidRPr="00423645"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20A32604" w14:textId="77777777" w:rsidR="00C32B4A" w:rsidRPr="00423645" w:rsidRDefault="00C32B4A" w:rsidP="00C32B4A"/>
                          <w:p w14:paraId="2DF63142" w14:textId="77777777" w:rsidR="00C32B4A" w:rsidRPr="00423645" w:rsidRDefault="00C32B4A" w:rsidP="00C32B4A"/>
                          <w:p w14:paraId="58CC8798" w14:textId="77777777" w:rsidR="00C32B4A" w:rsidRPr="00423645" w:rsidRDefault="00C32B4A" w:rsidP="00C32B4A"/>
                        </w:txbxContent>
                      </v:textbox>
                    </v:shape>
                  </w:pict>
                </mc:Fallback>
              </mc:AlternateContent>
            </w:r>
          </w:p>
          <w:p w14:paraId="6BCC2DF8" w14:textId="675D5228" w:rsidR="00437D40" w:rsidRPr="00437D40" w:rsidRDefault="00437D40" w:rsidP="00437D40"/>
          <w:p w14:paraId="615DD4A2" w14:textId="77777777" w:rsidR="00437D40" w:rsidRPr="00437D40" w:rsidRDefault="00437D40" w:rsidP="00437D40"/>
          <w:p w14:paraId="2FDED094" w14:textId="614AFB37" w:rsidR="00437D40" w:rsidRDefault="00437D40" w:rsidP="00437D40">
            <w:pPr>
              <w:tabs>
                <w:tab w:val="left" w:pos="5115"/>
              </w:tabs>
              <w:rPr>
                <w:noProof/>
                <w14:ligatures w14:val="standard"/>
              </w:rPr>
            </w:pPr>
          </w:p>
          <w:p w14:paraId="11F48ACC" w14:textId="554FE62F" w:rsidR="00437D40" w:rsidRDefault="00C32B4A" w:rsidP="00437D40">
            <w:pPr>
              <w:tabs>
                <w:tab w:val="left" w:pos="511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0D90D6A7" wp14:editId="2DDF6D85">
                      <wp:simplePos x="0" y="0"/>
                      <wp:positionH relativeFrom="column">
                        <wp:posOffset>2747645</wp:posOffset>
                      </wp:positionH>
                      <wp:positionV relativeFrom="paragraph">
                        <wp:posOffset>61595</wp:posOffset>
                      </wp:positionV>
                      <wp:extent cx="1074420" cy="1059180"/>
                      <wp:effectExtent l="38100" t="0" r="30480" b="64770"/>
                      <wp:wrapNone/>
                      <wp:docPr id="3" name="Straight Arrow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74420" cy="10591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31522C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" o:spid="_x0000_s1026" type="#_x0000_t32" style="position:absolute;margin-left:216.35pt;margin-top:4.85pt;width:84.6pt;height:83.4pt;flip:x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D7D5D18" w14:textId="1DD9981A" w:rsidR="00437D40" w:rsidRPr="005F3234" w:rsidRDefault="00437D40" w:rsidP="00437D40"/>
          <w:p w14:paraId="7D694944" w14:textId="05C5A6B7" w:rsidR="00437D40" w:rsidRPr="005F3234" w:rsidRDefault="00437D40" w:rsidP="00437D40">
            <w:r>
              <w:rPr>
                <w:noProof/>
              </w:rPr>
              <w:drawing>
                <wp:anchor distT="0" distB="0" distL="114300" distR="114300" simplePos="0" relativeHeight="251779072" behindDoc="0" locked="0" layoutInCell="1" allowOverlap="1" wp14:anchorId="4E0DCCA6" wp14:editId="3BBFFA4E">
                  <wp:simplePos x="0" y="0"/>
                  <wp:positionH relativeFrom="column">
                    <wp:posOffset>72683</wp:posOffset>
                  </wp:positionH>
                  <wp:positionV relativeFrom="paragraph">
                    <wp:posOffset>108340</wp:posOffset>
                  </wp:positionV>
                  <wp:extent cx="2737338" cy="1233432"/>
                  <wp:effectExtent l="0" t="0" r="6350" b="508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338" cy="1233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B2CB71B" w14:textId="0EC6D30D" w:rsidR="00437D40" w:rsidRPr="005F3234" w:rsidRDefault="00437D40" w:rsidP="00437D40"/>
          <w:p w14:paraId="0D7954F6" w14:textId="22C3FF8B" w:rsidR="00437D40" w:rsidRPr="005F3234" w:rsidRDefault="00437D40" w:rsidP="00437D40"/>
          <w:p w14:paraId="02BD2628" w14:textId="1AEF1425" w:rsidR="00437D40" w:rsidRPr="005F3234" w:rsidRDefault="00C32B4A" w:rsidP="00437D40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579CCC68" wp14:editId="3DE61059">
                      <wp:simplePos x="0" y="0"/>
                      <wp:positionH relativeFrom="column">
                        <wp:posOffset>3235325</wp:posOffset>
                      </wp:positionH>
                      <wp:positionV relativeFrom="paragraph">
                        <wp:posOffset>36830</wp:posOffset>
                      </wp:positionV>
                      <wp:extent cx="1722120" cy="693420"/>
                      <wp:effectExtent l="0" t="0" r="11430" b="1143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2212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21A4124" w14:textId="08DD63A8" w:rsidR="00C32B4A" w:rsidRPr="00423645" w:rsidRDefault="00C32B4A" w:rsidP="00C32B4A">
                                  <w:r w:rsidRPr="00423645">
                                    <w:t xml:space="preserve">Item: </w:t>
                                  </w:r>
                                  <w:r>
                                    <w:t xml:space="preserve">20MM NYLON TAPE </w:t>
                                  </w:r>
                                </w:p>
                                <w:p w14:paraId="1441AA8B" w14:textId="77777777" w:rsidR="00C32B4A" w:rsidRPr="00423645" w:rsidRDefault="00C32B4A" w:rsidP="00C32B4A">
                                  <w:r w:rsidRPr="00423645">
                                    <w:t>Style Color: MCAM</w:t>
                                  </w:r>
                                </w:p>
                                <w:p w14:paraId="36384D45" w14:textId="6DDC3D7E" w:rsidR="00C32B4A" w:rsidRPr="00423645" w:rsidRDefault="00C32B4A" w:rsidP="00C32B4A">
                                  <w:r w:rsidRPr="00423645">
                                    <w:t xml:space="preserve">RM Color: </w:t>
                                  </w:r>
                                  <w:r>
                                    <w:t>MCAM</w:t>
                                  </w:r>
                                </w:p>
                                <w:p w14:paraId="28F92171" w14:textId="77777777" w:rsidR="00C32B4A" w:rsidRPr="00423645" w:rsidRDefault="00C32B4A" w:rsidP="00C32B4A"/>
                                <w:p w14:paraId="7884A990" w14:textId="77777777" w:rsidR="00C32B4A" w:rsidRPr="00423645" w:rsidRDefault="00C32B4A" w:rsidP="00C32B4A"/>
                                <w:p w14:paraId="1469FE63" w14:textId="77777777" w:rsidR="00C32B4A" w:rsidRPr="00423645" w:rsidRDefault="00C32B4A" w:rsidP="00C32B4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9CCC68" id="Text Box 14" o:spid="_x0000_s1027" type="#_x0000_t202" style="position:absolute;margin-left:254.75pt;margin-top:2.9pt;width:135.6pt;height:54.6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" fillcolor="white [3201]" strokeweight=".5pt">
                      <v:textbox>
                        <w:txbxContent>
                          <w:p w14:paraId="121A4124" w14:textId="08DD63A8" w:rsidR="00C32B4A" w:rsidRPr="00423645" w:rsidRDefault="00C32B4A" w:rsidP="00C32B4A">
                            <w:r w:rsidRPr="00423645">
                              <w:t xml:space="preserve">Item: </w:t>
                            </w:r>
                            <w:r>
                              <w:t xml:space="preserve">20MM NYLON TAPE </w:t>
                            </w:r>
                          </w:p>
                          <w:p w14:paraId="1441AA8B" w14:textId="77777777" w:rsidR="00C32B4A" w:rsidRPr="00423645" w:rsidRDefault="00C32B4A" w:rsidP="00C32B4A">
                            <w:r w:rsidRPr="00423645">
                              <w:t>Style Color: MCAM</w:t>
                            </w:r>
                          </w:p>
                          <w:p w14:paraId="36384D45" w14:textId="6DDC3D7E" w:rsidR="00C32B4A" w:rsidRPr="00423645" w:rsidRDefault="00C32B4A" w:rsidP="00C32B4A">
                            <w:r w:rsidRPr="00423645">
                              <w:t xml:space="preserve">RM Color: </w:t>
                            </w:r>
                            <w:r>
                              <w:t>MCAM</w:t>
                            </w:r>
                          </w:p>
                          <w:p w14:paraId="28F92171" w14:textId="77777777" w:rsidR="00C32B4A" w:rsidRPr="00423645" w:rsidRDefault="00C32B4A" w:rsidP="00C32B4A"/>
                          <w:p w14:paraId="7884A990" w14:textId="77777777" w:rsidR="00C32B4A" w:rsidRPr="00423645" w:rsidRDefault="00C32B4A" w:rsidP="00C32B4A"/>
                          <w:p w14:paraId="1469FE63" w14:textId="77777777" w:rsidR="00C32B4A" w:rsidRPr="00423645" w:rsidRDefault="00C32B4A" w:rsidP="00C32B4A"/>
                        </w:txbxContent>
                      </v:textbox>
                    </v:shape>
                  </w:pict>
                </mc:Fallback>
              </mc:AlternateContent>
            </w:r>
          </w:p>
          <w:p w14:paraId="2D6D7645" w14:textId="5DDF6586" w:rsidR="00437D40" w:rsidRDefault="00437D40" w:rsidP="00437D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 wp14:anchorId="5473E14A" wp14:editId="55ECA84A">
                      <wp:simplePos x="0" y="0"/>
                      <wp:positionH relativeFrom="column">
                        <wp:posOffset>2565889</wp:posOffset>
                      </wp:positionH>
                      <wp:positionV relativeFrom="paragraph">
                        <wp:posOffset>24765</wp:posOffset>
                      </wp:positionV>
                      <wp:extent cx="718038" cy="45719"/>
                      <wp:effectExtent l="0" t="57150" r="25400" b="50165"/>
                      <wp:wrapNone/>
                      <wp:docPr id="9" name="Straight Arrow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18038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5B32C9" id="Straight Arrow Connector 9" o:spid="_x0000_s1026" type="#_x0000_t32" style="position:absolute;margin-left:202.05pt;margin-top:1.95pt;width:56.55pt;height:3.6pt;flip:x y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B5EEF36" w14:textId="2BF5A974" w:rsidR="00437D40" w:rsidRDefault="00437D40" w:rsidP="00437D40"/>
          <w:p w14:paraId="640BD9A9" w14:textId="7F03CC83" w:rsidR="00437D40" w:rsidRDefault="00437D40" w:rsidP="00437D40">
            <w:pPr>
              <w:ind w:firstLine="720"/>
            </w:pPr>
          </w:p>
          <w:p w14:paraId="35AA0994" w14:textId="4FC9A836" w:rsidR="00437D40" w:rsidRPr="005F3234" w:rsidRDefault="00C32B4A" w:rsidP="00437D40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1472" behindDoc="0" locked="0" layoutInCell="1" allowOverlap="1" wp14:anchorId="5F1DFB7C" wp14:editId="643ED299">
                      <wp:simplePos x="0" y="0"/>
                      <wp:positionH relativeFrom="column">
                        <wp:posOffset>3301365</wp:posOffset>
                      </wp:positionH>
                      <wp:positionV relativeFrom="paragraph">
                        <wp:posOffset>181610</wp:posOffset>
                      </wp:positionV>
                      <wp:extent cx="1569720" cy="693420"/>
                      <wp:effectExtent l="0" t="0" r="11430" b="1143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972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2173A61" w14:textId="496159A6" w:rsidR="00C32B4A" w:rsidRPr="00423645" w:rsidRDefault="00C32B4A" w:rsidP="00C32B4A">
                                  <w:r w:rsidRPr="00423645">
                                    <w:t xml:space="preserve">Item: </w:t>
                                  </w:r>
                                  <w:r>
                                    <w:t xml:space="preserve">25MM NYLON TAPE </w:t>
                                  </w:r>
                                </w:p>
                                <w:p w14:paraId="30277A06" w14:textId="77777777" w:rsidR="00C32B4A" w:rsidRPr="00423645" w:rsidRDefault="00C32B4A" w:rsidP="00C32B4A">
                                  <w:r w:rsidRPr="00423645">
                                    <w:t>Style Color: MCAM</w:t>
                                  </w:r>
                                </w:p>
                                <w:p w14:paraId="75810966" w14:textId="77777777" w:rsidR="00C32B4A" w:rsidRPr="00423645" w:rsidRDefault="00C32B4A" w:rsidP="00C32B4A">
                                  <w:r w:rsidRPr="00423645"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72528A5C" w14:textId="77777777" w:rsidR="00C32B4A" w:rsidRPr="00423645" w:rsidRDefault="00C32B4A" w:rsidP="00C32B4A"/>
                                <w:p w14:paraId="6392D272" w14:textId="77777777" w:rsidR="00C32B4A" w:rsidRPr="00423645" w:rsidRDefault="00C32B4A" w:rsidP="00C32B4A"/>
                                <w:p w14:paraId="12A05654" w14:textId="77777777" w:rsidR="00C32B4A" w:rsidRPr="00423645" w:rsidRDefault="00C32B4A" w:rsidP="00C32B4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F1DFB7C" id="Text Box 24" o:spid="_x0000_s1028" type="#_x0000_t202" style="position:absolute;margin-left:259.95pt;margin-top:14.3pt;width:123.6pt;height:54.6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" fillcolor="white [3201]" strokeweight=".5pt">
                      <v:textbox>
                        <w:txbxContent>
                          <w:p w14:paraId="62173A61" w14:textId="496159A6" w:rsidR="00C32B4A" w:rsidRPr="00423645" w:rsidRDefault="00C32B4A" w:rsidP="00C32B4A">
                            <w:r w:rsidRPr="00423645">
                              <w:t xml:space="preserve">Item: </w:t>
                            </w:r>
                            <w:r>
                              <w:t xml:space="preserve">25MM NYLON TAPE </w:t>
                            </w:r>
                          </w:p>
                          <w:p w14:paraId="30277A06" w14:textId="77777777" w:rsidR="00C32B4A" w:rsidRPr="00423645" w:rsidRDefault="00C32B4A" w:rsidP="00C32B4A">
                            <w:r w:rsidRPr="00423645">
                              <w:t>Style Color: MCAM</w:t>
                            </w:r>
                          </w:p>
                          <w:p w14:paraId="75810966" w14:textId="77777777" w:rsidR="00C32B4A" w:rsidRPr="00423645" w:rsidRDefault="00C32B4A" w:rsidP="00C32B4A">
                            <w:r w:rsidRPr="00423645"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72528A5C" w14:textId="77777777" w:rsidR="00C32B4A" w:rsidRPr="00423645" w:rsidRDefault="00C32B4A" w:rsidP="00C32B4A"/>
                          <w:p w14:paraId="6392D272" w14:textId="77777777" w:rsidR="00C32B4A" w:rsidRPr="00423645" w:rsidRDefault="00C32B4A" w:rsidP="00C32B4A"/>
                          <w:p w14:paraId="12A05654" w14:textId="77777777" w:rsidR="00C32B4A" w:rsidRPr="00423645" w:rsidRDefault="00C32B4A" w:rsidP="00C32B4A"/>
                        </w:txbxContent>
                      </v:textbox>
                    </v:shape>
                  </w:pict>
                </mc:Fallback>
              </mc:AlternateContent>
            </w:r>
          </w:p>
          <w:p w14:paraId="573E3CCB" w14:textId="6594529D" w:rsidR="00437D40" w:rsidRPr="005F3234" w:rsidRDefault="00C32B4A" w:rsidP="00437D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6D6952F5" wp14:editId="4ABA3B17">
                      <wp:simplePos x="0" y="0"/>
                      <wp:positionH relativeFrom="column">
                        <wp:posOffset>274955</wp:posOffset>
                      </wp:positionH>
                      <wp:positionV relativeFrom="paragraph">
                        <wp:posOffset>179705</wp:posOffset>
                      </wp:positionV>
                      <wp:extent cx="3028950" cy="552450"/>
                      <wp:effectExtent l="38100" t="0" r="19050" b="76200"/>
                      <wp:wrapNone/>
                      <wp:docPr id="16" name="Straight Arrow Connector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028950" cy="5524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F3C0F6" id="Straight Arrow Connector 16" o:spid="_x0000_s1026" type="#_x0000_t32" style="position:absolute;margin-left:21.65pt;margin-top:14.15pt;width:238.5pt;height:43.5pt;flip:x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437D40">
              <w:rPr>
                <w:noProof/>
              </w:rPr>
              <w:drawing>
                <wp:anchor distT="0" distB="0" distL="114300" distR="114300" simplePos="0" relativeHeight="251780096" behindDoc="0" locked="0" layoutInCell="1" allowOverlap="1" wp14:anchorId="3BEF5FBE" wp14:editId="01AA3F8D">
                  <wp:simplePos x="0" y="0"/>
                  <wp:positionH relativeFrom="column">
                    <wp:posOffset>-77121</wp:posOffset>
                  </wp:positionH>
                  <wp:positionV relativeFrom="paragraph">
                    <wp:posOffset>87776</wp:posOffset>
                  </wp:positionV>
                  <wp:extent cx="2989385" cy="1448063"/>
                  <wp:effectExtent l="0" t="0" r="1905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385" cy="1448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9AF2346" w14:textId="0ABCC46E" w:rsidR="00437D40" w:rsidRPr="005F3234" w:rsidRDefault="00437D40" w:rsidP="00437D40"/>
          <w:p w14:paraId="1EE8DAA5" w14:textId="3E4B5C0E" w:rsidR="00437D40" w:rsidRPr="005F3234" w:rsidRDefault="00437D40" w:rsidP="00437D40"/>
          <w:p w14:paraId="6618B7D7" w14:textId="29B660EE" w:rsidR="00437D40" w:rsidRPr="005F3234" w:rsidRDefault="00C32B4A" w:rsidP="00437D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7C8DA2AF" wp14:editId="2342E97E">
                      <wp:simplePos x="0" y="0"/>
                      <wp:positionH relativeFrom="column">
                        <wp:posOffset>2008504</wp:posOffset>
                      </wp:positionH>
                      <wp:positionV relativeFrom="paragraph">
                        <wp:posOffset>202565</wp:posOffset>
                      </wp:positionV>
                      <wp:extent cx="1569720" cy="459105"/>
                      <wp:effectExtent l="38100" t="38100" r="30480" b="36195"/>
                      <wp:wrapNone/>
                      <wp:docPr id="12" name="Straight Arrow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69720" cy="45910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E4EAD2" id="Straight Arrow Connector 12" o:spid="_x0000_s1026" type="#_x0000_t32" style="position:absolute;margin-left:158.15pt;margin-top:15.95pt;width:123.6pt;height:36.15pt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D51B362" w14:textId="47569A02" w:rsidR="00437D40" w:rsidRDefault="00C32B4A" w:rsidP="00437D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022AA803" wp14:editId="3AA5EB34">
                      <wp:simplePos x="0" y="0"/>
                      <wp:positionH relativeFrom="column">
                        <wp:posOffset>819784</wp:posOffset>
                      </wp:positionH>
                      <wp:positionV relativeFrom="paragraph">
                        <wp:posOffset>57785</wp:posOffset>
                      </wp:positionV>
                      <wp:extent cx="2750820" cy="411480"/>
                      <wp:effectExtent l="38100" t="57150" r="11430" b="26670"/>
                      <wp:wrapNone/>
                      <wp:docPr id="11" name="Straight Arrow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750820" cy="4114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5D95F8" id="Straight Arrow Connector 11" o:spid="_x0000_s1026" type="#_x0000_t32" style="position:absolute;margin-left:64.55pt;margin-top:4.55pt;width:216.6pt;height:32.4pt;flip:x y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79424" behindDoc="0" locked="0" layoutInCell="1" allowOverlap="1" wp14:anchorId="75366E2D" wp14:editId="2D22CAC8">
                      <wp:simplePos x="0" y="0"/>
                      <wp:positionH relativeFrom="column">
                        <wp:posOffset>3562985</wp:posOffset>
                      </wp:positionH>
                      <wp:positionV relativeFrom="paragraph">
                        <wp:posOffset>57785</wp:posOffset>
                      </wp:positionV>
                      <wp:extent cx="2186940" cy="693420"/>
                      <wp:effectExtent l="0" t="0" r="22860" b="1143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8694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56E61CF" w14:textId="5A577747" w:rsidR="00C32B4A" w:rsidRPr="00423645" w:rsidRDefault="00C32B4A" w:rsidP="00C32B4A">
                                  <w:r w:rsidRPr="00423645">
                                    <w:t xml:space="preserve">Item: </w:t>
                                  </w:r>
                                  <w:r>
                                    <w:t xml:space="preserve">25MM VELCRO LOOP &amp; HOOK </w:t>
                                  </w:r>
                                </w:p>
                                <w:p w14:paraId="36AB2063" w14:textId="77777777" w:rsidR="00C32B4A" w:rsidRPr="00423645" w:rsidRDefault="00C32B4A" w:rsidP="00C32B4A">
                                  <w:r w:rsidRPr="00423645">
                                    <w:t>Style Color: MCAM</w:t>
                                  </w:r>
                                </w:p>
                                <w:p w14:paraId="5E0635CD" w14:textId="46B0BC8F" w:rsidR="00C32B4A" w:rsidRPr="00423645" w:rsidRDefault="00C32B4A" w:rsidP="00C32B4A">
                                  <w:r w:rsidRPr="00423645"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2F4AF063" w14:textId="77777777" w:rsidR="00C32B4A" w:rsidRPr="00423645" w:rsidRDefault="00C32B4A" w:rsidP="00C32B4A"/>
                                <w:p w14:paraId="68F4C38E" w14:textId="77777777" w:rsidR="00C32B4A" w:rsidRPr="00423645" w:rsidRDefault="00C32B4A" w:rsidP="00C32B4A"/>
                                <w:p w14:paraId="10FF0444" w14:textId="77777777" w:rsidR="00C32B4A" w:rsidRPr="00423645" w:rsidRDefault="00C32B4A" w:rsidP="00C32B4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366E2D" id="Text Box 22" o:spid="_x0000_s1029" type="#_x0000_t202" style="position:absolute;margin-left:280.55pt;margin-top:4.55pt;width:172.2pt;height:54.6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" fillcolor="white [3201]" strokeweight=".5pt">
                      <v:textbox>
                        <w:txbxContent>
                          <w:p w14:paraId="456E61CF" w14:textId="5A577747" w:rsidR="00C32B4A" w:rsidRPr="00423645" w:rsidRDefault="00C32B4A" w:rsidP="00C32B4A">
                            <w:r w:rsidRPr="00423645">
                              <w:t xml:space="preserve">Item: </w:t>
                            </w:r>
                            <w:r>
                              <w:t xml:space="preserve">25MM VELCRO LOOP &amp; HOOK </w:t>
                            </w:r>
                          </w:p>
                          <w:p w14:paraId="36AB2063" w14:textId="77777777" w:rsidR="00C32B4A" w:rsidRPr="00423645" w:rsidRDefault="00C32B4A" w:rsidP="00C32B4A">
                            <w:r w:rsidRPr="00423645">
                              <w:t>Style Color: MCAM</w:t>
                            </w:r>
                          </w:p>
                          <w:p w14:paraId="5E0635CD" w14:textId="46B0BC8F" w:rsidR="00C32B4A" w:rsidRPr="00423645" w:rsidRDefault="00C32B4A" w:rsidP="00C32B4A">
                            <w:r w:rsidRPr="00423645"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2F4AF063" w14:textId="77777777" w:rsidR="00C32B4A" w:rsidRPr="00423645" w:rsidRDefault="00C32B4A" w:rsidP="00C32B4A"/>
                          <w:p w14:paraId="68F4C38E" w14:textId="77777777" w:rsidR="00C32B4A" w:rsidRPr="00423645" w:rsidRDefault="00C32B4A" w:rsidP="00C32B4A"/>
                          <w:p w14:paraId="10FF0444" w14:textId="77777777" w:rsidR="00C32B4A" w:rsidRPr="00423645" w:rsidRDefault="00C32B4A" w:rsidP="00C32B4A"/>
                        </w:txbxContent>
                      </v:textbox>
                    </v:shape>
                  </w:pict>
                </mc:Fallback>
              </mc:AlternateContent>
            </w:r>
          </w:p>
          <w:p w14:paraId="225B8F3E" w14:textId="61A972D9" w:rsidR="00437D40" w:rsidRDefault="00437D40" w:rsidP="00437D40"/>
          <w:p w14:paraId="2D9312CB" w14:textId="2B75FD7E" w:rsidR="00437D40" w:rsidRDefault="00437D40" w:rsidP="00437D40"/>
          <w:p w14:paraId="44988A53" w14:textId="58C41538" w:rsidR="00437D40" w:rsidRPr="00437D40" w:rsidRDefault="00C32B4A" w:rsidP="00002192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 wp14:anchorId="756ED85D" wp14:editId="428A15FE">
                      <wp:simplePos x="0" y="0"/>
                      <wp:positionH relativeFrom="column">
                        <wp:posOffset>3258185</wp:posOffset>
                      </wp:positionH>
                      <wp:positionV relativeFrom="paragraph">
                        <wp:posOffset>1766570</wp:posOffset>
                      </wp:positionV>
                      <wp:extent cx="1722120" cy="693420"/>
                      <wp:effectExtent l="0" t="0" r="11430" b="11430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2212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A7BC35" w14:textId="67BF2013" w:rsidR="00C32B4A" w:rsidRPr="00423645" w:rsidRDefault="00C32B4A" w:rsidP="00C32B4A">
                                  <w:r w:rsidRPr="00423645">
                                    <w:t xml:space="preserve">Item: </w:t>
                                  </w:r>
                                  <w:r>
                                    <w:t xml:space="preserve">44MM WEBBING D/S  </w:t>
                                  </w:r>
                                </w:p>
                                <w:p w14:paraId="4DEC0CFA" w14:textId="77777777" w:rsidR="00C32B4A" w:rsidRPr="00423645" w:rsidRDefault="00C32B4A" w:rsidP="00C32B4A">
                                  <w:r w:rsidRPr="00423645">
                                    <w:t>Style Color: MCAM</w:t>
                                  </w:r>
                                </w:p>
                                <w:p w14:paraId="73BAB6D9" w14:textId="79CA9AD8" w:rsidR="00C32B4A" w:rsidRPr="00423645" w:rsidRDefault="00C32B4A" w:rsidP="00C32B4A">
                                  <w:r w:rsidRPr="00423645">
                                    <w:t xml:space="preserve">RM Color: </w:t>
                                  </w:r>
                                  <w:r>
                                    <w:t>MCAM D/S</w:t>
                                  </w:r>
                                </w:p>
                                <w:p w14:paraId="5D058F7A" w14:textId="77777777" w:rsidR="00C32B4A" w:rsidRPr="00423645" w:rsidRDefault="00C32B4A" w:rsidP="00C32B4A"/>
                                <w:p w14:paraId="395E23D9" w14:textId="77777777" w:rsidR="00C32B4A" w:rsidRPr="00423645" w:rsidRDefault="00C32B4A" w:rsidP="00C32B4A"/>
                                <w:p w14:paraId="6B91FE37" w14:textId="77777777" w:rsidR="00C32B4A" w:rsidRPr="00423645" w:rsidRDefault="00C32B4A" w:rsidP="00C32B4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6ED85D" id="Text Box 26" o:spid="_x0000_s1030" type="#_x0000_t202" style="position:absolute;margin-left:256.55pt;margin-top:139.1pt;width:135.6pt;height:54.6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" fillcolor="white [3201]" strokeweight=".5pt">
                      <v:textbox>
                        <w:txbxContent>
                          <w:p w14:paraId="50A7BC35" w14:textId="67BF2013" w:rsidR="00C32B4A" w:rsidRPr="00423645" w:rsidRDefault="00C32B4A" w:rsidP="00C32B4A">
                            <w:r w:rsidRPr="00423645">
                              <w:t xml:space="preserve">Item: </w:t>
                            </w:r>
                            <w:r>
                              <w:t xml:space="preserve">44MM WEBBING D/S  </w:t>
                            </w:r>
                          </w:p>
                          <w:p w14:paraId="4DEC0CFA" w14:textId="77777777" w:rsidR="00C32B4A" w:rsidRPr="00423645" w:rsidRDefault="00C32B4A" w:rsidP="00C32B4A">
                            <w:r w:rsidRPr="00423645">
                              <w:t>Style Color: MCAM</w:t>
                            </w:r>
                          </w:p>
                          <w:p w14:paraId="73BAB6D9" w14:textId="79CA9AD8" w:rsidR="00C32B4A" w:rsidRPr="00423645" w:rsidRDefault="00C32B4A" w:rsidP="00C32B4A">
                            <w:r w:rsidRPr="00423645">
                              <w:t xml:space="preserve">RM Color: </w:t>
                            </w:r>
                            <w:r>
                              <w:t>MCAM D/S</w:t>
                            </w:r>
                          </w:p>
                          <w:p w14:paraId="5D058F7A" w14:textId="77777777" w:rsidR="00C32B4A" w:rsidRPr="00423645" w:rsidRDefault="00C32B4A" w:rsidP="00C32B4A"/>
                          <w:p w14:paraId="395E23D9" w14:textId="77777777" w:rsidR="00C32B4A" w:rsidRPr="00423645" w:rsidRDefault="00C32B4A" w:rsidP="00C32B4A"/>
                          <w:p w14:paraId="6B91FE37" w14:textId="77777777" w:rsidR="00C32B4A" w:rsidRPr="00423645" w:rsidRDefault="00C32B4A" w:rsidP="00C32B4A"/>
                        </w:txbxContent>
                      </v:textbox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 wp14:anchorId="23BF5C26" wp14:editId="25423524">
                      <wp:simplePos x="0" y="0"/>
                      <wp:positionH relativeFrom="column">
                        <wp:posOffset>3265805</wp:posOffset>
                      </wp:positionH>
                      <wp:positionV relativeFrom="paragraph">
                        <wp:posOffset>455930</wp:posOffset>
                      </wp:positionV>
                      <wp:extent cx="1722120" cy="693420"/>
                      <wp:effectExtent l="0" t="0" r="11430" b="1143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2212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2825EEA" w14:textId="2F59EEB6" w:rsidR="00C32B4A" w:rsidRPr="00423645" w:rsidRDefault="00C32B4A" w:rsidP="00C32B4A">
                                  <w:r w:rsidRPr="00423645">
                                    <w:t xml:space="preserve">Item: </w:t>
                                  </w:r>
                                  <w:r>
                                    <w:t xml:space="preserve">500D CODURA  </w:t>
                                  </w:r>
                                </w:p>
                                <w:p w14:paraId="0E801E56" w14:textId="77777777" w:rsidR="00C32B4A" w:rsidRPr="00423645" w:rsidRDefault="00C32B4A" w:rsidP="00C32B4A">
                                  <w:r w:rsidRPr="00423645">
                                    <w:t>Style Color: MCAM</w:t>
                                  </w:r>
                                </w:p>
                                <w:p w14:paraId="64188F4C" w14:textId="77777777" w:rsidR="00C32B4A" w:rsidRPr="00423645" w:rsidRDefault="00C32B4A" w:rsidP="00C32B4A">
                                  <w:r w:rsidRPr="00423645">
                                    <w:t xml:space="preserve">RM Color: </w:t>
                                  </w:r>
                                  <w:r>
                                    <w:t>MCAM</w:t>
                                  </w:r>
                                </w:p>
                                <w:p w14:paraId="1D3E5072" w14:textId="77777777" w:rsidR="00C32B4A" w:rsidRPr="00423645" w:rsidRDefault="00C32B4A" w:rsidP="00C32B4A"/>
                                <w:p w14:paraId="7AA0E639" w14:textId="77777777" w:rsidR="00C32B4A" w:rsidRPr="00423645" w:rsidRDefault="00C32B4A" w:rsidP="00C32B4A"/>
                                <w:p w14:paraId="09AD1D7C" w14:textId="77777777" w:rsidR="00C32B4A" w:rsidRPr="00423645" w:rsidRDefault="00C32B4A" w:rsidP="00C32B4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BF5C26" id="Text Box 25" o:spid="_x0000_s1031" type="#_x0000_t202" style="position:absolute;margin-left:257.15pt;margin-top:35.9pt;width:135.6pt;height:54.6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" fillcolor="white [3201]" strokeweight=".5pt">
                      <v:textbox>
                        <w:txbxContent>
                          <w:p w14:paraId="72825EEA" w14:textId="2F59EEB6" w:rsidR="00C32B4A" w:rsidRPr="00423645" w:rsidRDefault="00C32B4A" w:rsidP="00C32B4A">
                            <w:r w:rsidRPr="00423645">
                              <w:t xml:space="preserve">Item: </w:t>
                            </w:r>
                            <w:r>
                              <w:t xml:space="preserve">500D CODURA  </w:t>
                            </w:r>
                          </w:p>
                          <w:p w14:paraId="0E801E56" w14:textId="77777777" w:rsidR="00C32B4A" w:rsidRPr="00423645" w:rsidRDefault="00C32B4A" w:rsidP="00C32B4A">
                            <w:r w:rsidRPr="00423645">
                              <w:t>Style Color: MCAM</w:t>
                            </w:r>
                          </w:p>
                          <w:p w14:paraId="64188F4C" w14:textId="77777777" w:rsidR="00C32B4A" w:rsidRPr="00423645" w:rsidRDefault="00C32B4A" w:rsidP="00C32B4A">
                            <w:r w:rsidRPr="00423645">
                              <w:t xml:space="preserve">RM Color: </w:t>
                            </w:r>
                            <w:r>
                              <w:t>MCAM</w:t>
                            </w:r>
                          </w:p>
                          <w:p w14:paraId="1D3E5072" w14:textId="77777777" w:rsidR="00C32B4A" w:rsidRPr="00423645" w:rsidRDefault="00C32B4A" w:rsidP="00C32B4A"/>
                          <w:p w14:paraId="7AA0E639" w14:textId="77777777" w:rsidR="00C32B4A" w:rsidRPr="00423645" w:rsidRDefault="00C32B4A" w:rsidP="00C32B4A"/>
                          <w:p w14:paraId="09AD1D7C" w14:textId="77777777" w:rsidR="00C32B4A" w:rsidRPr="00423645" w:rsidRDefault="00C32B4A" w:rsidP="00C32B4A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42E4B477" wp14:editId="043FCA59">
                      <wp:simplePos x="0" y="0"/>
                      <wp:positionH relativeFrom="column">
                        <wp:posOffset>1229995</wp:posOffset>
                      </wp:positionH>
                      <wp:positionV relativeFrom="paragraph">
                        <wp:posOffset>1568450</wp:posOffset>
                      </wp:positionV>
                      <wp:extent cx="2051050" cy="606425"/>
                      <wp:effectExtent l="38100" t="38100" r="25400" b="22225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51050" cy="6064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997AF02" id="Straight Arrow Connector 18" o:spid="_x0000_s1026" type="#_x0000_t32" style="position:absolute;margin-left:96.85pt;margin-top:123.5pt;width:161.5pt;height:47.75pt;flip:x y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00318838" wp14:editId="1F00FEE8">
                      <wp:simplePos x="0" y="0"/>
                      <wp:positionH relativeFrom="column">
                        <wp:posOffset>1792605</wp:posOffset>
                      </wp:positionH>
                      <wp:positionV relativeFrom="paragraph">
                        <wp:posOffset>1085215</wp:posOffset>
                      </wp:positionV>
                      <wp:extent cx="1485900" cy="483235"/>
                      <wp:effectExtent l="38100" t="0" r="19050" b="69215"/>
                      <wp:wrapNone/>
                      <wp:docPr id="35" name="Straight Arrow Connector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85900" cy="4832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7B2AD28" id="Straight Arrow Connector 35" o:spid="_x0000_s1026" type="#_x0000_t32" style="position:absolute;margin-left:141.15pt;margin-top:85.45pt;width:117pt;height:38.05pt;flip:x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93408" behindDoc="0" locked="0" layoutInCell="1" allowOverlap="1" wp14:anchorId="233599EC" wp14:editId="54CD137F">
                  <wp:simplePos x="0" y="0"/>
                  <wp:positionH relativeFrom="column">
                    <wp:posOffset>173355</wp:posOffset>
                  </wp:positionH>
                  <wp:positionV relativeFrom="paragraph">
                    <wp:posOffset>746760</wp:posOffset>
                  </wp:positionV>
                  <wp:extent cx="2800350" cy="1783080"/>
                  <wp:effectExtent l="0" t="0" r="0" b="7620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1783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06BD169" w14:textId="4A6D95BA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E0B40" w:rsidRPr="00DE4BCC" w14:paraId="4010BE6A" w14:textId="77777777" w:rsidTr="00122B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18D2D54" w14:textId="77777777" w:rsidR="004E0B40" w:rsidRPr="00DE4BCC" w:rsidRDefault="004E0B40" w:rsidP="00122BD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37D40" w:rsidRPr="00DE4BCC" w14:paraId="7D709386" w14:textId="77777777" w:rsidTr="00C32B4A">
        <w:trPr>
          <w:trHeight w:val="8603"/>
        </w:trPr>
        <w:tc>
          <w:tcPr>
            <w:tcW w:w="5000" w:type="pct"/>
          </w:tcPr>
          <w:p w14:paraId="64D1716D" w14:textId="1DAFA977" w:rsidR="00437D40" w:rsidRDefault="00437D40" w:rsidP="00437D40">
            <w:pPr>
              <w:tabs>
                <w:tab w:val="left" w:pos="5010"/>
              </w:tabs>
            </w:pPr>
          </w:p>
          <w:p w14:paraId="51F94DD2" w14:textId="7704EF20" w:rsidR="00437D40" w:rsidRPr="005F3234" w:rsidRDefault="00C32B4A" w:rsidP="00437D40">
            <w:r>
              <w:rPr>
                <w:noProof/>
              </w:rPr>
              <w:drawing>
                <wp:anchor distT="0" distB="0" distL="114300" distR="114300" simplePos="0" relativeHeight="251798528" behindDoc="0" locked="0" layoutInCell="1" allowOverlap="1" wp14:anchorId="51875F14" wp14:editId="54C2A0B3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6985</wp:posOffset>
                  </wp:positionV>
                  <wp:extent cx="2364740" cy="1828800"/>
                  <wp:effectExtent l="0" t="0" r="0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73" t="21578" r="47327" b="23676"/>
                          <a:stretch/>
                        </pic:blipFill>
                        <pic:spPr bwMode="auto">
                          <a:xfrm>
                            <a:off x="0" y="0"/>
                            <a:ext cx="2364740" cy="1828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42B485B" w14:textId="56AAF4E0" w:rsidR="00437D40" w:rsidRPr="005F3234" w:rsidRDefault="00437D40" w:rsidP="00437D40"/>
          <w:p w14:paraId="6B83A771" w14:textId="6D39BB68" w:rsidR="00437D40" w:rsidRPr="005F3234" w:rsidRDefault="00C32B4A" w:rsidP="00437D40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7616" behindDoc="0" locked="0" layoutInCell="1" allowOverlap="1" wp14:anchorId="54B67AA9" wp14:editId="6110E15A">
                      <wp:simplePos x="0" y="0"/>
                      <wp:positionH relativeFrom="column">
                        <wp:posOffset>2717165</wp:posOffset>
                      </wp:positionH>
                      <wp:positionV relativeFrom="paragraph">
                        <wp:posOffset>126365</wp:posOffset>
                      </wp:positionV>
                      <wp:extent cx="2400300" cy="891540"/>
                      <wp:effectExtent l="0" t="0" r="19050" b="22860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00300" cy="8915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C4C9A4D" w14:textId="3B4BA11E" w:rsidR="00C32B4A" w:rsidRPr="00C32B4A" w:rsidRDefault="00C32B4A" w:rsidP="00C32B4A">
                                  <w:pPr>
                                    <w:rPr>
                                      <w:rFonts w:ascii="Source Sans Pro" w:eastAsia="Times New Roman" w:hAnsi="Source Sans Pro" w:cs="Times New Roman"/>
                                      <w:color w:val="000000"/>
                                      <w:kern w:val="0"/>
                                      <w:sz w:val="21"/>
                                      <w:szCs w:val="21"/>
                                      <w:lang w:eastAsia="en-US"/>
                                      <w14:ligatures w14:val="none"/>
                                    </w:rPr>
                                  </w:pPr>
                                  <w:r w:rsidRPr="00423645">
                                    <w:t xml:space="preserve">Item: </w:t>
                                  </w:r>
                                  <w:proofErr w:type="spellStart"/>
                                  <w:r>
                                    <w:rPr>
                                      <w:rFonts w:ascii="Source Sans Pro" w:eastAsia="Times New Roman" w:hAnsi="Source Sans Pro" w:cs="Times New Roman"/>
                                      <w:color w:val="000000"/>
                                      <w:kern w:val="0"/>
                                      <w:sz w:val="21"/>
                                      <w:szCs w:val="21"/>
                                      <w:lang w:eastAsia="en-US"/>
                                      <w14:ligatures w14:val="none"/>
                                    </w:rPr>
                                    <w:t>Austri-alpin</w:t>
                                  </w:r>
                                  <w:proofErr w:type="spellEnd"/>
                                  <w:r>
                                    <w:rPr>
                                      <w:rFonts w:ascii="Source Sans Pro" w:eastAsia="Times New Roman" w:hAnsi="Source Sans Pro" w:cs="Times New Roman"/>
                                      <w:color w:val="000000"/>
                                      <w:kern w:val="0"/>
                                      <w:sz w:val="21"/>
                                      <w:szCs w:val="21"/>
                                      <w:lang w:eastAsia="en-US"/>
                                      <w14:ligatures w14:val="none"/>
                                    </w:rPr>
                                    <w:t xml:space="preserve"> Cobra Quick Release Adjustable Buckle </w:t>
                                  </w:r>
                                </w:p>
                                <w:p w14:paraId="01C85B23" w14:textId="77777777" w:rsidR="00C32B4A" w:rsidRPr="00423645" w:rsidRDefault="00C32B4A" w:rsidP="00C32B4A">
                                  <w:r w:rsidRPr="00423645">
                                    <w:t>Style Color: MCAM</w:t>
                                  </w:r>
                                </w:p>
                                <w:p w14:paraId="7E5CF50C" w14:textId="77777777" w:rsidR="00C32B4A" w:rsidRPr="00423645" w:rsidRDefault="00C32B4A" w:rsidP="00C32B4A">
                                  <w:r w:rsidRPr="00423645"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4F31DB6D" w14:textId="77777777" w:rsidR="00C32B4A" w:rsidRPr="00423645" w:rsidRDefault="00C32B4A" w:rsidP="00C32B4A"/>
                                <w:p w14:paraId="46BBBE23" w14:textId="77777777" w:rsidR="00C32B4A" w:rsidRPr="00423645" w:rsidRDefault="00C32B4A" w:rsidP="00C32B4A"/>
                                <w:p w14:paraId="2B7A20E1" w14:textId="77777777" w:rsidR="00C32B4A" w:rsidRPr="00423645" w:rsidRDefault="00C32B4A" w:rsidP="00C32B4A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B67AA9" id="Text Box 27" o:spid="_x0000_s1032" type="#_x0000_t202" style="position:absolute;margin-left:213.95pt;margin-top:9.95pt;width:189pt;height:70.2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" fillcolor="white [3201]" strokeweight=".5pt">
                      <v:textbox>
                        <w:txbxContent>
                          <w:p w14:paraId="5C4C9A4D" w14:textId="3B4BA11E" w:rsidR="00C32B4A" w:rsidRPr="00C32B4A" w:rsidRDefault="00C32B4A" w:rsidP="00C32B4A">
                            <w:pPr>
                              <w:rPr>
                                <w:rFonts w:ascii="Source Sans Pro" w:eastAsia="Times New Roman" w:hAnsi="Source Sans Pro" w:cs="Times New Roman"/>
                                <w:color w:val="000000"/>
                                <w:kern w:val="0"/>
                                <w:sz w:val="21"/>
                                <w:szCs w:val="21"/>
                                <w:lang w:eastAsia="en-US"/>
                                <w14:ligatures w14:val="none"/>
                              </w:rPr>
                            </w:pPr>
                            <w:r w:rsidRPr="00423645">
                              <w:t xml:space="preserve">Item: </w:t>
                            </w:r>
                            <w:proofErr w:type="spellStart"/>
                            <w:r>
                              <w:rPr>
                                <w:rFonts w:ascii="Source Sans Pro" w:eastAsia="Times New Roman" w:hAnsi="Source Sans Pro" w:cs="Times New Roman"/>
                                <w:color w:val="000000"/>
                                <w:kern w:val="0"/>
                                <w:sz w:val="21"/>
                                <w:szCs w:val="21"/>
                                <w:lang w:eastAsia="en-US"/>
                                <w14:ligatures w14:val="none"/>
                              </w:rPr>
                              <w:t>Austri-alpin</w:t>
                            </w:r>
                            <w:proofErr w:type="spellEnd"/>
                            <w:r>
                              <w:rPr>
                                <w:rFonts w:ascii="Source Sans Pro" w:eastAsia="Times New Roman" w:hAnsi="Source Sans Pro" w:cs="Times New Roman"/>
                                <w:color w:val="000000"/>
                                <w:kern w:val="0"/>
                                <w:sz w:val="21"/>
                                <w:szCs w:val="21"/>
                                <w:lang w:eastAsia="en-US"/>
                                <w14:ligatures w14:val="none"/>
                              </w:rPr>
                              <w:t xml:space="preserve"> Cobra Quick Release Adjustable Buckle </w:t>
                            </w:r>
                          </w:p>
                          <w:p w14:paraId="01C85B23" w14:textId="77777777" w:rsidR="00C32B4A" w:rsidRPr="00423645" w:rsidRDefault="00C32B4A" w:rsidP="00C32B4A">
                            <w:r w:rsidRPr="00423645">
                              <w:t>Style Color: MCAM</w:t>
                            </w:r>
                          </w:p>
                          <w:p w14:paraId="7E5CF50C" w14:textId="77777777" w:rsidR="00C32B4A" w:rsidRPr="00423645" w:rsidRDefault="00C32B4A" w:rsidP="00C32B4A">
                            <w:r w:rsidRPr="00423645"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4F31DB6D" w14:textId="77777777" w:rsidR="00C32B4A" w:rsidRPr="00423645" w:rsidRDefault="00C32B4A" w:rsidP="00C32B4A"/>
                          <w:p w14:paraId="46BBBE23" w14:textId="77777777" w:rsidR="00C32B4A" w:rsidRPr="00423645" w:rsidRDefault="00C32B4A" w:rsidP="00C32B4A"/>
                          <w:p w14:paraId="2B7A20E1" w14:textId="77777777" w:rsidR="00C32B4A" w:rsidRPr="00423645" w:rsidRDefault="00C32B4A" w:rsidP="00C32B4A"/>
                        </w:txbxContent>
                      </v:textbox>
                    </v:shape>
                  </w:pict>
                </mc:Fallback>
              </mc:AlternateContent>
            </w:r>
          </w:p>
          <w:p w14:paraId="34BB98D5" w14:textId="74250D3F" w:rsidR="00437D40" w:rsidRPr="005F3234" w:rsidRDefault="00437D40" w:rsidP="00437D40"/>
          <w:p w14:paraId="1BE2E3BF" w14:textId="0F558558" w:rsidR="00437D40" w:rsidRPr="005F3234" w:rsidRDefault="00437D40" w:rsidP="00437D40"/>
          <w:p w14:paraId="6A47CAFC" w14:textId="40A435CE" w:rsidR="00437D40" w:rsidRPr="005F3234" w:rsidRDefault="00C32B4A" w:rsidP="00437D40">
            <w:pPr>
              <w:tabs>
                <w:tab w:val="left" w:pos="5538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73C08F0A" wp14:editId="30A5693A">
                      <wp:simplePos x="0" y="0"/>
                      <wp:positionH relativeFrom="column">
                        <wp:posOffset>1588135</wp:posOffset>
                      </wp:positionH>
                      <wp:positionV relativeFrom="paragraph">
                        <wp:posOffset>103505</wp:posOffset>
                      </wp:positionV>
                      <wp:extent cx="1409260" cy="45719"/>
                      <wp:effectExtent l="38100" t="38100" r="19685" b="88265"/>
                      <wp:wrapNone/>
                      <wp:docPr id="21" name="Straight Arrow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0926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DBF317" id="Straight Arrow Connector 21" o:spid="_x0000_s1026" type="#_x0000_t32" style="position:absolute;margin-left:125.05pt;margin-top:8.15pt;width:110.95pt;height:3.6pt;flip:x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437D40">
              <w:tab/>
            </w:r>
          </w:p>
          <w:p w14:paraId="5F431304" w14:textId="2EDF1E90" w:rsidR="00437D40" w:rsidRDefault="00437D40" w:rsidP="00437D40"/>
          <w:p w14:paraId="2B3D68C1" w14:textId="55A23DEF" w:rsidR="00437D40" w:rsidRDefault="00437D40" w:rsidP="00437D40"/>
          <w:p w14:paraId="6DE887F5" w14:textId="77777777" w:rsidR="00437D40" w:rsidRDefault="00437D40" w:rsidP="00437D40"/>
          <w:p w14:paraId="3360F025" w14:textId="77777777" w:rsidR="00437D40" w:rsidRDefault="00437D40" w:rsidP="00437D40">
            <w:r>
              <w:t>Label Placement</w:t>
            </w:r>
          </w:p>
          <w:p w14:paraId="28E98EC3" w14:textId="7DB5EFB0" w:rsidR="00437D40" w:rsidRDefault="00DF5CE8" w:rsidP="00437D40">
            <w:pPr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1832320" behindDoc="0" locked="0" layoutInCell="1" allowOverlap="1" wp14:anchorId="0CAE0CF0" wp14:editId="0EA0FA01">
                  <wp:simplePos x="0" y="0"/>
                  <wp:positionH relativeFrom="column">
                    <wp:posOffset>295910</wp:posOffset>
                  </wp:positionH>
                  <wp:positionV relativeFrom="paragraph">
                    <wp:posOffset>189230</wp:posOffset>
                  </wp:positionV>
                  <wp:extent cx="2038350" cy="2717800"/>
                  <wp:effectExtent l="0" t="0" r="0" b="635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271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316A815" w14:textId="6F5C7A4C" w:rsidR="00437D40" w:rsidRDefault="00437D40" w:rsidP="00437D40"/>
          <w:p w14:paraId="373AEDEB" w14:textId="57B88473" w:rsidR="00437D40" w:rsidRPr="003C1E1D" w:rsidRDefault="00437D40" w:rsidP="00437D40"/>
          <w:p w14:paraId="6AC6245D" w14:textId="19498952" w:rsidR="00437D40" w:rsidRPr="003C1E1D" w:rsidRDefault="00437D40" w:rsidP="00437D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53168592" wp14:editId="7ABFF7CC">
                      <wp:simplePos x="0" y="0"/>
                      <wp:positionH relativeFrom="column">
                        <wp:posOffset>3496310</wp:posOffset>
                      </wp:positionH>
                      <wp:positionV relativeFrom="paragraph">
                        <wp:posOffset>175895</wp:posOffset>
                      </wp:positionV>
                      <wp:extent cx="1787525" cy="668215"/>
                      <wp:effectExtent l="0" t="0" r="22225" b="1778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7525" cy="66821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371B33B" w14:textId="786B3F84" w:rsidR="00437D40" w:rsidRDefault="00437D40" w:rsidP="00C13B0A">
                                  <w:r>
                                    <w:t xml:space="preserve">Attaching </w:t>
                                  </w:r>
                                  <w:r w:rsidR="00462633">
                                    <w:t>to</w:t>
                                  </w:r>
                                  <w:r>
                                    <w:t xml:space="preserve"> </w:t>
                                  </w:r>
                                  <w:r w:rsidR="00462633">
                                    <w:t>25mm</w:t>
                                  </w:r>
                                  <w:r>
                                    <w:t xml:space="preserve"> </w:t>
                                  </w:r>
                                  <w:r w:rsidR="00462633">
                                    <w:t>Velcro hook</w:t>
                                  </w:r>
                                  <w:r>
                                    <w:t xml:space="preserve"> (Cobra Buckle </w:t>
                                  </w:r>
                                  <w:r w:rsidR="00DF5CE8">
                                    <w:t>Body</w:t>
                                  </w:r>
                                  <w:r>
                                    <w:t xml:space="preserve"> Side) as a </w:t>
                                  </w:r>
                                  <w:r w:rsidR="00DF5CE8">
                                    <w:t>Loop</w:t>
                                  </w:r>
                                  <w:r>
                                    <w:t xml:space="preserve">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168592" id="Text Box 23" o:spid="_x0000_s1033" type="#_x0000_t202" style="position:absolute;margin-left:275.3pt;margin-top:13.85pt;width:140.75pt;height:52.6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" fillcolor="white [3201]" strokeweight=".5pt">
                      <v:textbox>
                        <w:txbxContent>
                          <w:p w14:paraId="1371B33B" w14:textId="786B3F84" w:rsidR="00437D40" w:rsidRDefault="00437D40" w:rsidP="00C13B0A">
                            <w:r>
                              <w:t xml:space="preserve">Attaching </w:t>
                            </w:r>
                            <w:r w:rsidR="00462633">
                              <w:t>to</w:t>
                            </w:r>
                            <w:r>
                              <w:t xml:space="preserve"> </w:t>
                            </w:r>
                            <w:r w:rsidR="00462633">
                              <w:t>25mm</w:t>
                            </w:r>
                            <w:r>
                              <w:t xml:space="preserve"> </w:t>
                            </w:r>
                            <w:r w:rsidR="00462633">
                              <w:t>Velcro hook</w:t>
                            </w:r>
                            <w:r>
                              <w:t xml:space="preserve"> (Cobra Buckle </w:t>
                            </w:r>
                            <w:r w:rsidR="00DF5CE8">
                              <w:t>Body</w:t>
                            </w:r>
                            <w:r>
                              <w:t xml:space="preserve"> Side) as a </w:t>
                            </w:r>
                            <w:r w:rsidR="00DF5CE8">
                              <w:t>Loop</w:t>
                            </w:r>
                            <w:r>
                              <w:t xml:space="preserve">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E6DF560" w14:textId="3B6BBA65" w:rsidR="00437D40" w:rsidRPr="003C1E1D" w:rsidRDefault="00437D40" w:rsidP="00437D40"/>
          <w:p w14:paraId="6B6B4BCC" w14:textId="397700BD" w:rsidR="00437D40" w:rsidRPr="003C1E1D" w:rsidRDefault="00DF5CE8" w:rsidP="00437D4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25641AF8" wp14:editId="1B7AB506">
                      <wp:simplePos x="0" y="0"/>
                      <wp:positionH relativeFrom="column">
                        <wp:posOffset>1134110</wp:posOffset>
                      </wp:positionH>
                      <wp:positionV relativeFrom="paragraph">
                        <wp:posOffset>132080</wp:posOffset>
                      </wp:positionV>
                      <wp:extent cx="2171700" cy="0"/>
                      <wp:effectExtent l="38100" t="76200" r="0" b="95250"/>
                      <wp:wrapNone/>
                      <wp:docPr id="8" name="Straight Arrow Connector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7170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1083540" id="Straight Arrow Connector 8" o:spid="_x0000_s1026" type="#_x0000_t32" style="position:absolute;margin-left:89.3pt;margin-top:10.4pt;width:171pt;height:0;flip:x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E47CED8" w14:textId="77777777" w:rsidR="00437D40" w:rsidRPr="003C1E1D" w:rsidRDefault="00437D40" w:rsidP="00437D40"/>
          <w:p w14:paraId="73D6E026" w14:textId="77777777" w:rsidR="00437D40" w:rsidRDefault="00437D40" w:rsidP="00437D40"/>
          <w:p w14:paraId="15620E0A" w14:textId="23DCCE60" w:rsidR="00437D40" w:rsidRDefault="00437D40" w:rsidP="00437D40"/>
          <w:p w14:paraId="2A93A6BE" w14:textId="4E90A789" w:rsidR="00437D40" w:rsidRPr="00437D40" w:rsidRDefault="00437D40" w:rsidP="00437D40">
            <w:pPr>
              <w:tabs>
                <w:tab w:val="left" w:pos="900"/>
              </w:tabs>
            </w:pPr>
          </w:p>
        </w:tc>
      </w:tr>
    </w:tbl>
    <w:p w14:paraId="27FD0E76" w14:textId="57D6F9CB" w:rsidR="000B1457" w:rsidRDefault="000B145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9306DF" w:rsidRPr="00DE4BCC" w14:paraId="69593D2C" w14:textId="77777777" w:rsidTr="003407B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D7840C2" w14:textId="77777777" w:rsidR="009306DF" w:rsidRPr="00DE4BCC" w:rsidRDefault="009306DF" w:rsidP="003407B3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437D40" w:rsidRPr="00DE4BCC" w14:paraId="5F23E7D5" w14:textId="77777777" w:rsidTr="00210C48">
        <w:trPr>
          <w:trHeight w:val="2303"/>
        </w:trPr>
        <w:tc>
          <w:tcPr>
            <w:tcW w:w="5000" w:type="pct"/>
          </w:tcPr>
          <w:p w14:paraId="53799BE0" w14:textId="11B6D0A5" w:rsidR="00437D40" w:rsidRDefault="00210C48" w:rsidP="00484557">
            <w:r w:rsidRPr="00210C48">
              <w:rPr>
                <w:noProof/>
              </w:rPr>
              <w:drawing>
                <wp:anchor distT="0" distB="0" distL="114300" distR="114300" simplePos="0" relativeHeight="251889664" behindDoc="1" locked="0" layoutInCell="1" allowOverlap="1" wp14:anchorId="7176BA2A" wp14:editId="78115E35">
                  <wp:simplePos x="0" y="0"/>
                  <wp:positionH relativeFrom="column">
                    <wp:posOffset>2945765</wp:posOffset>
                  </wp:positionH>
                  <wp:positionV relativeFrom="paragraph">
                    <wp:posOffset>254000</wp:posOffset>
                  </wp:positionV>
                  <wp:extent cx="2839720" cy="1022350"/>
                  <wp:effectExtent l="0" t="0" r="0" b="6350"/>
                  <wp:wrapNone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720" cy="1022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C32B4A" w:rsidRPr="00C32B4A">
              <w:rPr>
                <w:noProof/>
              </w:rPr>
              <w:drawing>
                <wp:anchor distT="0" distB="0" distL="114300" distR="114300" simplePos="0" relativeHeight="251888640" behindDoc="1" locked="0" layoutInCell="1" allowOverlap="1" wp14:anchorId="1B972324" wp14:editId="17DA8D7A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284480</wp:posOffset>
                  </wp:positionV>
                  <wp:extent cx="2840212" cy="1021080"/>
                  <wp:effectExtent l="0" t="0" r="0" b="7620"/>
                  <wp:wrapNone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214" cy="1022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37D40">
              <w:t>Label artworks</w:t>
            </w:r>
          </w:p>
          <w:p w14:paraId="5BB13A38" w14:textId="737CB19D" w:rsidR="0013673C" w:rsidRDefault="0013673C" w:rsidP="0013673C">
            <w:pPr>
              <w:tabs>
                <w:tab w:val="center" w:pos="4531"/>
                <w:tab w:val="left" w:pos="4980"/>
              </w:tabs>
            </w:pPr>
            <w:r>
              <w:tab/>
            </w:r>
            <w:r>
              <w:tab/>
            </w:r>
            <w:r w:rsidR="00210C48">
              <w:rPr>
                <w:noProof/>
              </w:rPr>
              <w:t xml:space="preserve"> </w:t>
            </w:r>
          </w:p>
          <w:p w14:paraId="36C0F82F" w14:textId="77777777" w:rsidR="0013673C" w:rsidRPr="0013673C" w:rsidRDefault="0013673C" w:rsidP="0013673C"/>
          <w:p w14:paraId="05EFE4A9" w14:textId="5859ECCA" w:rsidR="00551D92" w:rsidRPr="00551D92" w:rsidRDefault="00551D92" w:rsidP="00C32B4A">
            <w:pPr>
              <w:tabs>
                <w:tab w:val="center" w:pos="4531"/>
              </w:tabs>
            </w:pPr>
          </w:p>
        </w:tc>
      </w:tr>
      <w:tr w:rsidR="00210C48" w:rsidRPr="00DE4BCC" w14:paraId="1ECD68F4" w14:textId="77777777" w:rsidTr="00210C48">
        <w:trPr>
          <w:trHeight w:val="521"/>
        </w:trPr>
        <w:tc>
          <w:tcPr>
            <w:tcW w:w="5000" w:type="pct"/>
          </w:tcPr>
          <w:p w14:paraId="16643EE4" w14:textId="3345BF8D" w:rsidR="00210C48" w:rsidRPr="00210C48" w:rsidRDefault="00210C48" w:rsidP="00484557">
            <w:r>
              <w:t xml:space="preserve">STICKER – NO STICKER </w:t>
            </w:r>
          </w:p>
        </w:tc>
      </w:tr>
      <w:tr w:rsidR="00210C48" w:rsidRPr="00DE4BCC" w14:paraId="635EF1AD" w14:textId="77777777" w:rsidTr="00210C48">
        <w:trPr>
          <w:trHeight w:val="521"/>
        </w:trPr>
        <w:tc>
          <w:tcPr>
            <w:tcW w:w="5000" w:type="pct"/>
          </w:tcPr>
          <w:p w14:paraId="3FBD7C86" w14:textId="31C1D429" w:rsidR="00210C48" w:rsidRDefault="00210C48" w:rsidP="00484557">
            <w:r>
              <w:t>ONE SIZE BULK PACK</w:t>
            </w:r>
          </w:p>
        </w:tc>
      </w:tr>
    </w:tbl>
    <w:p w14:paraId="036AD662" w14:textId="77777777" w:rsidR="00437D40" w:rsidRPr="00DE4BCC" w:rsidRDefault="00437D40" w:rsidP="00155384">
      <w:pPr>
        <w:rPr>
          <w:color w:val="auto"/>
        </w:rPr>
      </w:pPr>
    </w:p>
    <w:sectPr w:rsidR="00437D40" w:rsidRPr="00DE4BCC" w:rsidSect="007E3D23">
      <w:footerReference w:type="default" r:id="rId19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83C23E" w14:textId="77777777" w:rsidR="00CF1D59" w:rsidRDefault="00CF1D59">
      <w:pPr>
        <w:spacing w:after="0"/>
      </w:pPr>
      <w:r>
        <w:separator/>
      </w:r>
    </w:p>
  </w:endnote>
  <w:endnote w:type="continuationSeparator" w:id="0">
    <w:p w14:paraId="6548BFB6" w14:textId="77777777" w:rsidR="00CF1D59" w:rsidRDefault="00CF1D5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C679F7" w14:textId="77777777" w:rsidR="00CF1D59" w:rsidRDefault="00CF1D59">
      <w:pPr>
        <w:spacing w:after="0"/>
      </w:pPr>
      <w:r>
        <w:separator/>
      </w:r>
    </w:p>
  </w:footnote>
  <w:footnote w:type="continuationSeparator" w:id="0">
    <w:p w14:paraId="55AC281B" w14:textId="77777777" w:rsidR="00CF1D59" w:rsidRDefault="00CF1D5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2192"/>
    <w:rsid w:val="00047818"/>
    <w:rsid w:val="00051B06"/>
    <w:rsid w:val="00053073"/>
    <w:rsid w:val="000677DA"/>
    <w:rsid w:val="000A13CF"/>
    <w:rsid w:val="000B1457"/>
    <w:rsid w:val="000C7841"/>
    <w:rsid w:val="000D37AE"/>
    <w:rsid w:val="000E4337"/>
    <w:rsid w:val="000E45E2"/>
    <w:rsid w:val="000E5146"/>
    <w:rsid w:val="000E7BA5"/>
    <w:rsid w:val="0013673C"/>
    <w:rsid w:val="00136E3C"/>
    <w:rsid w:val="00147208"/>
    <w:rsid w:val="00155384"/>
    <w:rsid w:val="0018603C"/>
    <w:rsid w:val="001B7B38"/>
    <w:rsid w:val="001D0C6A"/>
    <w:rsid w:val="001E2728"/>
    <w:rsid w:val="001E5C8E"/>
    <w:rsid w:val="00204097"/>
    <w:rsid w:val="00210C48"/>
    <w:rsid w:val="00223B8D"/>
    <w:rsid w:val="00255734"/>
    <w:rsid w:val="002750DA"/>
    <w:rsid w:val="0028638D"/>
    <w:rsid w:val="0029442A"/>
    <w:rsid w:val="002A2DA1"/>
    <w:rsid w:val="002A4407"/>
    <w:rsid w:val="002C6EAE"/>
    <w:rsid w:val="00335B41"/>
    <w:rsid w:val="003366D8"/>
    <w:rsid w:val="00371D00"/>
    <w:rsid w:val="003C192B"/>
    <w:rsid w:val="003C2460"/>
    <w:rsid w:val="003C256A"/>
    <w:rsid w:val="003D7A83"/>
    <w:rsid w:val="003E2F5B"/>
    <w:rsid w:val="004342C2"/>
    <w:rsid w:val="00437D40"/>
    <w:rsid w:val="00437F9D"/>
    <w:rsid w:val="00451E2E"/>
    <w:rsid w:val="00462633"/>
    <w:rsid w:val="00484557"/>
    <w:rsid w:val="004954AB"/>
    <w:rsid w:val="004A7424"/>
    <w:rsid w:val="004C306F"/>
    <w:rsid w:val="004C30E4"/>
    <w:rsid w:val="004C34EC"/>
    <w:rsid w:val="004C726C"/>
    <w:rsid w:val="004D342A"/>
    <w:rsid w:val="004E0B40"/>
    <w:rsid w:val="005076EA"/>
    <w:rsid w:val="00551D92"/>
    <w:rsid w:val="00553DF6"/>
    <w:rsid w:val="00571207"/>
    <w:rsid w:val="00575A98"/>
    <w:rsid w:val="00591137"/>
    <w:rsid w:val="005C2CF2"/>
    <w:rsid w:val="005E4A3B"/>
    <w:rsid w:val="00633D7A"/>
    <w:rsid w:val="006433F3"/>
    <w:rsid w:val="00650B59"/>
    <w:rsid w:val="0065347E"/>
    <w:rsid w:val="00664C5D"/>
    <w:rsid w:val="006D6A3A"/>
    <w:rsid w:val="006F24EC"/>
    <w:rsid w:val="00711EBF"/>
    <w:rsid w:val="007265C0"/>
    <w:rsid w:val="00735CF9"/>
    <w:rsid w:val="00747E46"/>
    <w:rsid w:val="00773BF1"/>
    <w:rsid w:val="00797D0E"/>
    <w:rsid w:val="007A209A"/>
    <w:rsid w:val="007B0C03"/>
    <w:rsid w:val="007B56EE"/>
    <w:rsid w:val="007C1E31"/>
    <w:rsid w:val="007E1496"/>
    <w:rsid w:val="007E3D23"/>
    <w:rsid w:val="007F74A6"/>
    <w:rsid w:val="0083292E"/>
    <w:rsid w:val="008675B2"/>
    <w:rsid w:val="00871E7A"/>
    <w:rsid w:val="00874856"/>
    <w:rsid w:val="00894FA0"/>
    <w:rsid w:val="0089773C"/>
    <w:rsid w:val="008F68B1"/>
    <w:rsid w:val="009306DF"/>
    <w:rsid w:val="00985466"/>
    <w:rsid w:val="00994A93"/>
    <w:rsid w:val="009F0E8D"/>
    <w:rsid w:val="00A33C84"/>
    <w:rsid w:val="00A56B70"/>
    <w:rsid w:val="00A60AC1"/>
    <w:rsid w:val="00A835B2"/>
    <w:rsid w:val="00A9050A"/>
    <w:rsid w:val="00AC250E"/>
    <w:rsid w:val="00AF3C61"/>
    <w:rsid w:val="00B11297"/>
    <w:rsid w:val="00B445DD"/>
    <w:rsid w:val="00B66047"/>
    <w:rsid w:val="00B8674E"/>
    <w:rsid w:val="00B8707A"/>
    <w:rsid w:val="00BA271E"/>
    <w:rsid w:val="00BA4210"/>
    <w:rsid w:val="00BB351C"/>
    <w:rsid w:val="00C066BC"/>
    <w:rsid w:val="00C07627"/>
    <w:rsid w:val="00C10A47"/>
    <w:rsid w:val="00C32B4A"/>
    <w:rsid w:val="00C4369C"/>
    <w:rsid w:val="00C7576A"/>
    <w:rsid w:val="00C8732B"/>
    <w:rsid w:val="00CA528F"/>
    <w:rsid w:val="00CF00C0"/>
    <w:rsid w:val="00CF1D59"/>
    <w:rsid w:val="00D3176E"/>
    <w:rsid w:val="00D336B6"/>
    <w:rsid w:val="00D44742"/>
    <w:rsid w:val="00D776E0"/>
    <w:rsid w:val="00D91A81"/>
    <w:rsid w:val="00DC2E1D"/>
    <w:rsid w:val="00DE4BCC"/>
    <w:rsid w:val="00DF38F3"/>
    <w:rsid w:val="00DF5CE8"/>
    <w:rsid w:val="00E40E81"/>
    <w:rsid w:val="00E870E2"/>
    <w:rsid w:val="00E91C1C"/>
    <w:rsid w:val="00EB7B91"/>
    <w:rsid w:val="00EC52D1"/>
    <w:rsid w:val="00EF5594"/>
    <w:rsid w:val="00F07EAE"/>
    <w:rsid w:val="00F245C1"/>
    <w:rsid w:val="00F33D62"/>
    <w:rsid w:val="00F37692"/>
    <w:rsid w:val="00F51E42"/>
    <w:rsid w:val="00F900BE"/>
    <w:rsid w:val="00FA4FCB"/>
    <w:rsid w:val="00FA5EFB"/>
    <w:rsid w:val="00FC13FD"/>
    <w:rsid w:val="00FE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32B4A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34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glossaryDocument" Target="glossary/document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40D14"/>
    <w:rsid w:val="00084191"/>
    <w:rsid w:val="000C52D9"/>
    <w:rsid w:val="00104B97"/>
    <w:rsid w:val="001801A2"/>
    <w:rsid w:val="00237945"/>
    <w:rsid w:val="002469A9"/>
    <w:rsid w:val="00476E9E"/>
    <w:rsid w:val="00476EF4"/>
    <w:rsid w:val="004F05F6"/>
    <w:rsid w:val="00517E07"/>
    <w:rsid w:val="0057469C"/>
    <w:rsid w:val="00623A13"/>
    <w:rsid w:val="006C18FF"/>
    <w:rsid w:val="006C669B"/>
    <w:rsid w:val="00712F22"/>
    <w:rsid w:val="00875C2A"/>
    <w:rsid w:val="008A794D"/>
    <w:rsid w:val="008D55CE"/>
    <w:rsid w:val="00937E91"/>
    <w:rsid w:val="009C50EB"/>
    <w:rsid w:val="009F502E"/>
    <w:rsid w:val="00A12A94"/>
    <w:rsid w:val="00AF3AC3"/>
    <w:rsid w:val="00C61CDB"/>
    <w:rsid w:val="00D47C45"/>
    <w:rsid w:val="00D57713"/>
    <w:rsid w:val="00D657F2"/>
    <w:rsid w:val="00DF03EC"/>
    <w:rsid w:val="00F5786D"/>
    <w:rsid w:val="00FD6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3</Pages>
  <Words>72</Words>
  <Characters>414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2026-05-12T16:36:00Z</dcterms:created>
  <dcterms:modified xsi:type="dcterms:W3CDTF">2026-05-12T16:36:00Z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