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DE4BCC">
        <w:trPr>
          <w:trHeight w:val="900"/>
        </w:trPr>
        <w:tc>
          <w:tcPr>
            <w:tcW w:w="9350" w:type="dxa"/>
            <w:shd w:val="clear" w:color="auto" w:fill="auto"/>
            <w:vAlign w:val="center"/>
          </w:tcPr>
          <w:p w14:paraId="5BA4441E" w14:textId="3DD41E74" w:rsidR="005C2CF2" w:rsidRPr="00711EBF" w:rsidRDefault="000B6685" w:rsidP="00DE4BCC">
            <w:pPr>
              <w:pStyle w:val="Subtitle"/>
              <w:rPr>
                <w:color w:val="auto"/>
              </w:rPr>
            </w:pPr>
            <w:r w:rsidRPr="000B66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Platatac SPUR Tropical Pack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7A64FB">
                  <w:rPr>
                    <w:color w:val="002060"/>
                  </w:rPr>
                  <w:t>June 1, 2026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2364"/>
        <w:gridCol w:w="2355"/>
        <w:gridCol w:w="2336"/>
        <w:gridCol w:w="2295"/>
      </w:tblGrid>
      <w:tr w:rsidR="00C935ED" w14:paraId="19AE759A" w14:textId="0B8B3E4F" w:rsidTr="00C935E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9"/>
        </w:trPr>
        <w:tc>
          <w:tcPr>
            <w:tcW w:w="2364" w:type="dxa"/>
            <w:vAlign w:val="center"/>
          </w:tcPr>
          <w:p w14:paraId="7FA2DD29" w14:textId="1E22C02A" w:rsidR="00C935ED" w:rsidRDefault="00C935ED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PO Number</w:t>
            </w:r>
          </w:p>
        </w:tc>
        <w:tc>
          <w:tcPr>
            <w:tcW w:w="2355" w:type="dxa"/>
            <w:vAlign w:val="center"/>
          </w:tcPr>
          <w:p w14:paraId="260B65A2" w14:textId="1806A0A7" w:rsidR="00C935ED" w:rsidRDefault="00C935ED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Product Code</w:t>
            </w:r>
          </w:p>
        </w:tc>
        <w:tc>
          <w:tcPr>
            <w:tcW w:w="2336" w:type="dxa"/>
            <w:vAlign w:val="center"/>
          </w:tcPr>
          <w:p w14:paraId="1E46B585" w14:textId="21F3F849" w:rsidR="00C935ED" w:rsidRDefault="00C935ED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Color</w:t>
            </w:r>
          </w:p>
        </w:tc>
        <w:tc>
          <w:tcPr>
            <w:tcW w:w="2295" w:type="dxa"/>
          </w:tcPr>
          <w:p w14:paraId="77E22168" w14:textId="69E08DC1" w:rsidR="00C935ED" w:rsidRPr="00C935ED" w:rsidRDefault="00C935ED" w:rsidP="00037268">
            <w:pPr>
              <w:jc w:val="center"/>
              <w:rPr>
                <w:b w:val="0"/>
                <w:color w:val="auto"/>
              </w:rPr>
            </w:pPr>
            <w:r w:rsidRPr="00C935ED">
              <w:rPr>
                <w:b w:val="0"/>
                <w:color w:val="auto"/>
              </w:rPr>
              <w:t xml:space="preserve">Qty </w:t>
            </w:r>
          </w:p>
        </w:tc>
      </w:tr>
      <w:tr w:rsidR="00C935ED" w14:paraId="0805CD0D" w14:textId="39288246" w:rsidTr="00C935ED">
        <w:trPr>
          <w:trHeight w:val="420"/>
        </w:trPr>
        <w:tc>
          <w:tcPr>
            <w:tcW w:w="2364" w:type="dxa"/>
            <w:vAlign w:val="center"/>
          </w:tcPr>
          <w:p w14:paraId="54E256F5" w14:textId="66AB1341" w:rsidR="00C935ED" w:rsidRDefault="00C935ED" w:rsidP="009C4410">
            <w:pPr>
              <w:jc w:val="center"/>
              <w:rPr>
                <w:b/>
                <w:bCs/>
                <w:color w:val="auto"/>
              </w:rPr>
            </w:pPr>
          </w:p>
        </w:tc>
        <w:tc>
          <w:tcPr>
            <w:tcW w:w="2355" w:type="dxa"/>
            <w:vAlign w:val="bottom"/>
          </w:tcPr>
          <w:p w14:paraId="0A2ECFD2" w14:textId="34BAF579" w:rsidR="00C935ED" w:rsidRDefault="00C935ED" w:rsidP="009C4410">
            <w:pPr>
              <w:jc w:val="center"/>
              <w:rPr>
                <w:b/>
                <w:bCs/>
                <w:color w:val="auto"/>
              </w:rPr>
            </w:pPr>
            <w:r>
              <w:rPr>
                <w:rFonts w:ascii="Calibri" w:hAnsi="Calibri" w:cs="Calibri"/>
                <w:color w:val="000000"/>
                <w:szCs w:val="18"/>
              </w:rPr>
              <w:t>840579</w:t>
            </w:r>
          </w:p>
        </w:tc>
        <w:tc>
          <w:tcPr>
            <w:tcW w:w="2336" w:type="dxa"/>
            <w:vAlign w:val="bottom"/>
          </w:tcPr>
          <w:p w14:paraId="40E76476" w14:textId="49E08844" w:rsidR="00C935ED" w:rsidRDefault="00C935ED" w:rsidP="009C4410">
            <w:pPr>
              <w:jc w:val="center"/>
              <w:rPr>
                <w:b/>
                <w:bCs/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TFP</w:t>
            </w:r>
          </w:p>
        </w:tc>
        <w:tc>
          <w:tcPr>
            <w:tcW w:w="2295" w:type="dxa"/>
          </w:tcPr>
          <w:p w14:paraId="621A9C0E" w14:textId="77777777" w:rsidR="00C935ED" w:rsidRDefault="00C935ED" w:rsidP="009C4410">
            <w:pPr>
              <w:jc w:val="center"/>
              <w:rPr>
                <w:rFonts w:ascii="Calibri" w:hAnsi="Calibri" w:cs="Calibri"/>
                <w:szCs w:val="18"/>
              </w:rPr>
            </w:pPr>
          </w:p>
        </w:tc>
      </w:tr>
      <w:tr w:rsidR="00C935ED" w14:paraId="4F587290" w14:textId="31E1C31E" w:rsidTr="00C935ED">
        <w:trPr>
          <w:trHeight w:val="420"/>
        </w:trPr>
        <w:tc>
          <w:tcPr>
            <w:tcW w:w="2364" w:type="dxa"/>
            <w:shd w:val="clear" w:color="auto" w:fill="FFFF00"/>
            <w:vAlign w:val="bottom"/>
          </w:tcPr>
          <w:p w14:paraId="6D859F43" w14:textId="6B85B24C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355" w:type="dxa"/>
            <w:shd w:val="clear" w:color="auto" w:fill="FFFF00"/>
            <w:vAlign w:val="bottom"/>
          </w:tcPr>
          <w:p w14:paraId="3A3BC4DA" w14:textId="62D8AE14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837915</w:t>
            </w:r>
          </w:p>
        </w:tc>
        <w:tc>
          <w:tcPr>
            <w:tcW w:w="2336" w:type="dxa"/>
            <w:shd w:val="clear" w:color="auto" w:fill="FFFF00"/>
            <w:vAlign w:val="center"/>
          </w:tcPr>
          <w:p w14:paraId="21FBAE3F" w14:textId="54CE30B8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Kumul</w:t>
            </w:r>
          </w:p>
        </w:tc>
        <w:tc>
          <w:tcPr>
            <w:tcW w:w="2295" w:type="dxa"/>
            <w:shd w:val="clear" w:color="auto" w:fill="FFFF00"/>
          </w:tcPr>
          <w:p w14:paraId="3D071D4E" w14:textId="0E6FEBBA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100 pcs</w:t>
            </w:r>
          </w:p>
        </w:tc>
      </w:tr>
      <w:tr w:rsidR="00C935ED" w14:paraId="22443F32" w14:textId="54FC1725" w:rsidTr="00C935ED">
        <w:trPr>
          <w:trHeight w:val="432"/>
        </w:trPr>
        <w:tc>
          <w:tcPr>
            <w:tcW w:w="2364" w:type="dxa"/>
            <w:shd w:val="clear" w:color="auto" w:fill="FFFF00"/>
            <w:vAlign w:val="bottom"/>
          </w:tcPr>
          <w:p w14:paraId="058F3576" w14:textId="0315FB29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355" w:type="dxa"/>
            <w:shd w:val="clear" w:color="auto" w:fill="FFFF00"/>
            <w:vAlign w:val="bottom"/>
          </w:tcPr>
          <w:p w14:paraId="6202957B" w14:textId="2D9B24FC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2051</w:t>
            </w:r>
          </w:p>
        </w:tc>
        <w:tc>
          <w:tcPr>
            <w:tcW w:w="2336" w:type="dxa"/>
            <w:shd w:val="clear" w:color="auto" w:fill="FFFF00"/>
            <w:vAlign w:val="center"/>
          </w:tcPr>
          <w:p w14:paraId="182D7092" w14:textId="052FEFDE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Ranger Green</w:t>
            </w:r>
          </w:p>
        </w:tc>
        <w:tc>
          <w:tcPr>
            <w:tcW w:w="2295" w:type="dxa"/>
            <w:shd w:val="clear" w:color="auto" w:fill="FFFF00"/>
          </w:tcPr>
          <w:p w14:paraId="6610D02A" w14:textId="06655167" w:rsidR="00C935ED" w:rsidRDefault="007D0E4B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</w:t>
            </w:r>
            <w:r w:rsidR="00C935ED">
              <w:rPr>
                <w:rFonts w:ascii="Calibri" w:hAnsi="Calibri" w:cs="Calibri"/>
                <w:szCs w:val="18"/>
              </w:rPr>
              <w:t>0 pcs</w:t>
            </w:r>
          </w:p>
        </w:tc>
      </w:tr>
      <w:tr w:rsidR="00C935ED" w14:paraId="68598F33" w14:textId="2E0EC06A" w:rsidTr="00C935ED">
        <w:trPr>
          <w:trHeight w:val="420"/>
        </w:trPr>
        <w:tc>
          <w:tcPr>
            <w:tcW w:w="2364" w:type="dxa"/>
            <w:shd w:val="clear" w:color="auto" w:fill="FFFF00"/>
            <w:vAlign w:val="bottom"/>
          </w:tcPr>
          <w:p w14:paraId="02E13BD0" w14:textId="49BBF602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355" w:type="dxa"/>
            <w:shd w:val="clear" w:color="auto" w:fill="FFFF00"/>
            <w:vAlign w:val="bottom"/>
          </w:tcPr>
          <w:p w14:paraId="15C053E3" w14:textId="34DF76F8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823394</w:t>
            </w:r>
          </w:p>
        </w:tc>
        <w:tc>
          <w:tcPr>
            <w:tcW w:w="2336" w:type="dxa"/>
            <w:shd w:val="clear" w:color="auto" w:fill="FFFF00"/>
            <w:vAlign w:val="center"/>
          </w:tcPr>
          <w:p w14:paraId="0E5EDD39" w14:textId="1B11D624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Multicam</w:t>
            </w:r>
          </w:p>
        </w:tc>
        <w:tc>
          <w:tcPr>
            <w:tcW w:w="2295" w:type="dxa"/>
            <w:shd w:val="clear" w:color="auto" w:fill="FFFF00"/>
          </w:tcPr>
          <w:p w14:paraId="06F85E3B" w14:textId="4268BB3A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50 pcs</w:t>
            </w:r>
          </w:p>
        </w:tc>
      </w:tr>
      <w:tr w:rsidR="00C935ED" w14:paraId="080D1780" w14:textId="0143A7FF" w:rsidTr="00C935ED">
        <w:trPr>
          <w:trHeight w:val="359"/>
        </w:trPr>
        <w:tc>
          <w:tcPr>
            <w:tcW w:w="2364" w:type="dxa"/>
            <w:shd w:val="clear" w:color="auto" w:fill="FFFF00"/>
            <w:vAlign w:val="bottom"/>
          </w:tcPr>
          <w:p w14:paraId="0169998E" w14:textId="4AD98B02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355" w:type="dxa"/>
            <w:shd w:val="clear" w:color="auto" w:fill="FFFF00"/>
            <w:vAlign w:val="bottom"/>
          </w:tcPr>
          <w:p w14:paraId="4B349681" w14:textId="7BE3D4F8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837287</w:t>
            </w:r>
          </w:p>
        </w:tc>
        <w:tc>
          <w:tcPr>
            <w:tcW w:w="2336" w:type="dxa"/>
            <w:shd w:val="clear" w:color="auto" w:fill="FFFF00"/>
            <w:vAlign w:val="center"/>
          </w:tcPr>
          <w:p w14:paraId="3B7EBC5D" w14:textId="1650E94A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Multicam Tropic</w:t>
            </w:r>
          </w:p>
        </w:tc>
        <w:tc>
          <w:tcPr>
            <w:tcW w:w="2295" w:type="dxa"/>
            <w:shd w:val="clear" w:color="auto" w:fill="FFFF00"/>
          </w:tcPr>
          <w:p w14:paraId="1B909BB5" w14:textId="039C7072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50 pcs</w:t>
            </w:r>
          </w:p>
        </w:tc>
      </w:tr>
      <w:tr w:rsidR="00E6718D" w14:paraId="692191C0" w14:textId="77777777" w:rsidTr="00C935ED">
        <w:trPr>
          <w:trHeight w:val="359"/>
        </w:trPr>
        <w:tc>
          <w:tcPr>
            <w:tcW w:w="2364" w:type="dxa"/>
            <w:shd w:val="clear" w:color="auto" w:fill="FFFF00"/>
            <w:vAlign w:val="bottom"/>
          </w:tcPr>
          <w:p w14:paraId="3877BE20" w14:textId="239A4DC8" w:rsidR="00E6718D" w:rsidRDefault="007D0E4B" w:rsidP="00C935ED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355" w:type="dxa"/>
            <w:shd w:val="clear" w:color="auto" w:fill="FFFF00"/>
            <w:vAlign w:val="bottom"/>
          </w:tcPr>
          <w:p w14:paraId="64C5A16C" w14:textId="166CF56E" w:rsidR="00E6718D" w:rsidRDefault="007D0E4B" w:rsidP="00C935ED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837969</w:t>
            </w:r>
          </w:p>
        </w:tc>
        <w:tc>
          <w:tcPr>
            <w:tcW w:w="2336" w:type="dxa"/>
            <w:shd w:val="clear" w:color="auto" w:fill="FFFF00"/>
            <w:vAlign w:val="center"/>
          </w:tcPr>
          <w:p w14:paraId="0CCE973C" w14:textId="7DB4098B" w:rsidR="00E6718D" w:rsidRDefault="007D0E4B" w:rsidP="00C935ED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WOODLAND</w:t>
            </w:r>
          </w:p>
        </w:tc>
        <w:tc>
          <w:tcPr>
            <w:tcW w:w="2295" w:type="dxa"/>
            <w:shd w:val="clear" w:color="auto" w:fill="FFFF00"/>
          </w:tcPr>
          <w:p w14:paraId="6C8C9AF5" w14:textId="47C742E5" w:rsidR="00E6718D" w:rsidRDefault="007D0E4B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50PCS</w:t>
            </w:r>
          </w:p>
        </w:tc>
      </w:tr>
    </w:tbl>
    <w:p w14:paraId="206BD169" w14:textId="2007CB7B" w:rsidR="002750DA" w:rsidRDefault="002750DA" w:rsidP="00DE4BCC">
      <w:pPr>
        <w:rPr>
          <w:b/>
          <w:bCs/>
          <w:color w:val="FF0000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C935ED" w:rsidRPr="00DE4BCC" w14:paraId="14C3AA1B" w14:textId="77777777" w:rsidTr="000E68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9C424C7" w14:textId="77777777" w:rsidR="00C935ED" w:rsidRPr="00DE4BCC" w:rsidRDefault="00C935ED" w:rsidP="000E68E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C935ED" w:rsidRPr="00DE4BCC" w14:paraId="12B19170" w14:textId="77777777" w:rsidTr="00E6718D">
        <w:trPr>
          <w:trHeight w:val="8153"/>
        </w:trPr>
        <w:tc>
          <w:tcPr>
            <w:tcW w:w="5000" w:type="pct"/>
          </w:tcPr>
          <w:p w14:paraId="3161900C" w14:textId="77777777" w:rsidR="00C935ED" w:rsidRDefault="00C935ED" w:rsidP="000E68E6">
            <w:pPr>
              <w:rPr>
                <w:color w:val="auto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41253740" wp14:editId="48176FB3">
                      <wp:simplePos x="0" y="0"/>
                      <wp:positionH relativeFrom="column">
                        <wp:posOffset>2618105</wp:posOffset>
                      </wp:positionH>
                      <wp:positionV relativeFrom="paragraph">
                        <wp:posOffset>69215</wp:posOffset>
                      </wp:positionV>
                      <wp:extent cx="1783080" cy="2556163"/>
                      <wp:effectExtent l="0" t="0" r="26670" b="15875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3080" cy="255616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19F45BA" w14:textId="77777777" w:rsidR="00C935ED" w:rsidRDefault="00C935ED" w:rsidP="00C935ED">
                                  <w:r>
                                    <w:t xml:space="preserve">Item: VELCRO LOOP 100MM </w:t>
                                  </w:r>
                                </w:p>
                                <w:p w14:paraId="0642DD5F" w14:textId="77777777" w:rsidR="00C935ED" w:rsidRDefault="00C935ED" w:rsidP="00C935ED">
                                  <w:r>
                                    <w:t xml:space="preserve">Style Color: TFP </w:t>
                                  </w:r>
                                </w:p>
                                <w:p w14:paraId="4E332F19" w14:textId="0B368CE3" w:rsidR="00C935ED" w:rsidRDefault="00C935ED" w:rsidP="00C935ED">
                                  <w:r>
                                    <w:t>RM Color: TFP</w:t>
                                  </w:r>
                                </w:p>
                                <w:p w14:paraId="6FB76AEA" w14:textId="3FB553CF" w:rsidR="00C935ED" w:rsidRDefault="00C935ED" w:rsidP="00C935ED">
                                  <w:r>
                                    <w:t xml:space="preserve">Style Color: </w:t>
                                  </w:r>
                                  <w:r w:rsidR="00DC372B">
                                    <w:t>KUMUL</w:t>
                                  </w:r>
                                </w:p>
                                <w:p w14:paraId="6A8D7397" w14:textId="7809398D" w:rsidR="00C935ED" w:rsidRDefault="00C935ED" w:rsidP="00C935ED">
                                  <w:r>
                                    <w:t xml:space="preserve">RM Color: </w:t>
                                  </w:r>
                                  <w:r w:rsidR="00DC372B">
                                    <w:t>BLACK</w:t>
                                  </w:r>
                                </w:p>
                                <w:p w14:paraId="61EF7FFA" w14:textId="25C67348" w:rsidR="00C935ED" w:rsidRDefault="00C935ED" w:rsidP="00C935ED">
                                  <w:r>
                                    <w:t xml:space="preserve">Style Color: </w:t>
                                  </w:r>
                                  <w:r w:rsidR="00DC372B">
                                    <w:t>RG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3C0D8245" w14:textId="20C5F320" w:rsidR="00C935ED" w:rsidRDefault="00C935ED" w:rsidP="00C935ED">
                                  <w:r>
                                    <w:t xml:space="preserve">RM Color: </w:t>
                                  </w:r>
                                  <w:r w:rsidR="00DC372B">
                                    <w:t>RG</w:t>
                                  </w:r>
                                </w:p>
                                <w:p w14:paraId="48389D71" w14:textId="1DF0587E" w:rsidR="00C935ED" w:rsidRDefault="00C935ED" w:rsidP="00C935ED">
                                  <w:r>
                                    <w:t xml:space="preserve">Style Color: </w:t>
                                  </w:r>
                                  <w:r w:rsidR="00DC372B">
                                    <w:t>MCAM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3EFCC7A1" w14:textId="0688BE1C" w:rsidR="00C935ED" w:rsidRDefault="00C935ED" w:rsidP="00C935ED">
                                  <w:r>
                                    <w:t xml:space="preserve">RM Color: </w:t>
                                  </w:r>
                                  <w:r w:rsidR="00DC372B">
                                    <w:t>MCAM</w:t>
                                  </w:r>
                                </w:p>
                                <w:p w14:paraId="3E9D85B6" w14:textId="464E9847" w:rsidR="00C935ED" w:rsidRDefault="00C935ED" w:rsidP="00C935ED">
                                  <w:r>
                                    <w:t xml:space="preserve">Style Color: </w:t>
                                  </w:r>
                                  <w:r w:rsidR="00DC372B">
                                    <w:t>MC TROPIC</w:t>
                                  </w:r>
                                </w:p>
                                <w:p w14:paraId="3C1F699D" w14:textId="4B820FD8" w:rsidR="00C935ED" w:rsidRDefault="00C935ED" w:rsidP="00C935ED">
                                  <w:r>
                                    <w:t xml:space="preserve">RM Color: </w:t>
                                  </w:r>
                                  <w:r w:rsidR="00DC372B">
                                    <w:t>MC TROPIC</w:t>
                                  </w:r>
                                </w:p>
                                <w:p w14:paraId="46C787F4" w14:textId="77777777" w:rsidR="00C935ED" w:rsidRDefault="00C935ED" w:rsidP="00C935ED"/>
                                <w:p w14:paraId="1CA2A4A8" w14:textId="77777777" w:rsidR="00C935ED" w:rsidRDefault="00C935ED" w:rsidP="00C935E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12537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4" o:spid="_x0000_s1026" type="#_x0000_t202" style="position:absolute;margin-left:206.15pt;margin-top:5.45pt;width:140.4pt;height:201.2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" fillcolor="white [3201]" strokeweight=".5pt">
                      <v:textbox>
                        <w:txbxContent>
                          <w:p w14:paraId="719F45BA" w14:textId="77777777" w:rsidR="00C935ED" w:rsidRDefault="00C935ED" w:rsidP="00C935ED">
                            <w:r>
                              <w:t xml:space="preserve">Item: VELCRO LOOP 100MM </w:t>
                            </w:r>
                          </w:p>
                          <w:p w14:paraId="0642DD5F" w14:textId="77777777" w:rsidR="00C935ED" w:rsidRDefault="00C935ED" w:rsidP="00C935ED">
                            <w:r>
                              <w:t xml:space="preserve">Style Color: TFP </w:t>
                            </w:r>
                          </w:p>
                          <w:p w14:paraId="4E332F19" w14:textId="0B368CE3" w:rsidR="00C935ED" w:rsidRDefault="00C935ED" w:rsidP="00C935ED">
                            <w:r>
                              <w:t>RM Color: TFP</w:t>
                            </w:r>
                          </w:p>
                          <w:p w14:paraId="6FB76AEA" w14:textId="3FB553CF" w:rsidR="00C935ED" w:rsidRDefault="00C935ED" w:rsidP="00C935ED">
                            <w:r>
                              <w:t xml:space="preserve">Style Color: </w:t>
                            </w:r>
                            <w:r w:rsidR="00DC372B">
                              <w:t>KUMUL</w:t>
                            </w:r>
                          </w:p>
                          <w:p w14:paraId="6A8D7397" w14:textId="7809398D" w:rsidR="00C935ED" w:rsidRDefault="00C935ED" w:rsidP="00C935ED">
                            <w:r>
                              <w:t xml:space="preserve">RM Color: </w:t>
                            </w:r>
                            <w:r w:rsidR="00DC372B">
                              <w:t>BLACK</w:t>
                            </w:r>
                          </w:p>
                          <w:p w14:paraId="61EF7FFA" w14:textId="25C67348" w:rsidR="00C935ED" w:rsidRDefault="00C935ED" w:rsidP="00C935ED">
                            <w:r>
                              <w:t xml:space="preserve">Style Color: </w:t>
                            </w:r>
                            <w:r w:rsidR="00DC372B">
                              <w:t>RG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3C0D8245" w14:textId="20C5F320" w:rsidR="00C935ED" w:rsidRDefault="00C935ED" w:rsidP="00C935ED">
                            <w:r>
                              <w:t xml:space="preserve">RM Color: </w:t>
                            </w:r>
                            <w:r w:rsidR="00DC372B">
                              <w:t>RG</w:t>
                            </w:r>
                          </w:p>
                          <w:p w14:paraId="48389D71" w14:textId="1DF0587E" w:rsidR="00C935ED" w:rsidRDefault="00C935ED" w:rsidP="00C935ED">
                            <w:r>
                              <w:t xml:space="preserve">Style Color: </w:t>
                            </w:r>
                            <w:r w:rsidR="00DC372B">
                              <w:t>MCAM</w:t>
                            </w:r>
                            <w:r>
                              <w:t xml:space="preserve"> </w:t>
                            </w:r>
                          </w:p>
                          <w:p w14:paraId="3EFCC7A1" w14:textId="0688BE1C" w:rsidR="00C935ED" w:rsidRDefault="00C935ED" w:rsidP="00C935ED">
                            <w:r>
                              <w:t xml:space="preserve">RM Color: </w:t>
                            </w:r>
                            <w:r w:rsidR="00DC372B">
                              <w:t>MCAM</w:t>
                            </w:r>
                          </w:p>
                          <w:p w14:paraId="3E9D85B6" w14:textId="464E9847" w:rsidR="00C935ED" w:rsidRDefault="00C935ED" w:rsidP="00C935ED">
                            <w:r>
                              <w:t xml:space="preserve">Style Color: </w:t>
                            </w:r>
                            <w:r w:rsidR="00DC372B">
                              <w:t>MC TROPIC</w:t>
                            </w:r>
                          </w:p>
                          <w:p w14:paraId="3C1F699D" w14:textId="4B820FD8" w:rsidR="00C935ED" w:rsidRDefault="00C935ED" w:rsidP="00C935ED">
                            <w:r>
                              <w:t xml:space="preserve">RM Color: </w:t>
                            </w:r>
                            <w:r w:rsidR="00DC372B">
                              <w:t>MC TROPIC</w:t>
                            </w:r>
                          </w:p>
                          <w:p w14:paraId="46C787F4" w14:textId="77777777" w:rsidR="00C935ED" w:rsidRDefault="00C935ED" w:rsidP="00C935ED"/>
                          <w:p w14:paraId="1CA2A4A8" w14:textId="77777777" w:rsidR="00C935ED" w:rsidRDefault="00C935ED" w:rsidP="00C935ED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color w:val="auto"/>
              </w:rPr>
              <w:drawing>
                <wp:anchor distT="0" distB="0" distL="114300" distR="114300" simplePos="0" relativeHeight="251925504" behindDoc="1" locked="0" layoutInCell="1" allowOverlap="1" wp14:anchorId="6F71A44B" wp14:editId="66FB749D">
                  <wp:simplePos x="0" y="0"/>
                  <wp:positionH relativeFrom="column">
                    <wp:posOffset>240665</wp:posOffset>
                  </wp:positionH>
                  <wp:positionV relativeFrom="paragraph">
                    <wp:posOffset>276225</wp:posOffset>
                  </wp:positionV>
                  <wp:extent cx="2155190" cy="2072640"/>
                  <wp:effectExtent l="0" t="0" r="0" b="3810"/>
                  <wp:wrapNone/>
                  <wp:docPr id="1276515327" name="Picture 1276515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07" b="10884"/>
                          <a:stretch/>
                        </pic:blipFill>
                        <pic:spPr bwMode="auto">
                          <a:xfrm rot="10800000">
                            <a:off x="0" y="0"/>
                            <a:ext cx="2155190" cy="2072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6DFE5B8" w14:textId="77777777" w:rsidR="00C935ED" w:rsidRDefault="00C935ED" w:rsidP="000E68E6">
            <w:pPr>
              <w:tabs>
                <w:tab w:val="left" w:pos="420"/>
                <w:tab w:val="left" w:pos="535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 wp14:anchorId="4B98F95C" wp14:editId="46A30B60">
                      <wp:simplePos x="0" y="0"/>
                      <wp:positionH relativeFrom="column">
                        <wp:posOffset>1543685</wp:posOffset>
                      </wp:positionH>
                      <wp:positionV relativeFrom="paragraph">
                        <wp:posOffset>208915</wp:posOffset>
                      </wp:positionV>
                      <wp:extent cx="1581150" cy="190500"/>
                      <wp:effectExtent l="38100" t="0" r="19050" b="95250"/>
                      <wp:wrapNone/>
                      <wp:docPr id="48" name="Straight Arrow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81150" cy="1905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20FD2BC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8" o:spid="_x0000_s1026" type="#_x0000_t32" style="position:absolute;margin-left:121.55pt;margin-top:16.45pt;width:124.5pt;height:15pt;flip:x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tab/>
            </w:r>
            <w:r>
              <w:tab/>
            </w:r>
          </w:p>
          <w:p w14:paraId="567C70A6" w14:textId="77777777" w:rsidR="00C935ED" w:rsidRPr="00155384" w:rsidRDefault="00C935ED" w:rsidP="000E68E6"/>
          <w:p w14:paraId="7EFA81F8" w14:textId="4E6645FF" w:rsidR="00C935ED" w:rsidRDefault="00C935ED" w:rsidP="000E68E6">
            <w:pPr>
              <w:rPr>
                <w:noProof/>
                <w14:ligatures w14:val="standard"/>
              </w:rPr>
            </w:pPr>
          </w:p>
          <w:p w14:paraId="6B58F5FC" w14:textId="356F457A" w:rsidR="00C935ED" w:rsidRPr="00155384" w:rsidRDefault="00C935ED" w:rsidP="000E68E6"/>
          <w:p w14:paraId="4EE1BE28" w14:textId="6E5C0A1A" w:rsidR="00C935ED" w:rsidRPr="00155384" w:rsidRDefault="00C935ED" w:rsidP="000E68E6"/>
          <w:p w14:paraId="4548D6E1" w14:textId="1A06C51F" w:rsidR="00C935ED" w:rsidRPr="00155384" w:rsidRDefault="00C935ED" w:rsidP="000E68E6"/>
          <w:p w14:paraId="1668411E" w14:textId="10C50637" w:rsidR="00C935ED" w:rsidRPr="00155384" w:rsidRDefault="00C935ED" w:rsidP="000E68E6"/>
          <w:p w14:paraId="3896EB66" w14:textId="298B290C" w:rsidR="00C935ED" w:rsidRDefault="00E6718D" w:rsidP="000E68E6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77F82A41" wp14:editId="7F78E548">
                      <wp:simplePos x="0" y="0"/>
                      <wp:positionH relativeFrom="column">
                        <wp:posOffset>4081145</wp:posOffset>
                      </wp:positionH>
                      <wp:positionV relativeFrom="paragraph">
                        <wp:posOffset>122555</wp:posOffset>
                      </wp:positionV>
                      <wp:extent cx="1508760" cy="3048000"/>
                      <wp:effectExtent l="0" t="0" r="15240" b="19050"/>
                      <wp:wrapNone/>
                      <wp:docPr id="51" name="Text Box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8760" cy="3048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6937AF4" w14:textId="77777777" w:rsidR="00C935ED" w:rsidRDefault="00C935ED" w:rsidP="00C935ED">
                                  <w:r>
                                    <w:t xml:space="preserve">Item: CODURA 500D  </w:t>
                                  </w:r>
                                </w:p>
                                <w:p w14:paraId="02E0A5C8" w14:textId="77777777" w:rsidR="00C935ED" w:rsidRDefault="00C935ED" w:rsidP="00C935ED">
                                  <w:r>
                                    <w:t xml:space="preserve">Style Color: TFP </w:t>
                                  </w:r>
                                </w:p>
                                <w:p w14:paraId="7F44938A" w14:textId="51358C42" w:rsidR="00C935ED" w:rsidRDefault="00C935ED" w:rsidP="00C935ED">
                                  <w:r>
                                    <w:t>RM Color: TFP</w:t>
                                  </w:r>
                                </w:p>
                                <w:p w14:paraId="159E0DAA" w14:textId="77777777" w:rsidR="00DC372B" w:rsidRDefault="00DC372B" w:rsidP="00DC372B">
                                  <w:r>
                                    <w:t>Style Color: KUMUL</w:t>
                                  </w:r>
                                </w:p>
                                <w:p w14:paraId="6B7EF2AB" w14:textId="77777777" w:rsidR="00DC372B" w:rsidRDefault="00DC372B" w:rsidP="00DC372B">
                                  <w:r>
                                    <w:t>RM Color: KUMUL</w:t>
                                  </w:r>
                                </w:p>
                                <w:p w14:paraId="00308801" w14:textId="77777777" w:rsidR="00DC372B" w:rsidRDefault="00DC372B" w:rsidP="00DC372B">
                                  <w:r>
                                    <w:t>Style Color: RG</w:t>
                                  </w:r>
                                </w:p>
                                <w:p w14:paraId="60DE47D5" w14:textId="77777777" w:rsidR="00DC372B" w:rsidRDefault="00DC372B" w:rsidP="00DC372B">
                                  <w:r>
                                    <w:t>RM Color: RG</w:t>
                                  </w:r>
                                </w:p>
                                <w:p w14:paraId="4A769C6F" w14:textId="77777777" w:rsidR="00DC372B" w:rsidRDefault="00DC372B" w:rsidP="00DC372B">
                                  <w:r>
                                    <w:t xml:space="preserve">Style Color: MCAM </w:t>
                                  </w:r>
                                </w:p>
                                <w:p w14:paraId="435C1F52" w14:textId="77777777" w:rsidR="00DC372B" w:rsidRDefault="00DC372B" w:rsidP="00DC372B">
                                  <w:r>
                                    <w:t>RM Color: MCAM</w:t>
                                  </w:r>
                                </w:p>
                                <w:p w14:paraId="402A7431" w14:textId="77777777" w:rsidR="00DC372B" w:rsidRDefault="00DC372B" w:rsidP="00DC372B">
                                  <w:r>
                                    <w:t>Style Color: MC TROPIC</w:t>
                                  </w:r>
                                </w:p>
                                <w:p w14:paraId="37B848C1" w14:textId="77777777" w:rsidR="00DC372B" w:rsidRDefault="00DC372B" w:rsidP="00DC372B">
                                  <w:r>
                                    <w:t>RM Color: MC TROPIC</w:t>
                                  </w:r>
                                </w:p>
                                <w:p w14:paraId="3C966F91" w14:textId="46C69718" w:rsidR="00E6718D" w:rsidRDefault="00E6718D" w:rsidP="00E6718D">
                                  <w:r>
                                    <w:t xml:space="preserve">Style Color: </w:t>
                                  </w:r>
                                  <w:r>
                                    <w:t>WOODLAND</w:t>
                                  </w:r>
                                </w:p>
                                <w:p w14:paraId="7242E258" w14:textId="4F487DE2" w:rsidR="00E6718D" w:rsidRDefault="00E6718D" w:rsidP="00E6718D">
                                  <w:r>
                                    <w:t>RM Color: WOODLAND</w:t>
                                  </w:r>
                                </w:p>
                                <w:p w14:paraId="0E52B2B2" w14:textId="77777777" w:rsidR="00DC372B" w:rsidRDefault="00DC372B" w:rsidP="00C935ED"/>
                                <w:p w14:paraId="04DD0395" w14:textId="77777777" w:rsidR="00C935ED" w:rsidRDefault="00C935ED" w:rsidP="00C935E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F82A41" id="Text Box 51" o:spid="_x0000_s1027" type="#_x0000_t202" style="position:absolute;margin-left:321.35pt;margin-top:9.65pt;width:118.8pt;height:240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" fillcolor="white [3201]" strokeweight=".5pt">
                      <v:textbox>
                        <w:txbxContent>
                          <w:p w14:paraId="26937AF4" w14:textId="77777777" w:rsidR="00C935ED" w:rsidRDefault="00C935ED" w:rsidP="00C935ED">
                            <w:r>
                              <w:t xml:space="preserve">Item: CODURA 500D  </w:t>
                            </w:r>
                          </w:p>
                          <w:p w14:paraId="02E0A5C8" w14:textId="77777777" w:rsidR="00C935ED" w:rsidRDefault="00C935ED" w:rsidP="00C935ED">
                            <w:r>
                              <w:t xml:space="preserve">Style Color: TFP </w:t>
                            </w:r>
                          </w:p>
                          <w:p w14:paraId="7F44938A" w14:textId="51358C42" w:rsidR="00C935ED" w:rsidRDefault="00C935ED" w:rsidP="00C935ED">
                            <w:r>
                              <w:t>RM Color: TFP</w:t>
                            </w:r>
                          </w:p>
                          <w:p w14:paraId="159E0DAA" w14:textId="77777777" w:rsidR="00DC372B" w:rsidRDefault="00DC372B" w:rsidP="00DC372B">
                            <w:r>
                              <w:t>Style Color: KUMUL</w:t>
                            </w:r>
                          </w:p>
                          <w:p w14:paraId="6B7EF2AB" w14:textId="77777777" w:rsidR="00DC372B" w:rsidRDefault="00DC372B" w:rsidP="00DC372B">
                            <w:r>
                              <w:t>RM Color: KUMUL</w:t>
                            </w:r>
                          </w:p>
                          <w:p w14:paraId="00308801" w14:textId="77777777" w:rsidR="00DC372B" w:rsidRDefault="00DC372B" w:rsidP="00DC372B">
                            <w:r>
                              <w:t>Style Color: RG</w:t>
                            </w:r>
                          </w:p>
                          <w:p w14:paraId="60DE47D5" w14:textId="77777777" w:rsidR="00DC372B" w:rsidRDefault="00DC372B" w:rsidP="00DC372B">
                            <w:r>
                              <w:t>RM Color: RG</w:t>
                            </w:r>
                          </w:p>
                          <w:p w14:paraId="4A769C6F" w14:textId="77777777" w:rsidR="00DC372B" w:rsidRDefault="00DC372B" w:rsidP="00DC372B">
                            <w:r>
                              <w:t xml:space="preserve">Style Color: MCAM </w:t>
                            </w:r>
                          </w:p>
                          <w:p w14:paraId="435C1F52" w14:textId="77777777" w:rsidR="00DC372B" w:rsidRDefault="00DC372B" w:rsidP="00DC372B">
                            <w:r>
                              <w:t>RM Color: MCAM</w:t>
                            </w:r>
                          </w:p>
                          <w:p w14:paraId="402A7431" w14:textId="77777777" w:rsidR="00DC372B" w:rsidRDefault="00DC372B" w:rsidP="00DC372B">
                            <w:r>
                              <w:t>Style Color: MC TROPIC</w:t>
                            </w:r>
                          </w:p>
                          <w:p w14:paraId="37B848C1" w14:textId="77777777" w:rsidR="00DC372B" w:rsidRDefault="00DC372B" w:rsidP="00DC372B">
                            <w:r>
                              <w:t>RM Color: MC TROPIC</w:t>
                            </w:r>
                          </w:p>
                          <w:p w14:paraId="3C966F91" w14:textId="46C69718" w:rsidR="00E6718D" w:rsidRDefault="00E6718D" w:rsidP="00E6718D">
                            <w:r>
                              <w:t xml:space="preserve">Style Color: </w:t>
                            </w:r>
                            <w:r>
                              <w:t>WOODLAND</w:t>
                            </w:r>
                          </w:p>
                          <w:p w14:paraId="7242E258" w14:textId="4F487DE2" w:rsidR="00E6718D" w:rsidRDefault="00E6718D" w:rsidP="00E6718D">
                            <w:r>
                              <w:t>RM Color: WOODLAND</w:t>
                            </w:r>
                          </w:p>
                          <w:p w14:paraId="0E52B2B2" w14:textId="77777777" w:rsidR="00DC372B" w:rsidRDefault="00DC372B" w:rsidP="00C935ED"/>
                          <w:p w14:paraId="04DD0395" w14:textId="77777777" w:rsidR="00C935ED" w:rsidRDefault="00C935ED" w:rsidP="00C935ED"/>
                        </w:txbxContent>
                      </v:textbox>
                    </v:shape>
                  </w:pict>
                </mc:Fallback>
              </mc:AlternateContent>
            </w:r>
          </w:p>
          <w:p w14:paraId="0F6B5D9B" w14:textId="78808301" w:rsidR="00C935ED" w:rsidRPr="009F6887" w:rsidRDefault="00C935ED" w:rsidP="00C935ED">
            <w:pPr>
              <w:tabs>
                <w:tab w:val="left" w:pos="5640"/>
              </w:tabs>
            </w:pPr>
          </w:p>
          <w:p w14:paraId="24F2B6B6" w14:textId="521F1DC2" w:rsidR="00C935ED" w:rsidRPr="009F6887" w:rsidRDefault="00C935ED" w:rsidP="000E68E6"/>
          <w:p w14:paraId="0E582ED3" w14:textId="7F2780F5" w:rsidR="00C935ED" w:rsidRDefault="00C935ED" w:rsidP="000E68E6"/>
          <w:p w14:paraId="68090BCC" w14:textId="2A4D06E7" w:rsidR="00C935ED" w:rsidRDefault="00C935ED" w:rsidP="000E68E6">
            <w:pPr>
              <w:rPr>
                <w:noProof/>
              </w:rPr>
            </w:pPr>
          </w:p>
          <w:p w14:paraId="3E168553" w14:textId="2A6B2FAC" w:rsidR="00C935ED" w:rsidRDefault="00DC372B" w:rsidP="000E68E6">
            <w:pPr>
              <w:rPr>
                <w:noProof/>
              </w:rPr>
            </w:pPr>
            <w:r>
              <w:rPr>
                <w:noProof/>
                <w:color w:val="auto"/>
              </w:rPr>
              <w:drawing>
                <wp:anchor distT="0" distB="0" distL="114300" distR="114300" simplePos="0" relativeHeight="251930624" behindDoc="1" locked="0" layoutInCell="1" allowOverlap="1" wp14:anchorId="7719E719" wp14:editId="158E2D6E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167640</wp:posOffset>
                  </wp:positionV>
                  <wp:extent cx="2155190" cy="2072640"/>
                  <wp:effectExtent l="0" t="0" r="0" b="3810"/>
                  <wp:wrapNone/>
                  <wp:docPr id="1276515331" name="Picture 1276515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07" b="10884"/>
                          <a:stretch/>
                        </pic:blipFill>
                        <pic:spPr bwMode="auto">
                          <a:xfrm rot="10800000">
                            <a:off x="0" y="0"/>
                            <a:ext cx="2155190" cy="2072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105906E" w14:textId="6ABFE43A" w:rsidR="00C935ED" w:rsidRDefault="00C935ED" w:rsidP="000E68E6"/>
          <w:p w14:paraId="236271B9" w14:textId="027A9368" w:rsidR="00C935ED" w:rsidRPr="009F6887" w:rsidRDefault="00E6718D" w:rsidP="000E68E6">
            <w:pPr>
              <w:tabs>
                <w:tab w:val="left" w:pos="1845"/>
                <w:tab w:val="left" w:pos="666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 wp14:anchorId="0DB153C7" wp14:editId="0FD1DE76">
                      <wp:simplePos x="0" y="0"/>
                      <wp:positionH relativeFrom="column">
                        <wp:posOffset>1650364</wp:posOffset>
                      </wp:positionH>
                      <wp:positionV relativeFrom="paragraph">
                        <wp:posOffset>688340</wp:posOffset>
                      </wp:positionV>
                      <wp:extent cx="2461260" cy="471805"/>
                      <wp:effectExtent l="38100" t="0" r="15240" b="80645"/>
                      <wp:wrapNone/>
                      <wp:docPr id="1276515266" name="Straight Arrow Connector 12765152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461260" cy="47180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7C841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276515266" o:spid="_x0000_s1026" type="#_x0000_t32" style="position:absolute;margin-left:129.95pt;margin-top:54.2pt;width:193.8pt;height:37.15pt;flip:x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52461504" wp14:editId="7FA31C54">
                      <wp:simplePos x="0" y="0"/>
                      <wp:positionH relativeFrom="column">
                        <wp:posOffset>1433194</wp:posOffset>
                      </wp:positionH>
                      <wp:positionV relativeFrom="paragraph">
                        <wp:posOffset>634999</wp:posOffset>
                      </wp:positionV>
                      <wp:extent cx="2632710" cy="45719"/>
                      <wp:effectExtent l="19050" t="76200" r="15240" b="50165"/>
                      <wp:wrapNone/>
                      <wp:docPr id="58" name="Straight Arrow Connector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63271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A38C06" id="Straight Arrow Connector 58" o:spid="_x0000_s1026" type="#_x0000_t32" style="position:absolute;margin-left:112.85pt;margin-top:50pt;width:207.3pt;height:3.6pt;flip:x y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6288" behindDoc="0" locked="0" layoutInCell="1" allowOverlap="1" wp14:anchorId="0E442A1C" wp14:editId="041EA8AE">
                      <wp:simplePos x="0" y="0"/>
                      <wp:positionH relativeFrom="column">
                        <wp:posOffset>1734185</wp:posOffset>
                      </wp:positionH>
                      <wp:positionV relativeFrom="paragraph">
                        <wp:posOffset>265430</wp:posOffset>
                      </wp:positionV>
                      <wp:extent cx="2377440" cy="392430"/>
                      <wp:effectExtent l="38100" t="57150" r="22860" b="26670"/>
                      <wp:wrapNone/>
                      <wp:docPr id="52" name="Straight Arrow Connector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377440" cy="3924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8E8FFF" id="Straight Arrow Connector 52" o:spid="_x0000_s1026" type="#_x0000_t32" style="position:absolute;margin-left:136.55pt;margin-top:20.9pt;width:187.2pt;height:30.9pt;flip:x y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C935ED">
              <w:tab/>
            </w:r>
            <w:r w:rsidR="00C935ED">
              <w:tab/>
            </w:r>
          </w:p>
        </w:tc>
      </w:tr>
    </w:tbl>
    <w:p w14:paraId="35EC83BD" w14:textId="77777777" w:rsidR="00C935ED" w:rsidRPr="009C4410" w:rsidRDefault="00C935ED" w:rsidP="00DE4BCC">
      <w:pPr>
        <w:rPr>
          <w:b/>
          <w:bCs/>
          <w:color w:val="FF0000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C30E4" w:rsidRPr="00DE4BCC" w14:paraId="02564ACB" w14:textId="77777777" w:rsidTr="00B011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68047FC" w14:textId="4827C90B" w:rsidR="004C30E4" w:rsidRPr="00DE4BCC" w:rsidRDefault="004C30E4" w:rsidP="00B0118E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C30E4" w:rsidRPr="00DE4BCC" w14:paraId="231C93FE" w14:textId="77777777" w:rsidTr="00DC372B">
        <w:trPr>
          <w:trHeight w:val="12473"/>
        </w:trPr>
        <w:tc>
          <w:tcPr>
            <w:tcW w:w="5000" w:type="pct"/>
          </w:tcPr>
          <w:p w14:paraId="72899BC2" w14:textId="5A86DEE3" w:rsidR="004C30E4" w:rsidRDefault="00E6718D" w:rsidP="00B0118E">
            <w:pPr>
              <w:rPr>
                <w:color w:val="auto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3DBBB2D3" wp14:editId="2ED33E4D">
                      <wp:simplePos x="0" y="0"/>
                      <wp:positionH relativeFrom="column">
                        <wp:posOffset>4241165</wp:posOffset>
                      </wp:positionH>
                      <wp:positionV relativeFrom="paragraph">
                        <wp:posOffset>46990</wp:posOffset>
                      </wp:positionV>
                      <wp:extent cx="1546860" cy="3086100"/>
                      <wp:effectExtent l="0" t="0" r="15240" b="1905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46860" cy="3086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01B5945" w14:textId="026621DB" w:rsidR="00115902" w:rsidRDefault="00115902" w:rsidP="00115902">
                                  <w:r>
                                    <w:t xml:space="preserve">Item: NYLON TAPE 20MM  </w:t>
                                  </w:r>
                                </w:p>
                                <w:p w14:paraId="081A2770" w14:textId="77777777" w:rsidR="00DC372B" w:rsidRDefault="00DC372B" w:rsidP="00DC372B">
                                  <w:r>
                                    <w:t xml:space="preserve">Style Color: TFP </w:t>
                                  </w:r>
                                </w:p>
                                <w:p w14:paraId="6E67963A" w14:textId="77777777" w:rsidR="00DC372B" w:rsidRDefault="00DC372B" w:rsidP="00DC372B">
                                  <w:r>
                                    <w:t>RM Color: TFP</w:t>
                                  </w:r>
                                </w:p>
                                <w:p w14:paraId="16FB2529" w14:textId="77777777" w:rsidR="00DC372B" w:rsidRDefault="00DC372B" w:rsidP="00DC372B">
                                  <w:r>
                                    <w:t>Style Color: KUMUL</w:t>
                                  </w:r>
                                </w:p>
                                <w:p w14:paraId="3BCD5390" w14:textId="77777777" w:rsidR="00DC372B" w:rsidRDefault="00DC372B" w:rsidP="00DC372B">
                                  <w:r>
                                    <w:t>RM Color: KUMUL</w:t>
                                  </w:r>
                                </w:p>
                                <w:p w14:paraId="4F0B8198" w14:textId="77777777" w:rsidR="00DC372B" w:rsidRDefault="00DC372B" w:rsidP="00DC372B">
                                  <w:r>
                                    <w:t>Style Color: RG</w:t>
                                  </w:r>
                                </w:p>
                                <w:p w14:paraId="07778C99" w14:textId="77777777" w:rsidR="00DC372B" w:rsidRDefault="00DC372B" w:rsidP="00DC372B">
                                  <w:r>
                                    <w:t>RM Color: RG</w:t>
                                  </w:r>
                                </w:p>
                                <w:p w14:paraId="10597E09" w14:textId="77777777" w:rsidR="00DC372B" w:rsidRDefault="00DC372B" w:rsidP="00DC372B">
                                  <w:r>
                                    <w:t xml:space="preserve">Style Color: MCAM </w:t>
                                  </w:r>
                                </w:p>
                                <w:p w14:paraId="5444D870" w14:textId="77777777" w:rsidR="00DC372B" w:rsidRDefault="00DC372B" w:rsidP="00DC372B">
                                  <w:r>
                                    <w:t>RM Color: MCAM</w:t>
                                  </w:r>
                                </w:p>
                                <w:p w14:paraId="7030313A" w14:textId="77777777" w:rsidR="00DC372B" w:rsidRDefault="00DC372B" w:rsidP="00DC372B">
                                  <w:r>
                                    <w:t>Style Color: MC TROPIC</w:t>
                                  </w:r>
                                </w:p>
                                <w:p w14:paraId="03DD7788" w14:textId="13CE12AF" w:rsidR="00DC372B" w:rsidRDefault="00DC372B" w:rsidP="00DC372B">
                                  <w:r>
                                    <w:t>RM Color: MC TROPIC</w:t>
                                  </w:r>
                                </w:p>
                                <w:p w14:paraId="5DA4FD53" w14:textId="77777777" w:rsidR="00E6718D" w:rsidRDefault="00E6718D" w:rsidP="00E6718D">
                                  <w:r>
                                    <w:t>Style Color: WOODLAND</w:t>
                                  </w:r>
                                </w:p>
                                <w:p w14:paraId="1D973D55" w14:textId="77777777" w:rsidR="00E6718D" w:rsidRDefault="00E6718D" w:rsidP="00E6718D">
                                  <w:r>
                                    <w:t>RM Color: WOODLAND</w:t>
                                  </w:r>
                                </w:p>
                                <w:p w14:paraId="63AF783F" w14:textId="77777777" w:rsidR="00E6718D" w:rsidRDefault="00E6718D" w:rsidP="00DC372B"/>
                                <w:p w14:paraId="59DCFB98" w14:textId="77777777" w:rsidR="00115902" w:rsidRDefault="00115902" w:rsidP="0011590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BBB2D3" id="Text Box 9" o:spid="_x0000_s1028" type="#_x0000_t202" style="position:absolute;margin-left:333.95pt;margin-top:3.7pt;width:121.8pt;height:243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" fillcolor="white [3201]" strokeweight=".5pt">
                      <v:textbox>
                        <w:txbxContent>
                          <w:p w14:paraId="201B5945" w14:textId="026621DB" w:rsidR="00115902" w:rsidRDefault="00115902" w:rsidP="00115902">
                            <w:r>
                              <w:t xml:space="preserve">Item: NYLON TAPE 20MM  </w:t>
                            </w:r>
                          </w:p>
                          <w:p w14:paraId="081A2770" w14:textId="77777777" w:rsidR="00DC372B" w:rsidRDefault="00DC372B" w:rsidP="00DC372B">
                            <w:r>
                              <w:t xml:space="preserve">Style Color: TFP </w:t>
                            </w:r>
                          </w:p>
                          <w:p w14:paraId="6E67963A" w14:textId="77777777" w:rsidR="00DC372B" w:rsidRDefault="00DC372B" w:rsidP="00DC372B">
                            <w:r>
                              <w:t>RM Color: TFP</w:t>
                            </w:r>
                          </w:p>
                          <w:p w14:paraId="16FB2529" w14:textId="77777777" w:rsidR="00DC372B" w:rsidRDefault="00DC372B" w:rsidP="00DC372B">
                            <w:r>
                              <w:t>Style Color: KUMUL</w:t>
                            </w:r>
                          </w:p>
                          <w:p w14:paraId="3BCD5390" w14:textId="77777777" w:rsidR="00DC372B" w:rsidRDefault="00DC372B" w:rsidP="00DC372B">
                            <w:r>
                              <w:t>RM Color: KUMUL</w:t>
                            </w:r>
                          </w:p>
                          <w:p w14:paraId="4F0B8198" w14:textId="77777777" w:rsidR="00DC372B" w:rsidRDefault="00DC372B" w:rsidP="00DC372B">
                            <w:r>
                              <w:t>Style Color: RG</w:t>
                            </w:r>
                          </w:p>
                          <w:p w14:paraId="07778C99" w14:textId="77777777" w:rsidR="00DC372B" w:rsidRDefault="00DC372B" w:rsidP="00DC372B">
                            <w:r>
                              <w:t>RM Color: RG</w:t>
                            </w:r>
                          </w:p>
                          <w:p w14:paraId="10597E09" w14:textId="77777777" w:rsidR="00DC372B" w:rsidRDefault="00DC372B" w:rsidP="00DC372B">
                            <w:r>
                              <w:t xml:space="preserve">Style Color: MCAM </w:t>
                            </w:r>
                          </w:p>
                          <w:p w14:paraId="5444D870" w14:textId="77777777" w:rsidR="00DC372B" w:rsidRDefault="00DC372B" w:rsidP="00DC372B">
                            <w:r>
                              <w:t>RM Color: MCAM</w:t>
                            </w:r>
                          </w:p>
                          <w:p w14:paraId="7030313A" w14:textId="77777777" w:rsidR="00DC372B" w:rsidRDefault="00DC372B" w:rsidP="00DC372B">
                            <w:r>
                              <w:t>Style Color: MC TROPIC</w:t>
                            </w:r>
                          </w:p>
                          <w:p w14:paraId="03DD7788" w14:textId="13CE12AF" w:rsidR="00DC372B" w:rsidRDefault="00DC372B" w:rsidP="00DC372B">
                            <w:r>
                              <w:t>RM Color: MC TROPIC</w:t>
                            </w:r>
                          </w:p>
                          <w:p w14:paraId="5DA4FD53" w14:textId="77777777" w:rsidR="00E6718D" w:rsidRDefault="00E6718D" w:rsidP="00E6718D">
                            <w:r>
                              <w:t>Style Color: WOODLAND</w:t>
                            </w:r>
                          </w:p>
                          <w:p w14:paraId="1D973D55" w14:textId="77777777" w:rsidR="00E6718D" w:rsidRDefault="00E6718D" w:rsidP="00E6718D">
                            <w:r>
                              <w:t>RM Color: WOODLAND</w:t>
                            </w:r>
                          </w:p>
                          <w:p w14:paraId="63AF783F" w14:textId="77777777" w:rsidR="00E6718D" w:rsidRDefault="00E6718D" w:rsidP="00DC372B"/>
                          <w:p w14:paraId="59DCFB98" w14:textId="77777777" w:rsidR="00115902" w:rsidRDefault="00115902" w:rsidP="00115902"/>
                        </w:txbxContent>
                      </v:textbox>
                    </v:shape>
                  </w:pict>
                </mc:Fallback>
              </mc:AlternateContent>
            </w:r>
            <w:r w:rsidR="00064CB0">
              <w:rPr>
                <w:noProof/>
                <w:color w:val="auto"/>
              </w:rPr>
              <w:drawing>
                <wp:anchor distT="0" distB="0" distL="114300" distR="114300" simplePos="0" relativeHeight="251781120" behindDoc="1" locked="0" layoutInCell="1" allowOverlap="1" wp14:anchorId="388B5BEB" wp14:editId="581759C8">
                  <wp:simplePos x="0" y="0"/>
                  <wp:positionH relativeFrom="column">
                    <wp:posOffset>240665</wp:posOffset>
                  </wp:positionH>
                  <wp:positionV relativeFrom="paragraph">
                    <wp:posOffset>276225</wp:posOffset>
                  </wp:positionV>
                  <wp:extent cx="2155190" cy="2072640"/>
                  <wp:effectExtent l="0" t="0" r="0" b="381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07" b="10884"/>
                          <a:stretch/>
                        </pic:blipFill>
                        <pic:spPr bwMode="auto">
                          <a:xfrm rot="10800000">
                            <a:off x="0" y="0"/>
                            <a:ext cx="2155190" cy="2072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CC2A474" w14:textId="56093D42" w:rsidR="00437F9D" w:rsidRDefault="00EA157B" w:rsidP="00EA157B">
            <w:pPr>
              <w:tabs>
                <w:tab w:val="left" w:pos="420"/>
                <w:tab w:val="left" w:pos="5355"/>
              </w:tabs>
            </w:pPr>
            <w:r>
              <w:tab/>
            </w:r>
            <w:r>
              <w:tab/>
            </w:r>
          </w:p>
          <w:p w14:paraId="5BAEE9A3" w14:textId="32B81192" w:rsidR="00155384" w:rsidRPr="00155384" w:rsidRDefault="00155384" w:rsidP="00155384"/>
          <w:p w14:paraId="2530708A" w14:textId="77777777" w:rsidR="00BC661E" w:rsidRDefault="00BC661E" w:rsidP="00155384">
            <w:pPr>
              <w:rPr>
                <w:noProof/>
                <w14:ligatures w14:val="standard"/>
              </w:rPr>
            </w:pPr>
          </w:p>
          <w:p w14:paraId="77944EB3" w14:textId="7FC9DF17" w:rsidR="00155384" w:rsidRPr="00155384" w:rsidRDefault="00155384" w:rsidP="00155384"/>
          <w:p w14:paraId="74F20DA9" w14:textId="05C55B9E" w:rsidR="00155384" w:rsidRPr="00155384" w:rsidRDefault="00155384" w:rsidP="00155384"/>
          <w:p w14:paraId="5F88CC9A" w14:textId="0E41F69A" w:rsidR="00155384" w:rsidRPr="00155384" w:rsidRDefault="00124D21" w:rsidP="0015538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20E47BBE" wp14:editId="2E2D25F3">
                      <wp:simplePos x="0" y="0"/>
                      <wp:positionH relativeFrom="column">
                        <wp:posOffset>1147445</wp:posOffset>
                      </wp:positionH>
                      <wp:positionV relativeFrom="paragraph">
                        <wp:posOffset>12700</wp:posOffset>
                      </wp:positionV>
                      <wp:extent cx="3124200" cy="110490"/>
                      <wp:effectExtent l="38100" t="0" r="19050" b="99060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24200" cy="1104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6D179B" id="Straight Arrow Connector 19" o:spid="_x0000_s1026" type="#_x0000_t32" style="position:absolute;margin-left:90.35pt;margin-top:1pt;width:246pt;height:8.7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5162B68" w14:textId="718C182F" w:rsidR="00155384" w:rsidRPr="00155384" w:rsidRDefault="00155384" w:rsidP="00155384"/>
          <w:p w14:paraId="178DE6D5" w14:textId="603229EA" w:rsidR="00155384" w:rsidRDefault="00155384" w:rsidP="00155384"/>
          <w:p w14:paraId="0DF1E3C1" w14:textId="0E8BB82C" w:rsidR="00155384" w:rsidRDefault="00E6718D" w:rsidP="00155384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4C904ACC" wp14:editId="27848A2E">
                      <wp:simplePos x="0" y="0"/>
                      <wp:positionH relativeFrom="column">
                        <wp:posOffset>2503805</wp:posOffset>
                      </wp:positionH>
                      <wp:positionV relativeFrom="paragraph">
                        <wp:posOffset>128905</wp:posOffset>
                      </wp:positionV>
                      <wp:extent cx="1661160" cy="3078480"/>
                      <wp:effectExtent l="0" t="0" r="15240" b="2667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61160" cy="30784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B3E0653" w14:textId="2FE424BD" w:rsidR="0065685A" w:rsidRDefault="0065685A" w:rsidP="0065685A">
                                  <w:r>
                                    <w:t xml:space="preserve">Item: WEBBING 50MM D/S  </w:t>
                                  </w:r>
                                </w:p>
                                <w:p w14:paraId="5585778A" w14:textId="77777777" w:rsidR="0065685A" w:rsidRDefault="0065685A" w:rsidP="0065685A">
                                  <w:r>
                                    <w:t xml:space="preserve">Style Color: TFP </w:t>
                                  </w:r>
                                </w:p>
                                <w:p w14:paraId="7C47DDB8" w14:textId="0E452CF1" w:rsidR="0065685A" w:rsidRDefault="0065685A" w:rsidP="0065685A">
                                  <w:r>
                                    <w:t>RM Color: TFP D/S</w:t>
                                  </w:r>
                                </w:p>
                                <w:p w14:paraId="1040B3C4" w14:textId="77777777" w:rsidR="00DC372B" w:rsidRDefault="00DC372B" w:rsidP="00DC372B">
                                  <w:r>
                                    <w:t>Style Color: KUMUL</w:t>
                                  </w:r>
                                </w:p>
                                <w:p w14:paraId="1D3D1C74" w14:textId="025AF4C4" w:rsidR="00DC372B" w:rsidRDefault="00DC372B" w:rsidP="00DC372B">
                                  <w:r>
                                    <w:t>RM Color: KUMUL D/S</w:t>
                                  </w:r>
                                </w:p>
                                <w:p w14:paraId="4C795519" w14:textId="77777777" w:rsidR="00DC372B" w:rsidRDefault="00DC372B" w:rsidP="00DC372B">
                                  <w:r>
                                    <w:t>Style Color: RG</w:t>
                                  </w:r>
                                </w:p>
                                <w:p w14:paraId="65C27A72" w14:textId="77777777" w:rsidR="00DC372B" w:rsidRDefault="00DC372B" w:rsidP="00DC372B">
                                  <w:r>
                                    <w:t>RM Color: RG</w:t>
                                  </w:r>
                                </w:p>
                                <w:p w14:paraId="70E04380" w14:textId="77777777" w:rsidR="00DC372B" w:rsidRDefault="00DC372B" w:rsidP="00DC372B">
                                  <w:r>
                                    <w:t xml:space="preserve">Style Color: MCAM </w:t>
                                  </w:r>
                                </w:p>
                                <w:p w14:paraId="668A6867" w14:textId="3A9FCB37" w:rsidR="00DC372B" w:rsidRDefault="00DC372B" w:rsidP="00DC372B">
                                  <w:r>
                                    <w:t>RM Color: MCAM D/S</w:t>
                                  </w:r>
                                </w:p>
                                <w:p w14:paraId="66D42EA0" w14:textId="77777777" w:rsidR="00DC372B" w:rsidRDefault="00DC372B" w:rsidP="00DC372B">
                                  <w:r>
                                    <w:t>Style Color: MC TROPIC</w:t>
                                  </w:r>
                                </w:p>
                                <w:p w14:paraId="750DAFF3" w14:textId="41ABC1C5" w:rsidR="00DC372B" w:rsidRDefault="00DC372B" w:rsidP="00DC372B">
                                  <w:r>
                                    <w:t>RM Color: MC TROPIC D/S</w:t>
                                  </w:r>
                                </w:p>
                                <w:p w14:paraId="19162E10" w14:textId="77777777" w:rsidR="00E6718D" w:rsidRDefault="00E6718D" w:rsidP="00E6718D">
                                  <w:r>
                                    <w:t>Style Color: WOODLAND</w:t>
                                  </w:r>
                                </w:p>
                                <w:p w14:paraId="02F1D5D0" w14:textId="71FDDAAA" w:rsidR="00E6718D" w:rsidRDefault="00E6718D" w:rsidP="00E6718D">
                                  <w:r>
                                    <w:t>RM Color: WOODLAND</w:t>
                                  </w:r>
                                  <w:r>
                                    <w:t xml:space="preserve"> D/S</w:t>
                                  </w:r>
                                </w:p>
                                <w:p w14:paraId="75357C1A" w14:textId="77777777" w:rsidR="00E6718D" w:rsidRDefault="00E6718D" w:rsidP="00DC372B"/>
                                <w:p w14:paraId="0ED9D845" w14:textId="77777777" w:rsidR="00DC372B" w:rsidRDefault="00DC372B" w:rsidP="0065685A"/>
                                <w:p w14:paraId="6C11CDF5" w14:textId="77777777" w:rsidR="0065685A" w:rsidRDefault="0065685A" w:rsidP="0065685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904ACC" id="Text Box 27" o:spid="_x0000_s1029" type="#_x0000_t202" style="position:absolute;margin-left:197.15pt;margin-top:10.15pt;width:130.8pt;height:242.4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" fillcolor="white [3201]" strokeweight=".5pt">
                      <v:textbox>
                        <w:txbxContent>
                          <w:p w14:paraId="3B3E0653" w14:textId="2FE424BD" w:rsidR="0065685A" w:rsidRDefault="0065685A" w:rsidP="0065685A">
                            <w:r>
                              <w:t xml:space="preserve">Item: WEBBING 50MM D/S  </w:t>
                            </w:r>
                          </w:p>
                          <w:p w14:paraId="5585778A" w14:textId="77777777" w:rsidR="0065685A" w:rsidRDefault="0065685A" w:rsidP="0065685A">
                            <w:r>
                              <w:t xml:space="preserve">Style Color: TFP </w:t>
                            </w:r>
                          </w:p>
                          <w:p w14:paraId="7C47DDB8" w14:textId="0E452CF1" w:rsidR="0065685A" w:rsidRDefault="0065685A" w:rsidP="0065685A">
                            <w:r>
                              <w:t>RM Color: TFP D/S</w:t>
                            </w:r>
                          </w:p>
                          <w:p w14:paraId="1040B3C4" w14:textId="77777777" w:rsidR="00DC372B" w:rsidRDefault="00DC372B" w:rsidP="00DC372B">
                            <w:r>
                              <w:t>Style Color: KUMUL</w:t>
                            </w:r>
                          </w:p>
                          <w:p w14:paraId="1D3D1C74" w14:textId="025AF4C4" w:rsidR="00DC372B" w:rsidRDefault="00DC372B" w:rsidP="00DC372B">
                            <w:r>
                              <w:t>RM Color: KUMUL D/S</w:t>
                            </w:r>
                          </w:p>
                          <w:p w14:paraId="4C795519" w14:textId="77777777" w:rsidR="00DC372B" w:rsidRDefault="00DC372B" w:rsidP="00DC372B">
                            <w:r>
                              <w:t>Style Color: RG</w:t>
                            </w:r>
                          </w:p>
                          <w:p w14:paraId="65C27A72" w14:textId="77777777" w:rsidR="00DC372B" w:rsidRDefault="00DC372B" w:rsidP="00DC372B">
                            <w:r>
                              <w:t>RM Color: RG</w:t>
                            </w:r>
                          </w:p>
                          <w:p w14:paraId="70E04380" w14:textId="77777777" w:rsidR="00DC372B" w:rsidRDefault="00DC372B" w:rsidP="00DC372B">
                            <w:r>
                              <w:t xml:space="preserve">Style Color: MCAM </w:t>
                            </w:r>
                          </w:p>
                          <w:p w14:paraId="668A6867" w14:textId="3A9FCB37" w:rsidR="00DC372B" w:rsidRDefault="00DC372B" w:rsidP="00DC372B">
                            <w:r>
                              <w:t>RM Color: MCAM D/S</w:t>
                            </w:r>
                          </w:p>
                          <w:p w14:paraId="66D42EA0" w14:textId="77777777" w:rsidR="00DC372B" w:rsidRDefault="00DC372B" w:rsidP="00DC372B">
                            <w:r>
                              <w:t>Style Color: MC TROPIC</w:t>
                            </w:r>
                          </w:p>
                          <w:p w14:paraId="750DAFF3" w14:textId="41ABC1C5" w:rsidR="00DC372B" w:rsidRDefault="00DC372B" w:rsidP="00DC372B">
                            <w:r>
                              <w:t>RM Color: MC TROPIC D/S</w:t>
                            </w:r>
                          </w:p>
                          <w:p w14:paraId="19162E10" w14:textId="77777777" w:rsidR="00E6718D" w:rsidRDefault="00E6718D" w:rsidP="00E6718D">
                            <w:r>
                              <w:t>Style Color: WOODLAND</w:t>
                            </w:r>
                          </w:p>
                          <w:p w14:paraId="02F1D5D0" w14:textId="71FDDAAA" w:rsidR="00E6718D" w:rsidRDefault="00E6718D" w:rsidP="00E6718D">
                            <w:r>
                              <w:t>RM Color: WOODLAND</w:t>
                            </w:r>
                            <w:r>
                              <w:t xml:space="preserve"> D/S</w:t>
                            </w:r>
                          </w:p>
                          <w:p w14:paraId="75357C1A" w14:textId="77777777" w:rsidR="00E6718D" w:rsidRDefault="00E6718D" w:rsidP="00DC372B"/>
                          <w:p w14:paraId="0ED9D845" w14:textId="77777777" w:rsidR="00DC372B" w:rsidRDefault="00DC372B" w:rsidP="0065685A"/>
                          <w:p w14:paraId="6C11CDF5" w14:textId="77777777" w:rsidR="0065685A" w:rsidRDefault="0065685A" w:rsidP="0065685A"/>
                        </w:txbxContent>
                      </v:textbox>
                    </v:shape>
                  </w:pict>
                </mc:Fallback>
              </mc:AlternateContent>
            </w:r>
          </w:p>
          <w:p w14:paraId="3DD306C0" w14:textId="6E60B1A3" w:rsidR="001C1EDE" w:rsidRDefault="001C1EDE" w:rsidP="009F6887"/>
          <w:p w14:paraId="76AF2EE3" w14:textId="14FFFC6E" w:rsidR="001C1EDE" w:rsidRDefault="001C1EDE" w:rsidP="009F6887"/>
          <w:p w14:paraId="4B12125A" w14:textId="33380839" w:rsidR="001C1EDE" w:rsidRDefault="001C1EDE" w:rsidP="009F6887"/>
          <w:p w14:paraId="49CF04D6" w14:textId="71FAB3BA" w:rsidR="00D87A34" w:rsidRDefault="00DC372B" w:rsidP="009F6887">
            <w:pPr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1788288" behindDoc="1" locked="0" layoutInCell="1" allowOverlap="1" wp14:anchorId="7B821BFE" wp14:editId="7A7090E1">
                  <wp:simplePos x="0" y="0"/>
                  <wp:positionH relativeFrom="margin">
                    <wp:posOffset>278765</wp:posOffset>
                  </wp:positionH>
                  <wp:positionV relativeFrom="paragraph">
                    <wp:posOffset>113665</wp:posOffset>
                  </wp:positionV>
                  <wp:extent cx="1699260" cy="2417107"/>
                  <wp:effectExtent l="0" t="0" r="0" b="254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260" cy="2417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418CC20" w14:textId="41BC04D8" w:rsidR="001C1EDE" w:rsidRDefault="001C1EDE" w:rsidP="009F6887"/>
          <w:p w14:paraId="5EFBD0D5" w14:textId="57504D17" w:rsidR="009F6887" w:rsidRPr="009F6887" w:rsidRDefault="009F6887" w:rsidP="009F6887"/>
          <w:p w14:paraId="4BE8967F" w14:textId="731B650F" w:rsidR="009F6887" w:rsidRDefault="009F6887" w:rsidP="009F6887">
            <w:pPr>
              <w:tabs>
                <w:tab w:val="left" w:pos="5640"/>
              </w:tabs>
            </w:pPr>
            <w:r>
              <w:tab/>
            </w:r>
          </w:p>
          <w:p w14:paraId="202E4BD6" w14:textId="75622DA7" w:rsidR="009F6887" w:rsidRDefault="00DC372B" w:rsidP="000B6685">
            <w:pPr>
              <w:tabs>
                <w:tab w:val="left" w:pos="6540"/>
              </w:tabs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37885B58" wp14:editId="08708457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106045</wp:posOffset>
                      </wp:positionV>
                      <wp:extent cx="2529840" cy="76200"/>
                      <wp:effectExtent l="38100" t="0" r="22860" b="95250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29840" cy="76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5CEFC3" id="Straight Arrow Connector 54" o:spid="_x0000_s1026" type="#_x0000_t32" style="position:absolute;margin-left:55.55pt;margin-top:8.35pt;width:199.2pt;height:6pt;flip:x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B6685">
              <w:tab/>
            </w:r>
          </w:p>
          <w:p w14:paraId="091D49B0" w14:textId="565710E7" w:rsidR="009F6887" w:rsidRPr="009F6887" w:rsidRDefault="009F6887" w:rsidP="009F6887"/>
          <w:p w14:paraId="03C76364" w14:textId="6711BAC4" w:rsidR="009F6887" w:rsidRPr="009F6887" w:rsidRDefault="009F6887" w:rsidP="009F6887"/>
          <w:p w14:paraId="17065376" w14:textId="585F30DD" w:rsidR="009F6887" w:rsidRPr="009F6887" w:rsidRDefault="009F6887" w:rsidP="009F6887"/>
          <w:p w14:paraId="262CACC7" w14:textId="00843C37" w:rsidR="009F6887" w:rsidRPr="009F6887" w:rsidRDefault="009F6887" w:rsidP="009F6887"/>
          <w:p w14:paraId="144F52E0" w14:textId="014F377C" w:rsidR="009F6887" w:rsidRDefault="00E6718D" w:rsidP="009F6887">
            <w:r w:rsidRPr="00BF2A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 wp14:anchorId="7BCD03D1" wp14:editId="18559A0B">
                      <wp:simplePos x="0" y="0"/>
                      <wp:positionH relativeFrom="column">
                        <wp:posOffset>4203065</wp:posOffset>
                      </wp:positionH>
                      <wp:positionV relativeFrom="paragraph">
                        <wp:posOffset>172720</wp:posOffset>
                      </wp:positionV>
                      <wp:extent cx="1562100" cy="3009900"/>
                      <wp:effectExtent l="0" t="0" r="19050" b="19050"/>
                      <wp:wrapNone/>
                      <wp:docPr id="1276515388" name="Text Box 1276515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3009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207ACFF" w14:textId="77777777" w:rsidR="00BF2A0B" w:rsidRDefault="00BF2A0B" w:rsidP="00BF2A0B">
                                  <w:r>
                                    <w:t xml:space="preserve">Item: CODURA 500D  </w:t>
                                  </w:r>
                                </w:p>
                                <w:p w14:paraId="1B847361" w14:textId="77777777" w:rsidR="00BF2A0B" w:rsidRDefault="00BF2A0B" w:rsidP="00BF2A0B">
                                  <w:r>
                                    <w:t xml:space="preserve">Style Color: TFP </w:t>
                                  </w:r>
                                </w:p>
                                <w:p w14:paraId="434B0151" w14:textId="77777777" w:rsidR="00BF2A0B" w:rsidRDefault="00BF2A0B" w:rsidP="00BF2A0B">
                                  <w:r>
                                    <w:t>RM Color: TFP</w:t>
                                  </w:r>
                                </w:p>
                                <w:p w14:paraId="2F7E594B" w14:textId="77777777" w:rsidR="00BF2A0B" w:rsidRDefault="00BF2A0B" w:rsidP="00BF2A0B">
                                  <w:r>
                                    <w:t>Style Color: KUMUL</w:t>
                                  </w:r>
                                </w:p>
                                <w:p w14:paraId="1D34560F" w14:textId="77777777" w:rsidR="00BF2A0B" w:rsidRDefault="00BF2A0B" w:rsidP="00BF2A0B">
                                  <w:r>
                                    <w:t>RM Color: KUMUL</w:t>
                                  </w:r>
                                </w:p>
                                <w:p w14:paraId="7BD63FAF" w14:textId="77777777" w:rsidR="00BF2A0B" w:rsidRDefault="00BF2A0B" w:rsidP="00BF2A0B">
                                  <w:r>
                                    <w:t>Style Color: RG</w:t>
                                  </w:r>
                                </w:p>
                                <w:p w14:paraId="65560C4A" w14:textId="77777777" w:rsidR="00BF2A0B" w:rsidRDefault="00BF2A0B" w:rsidP="00BF2A0B">
                                  <w:r>
                                    <w:t>RM Color: RG</w:t>
                                  </w:r>
                                </w:p>
                                <w:p w14:paraId="31226C7E" w14:textId="77777777" w:rsidR="00BF2A0B" w:rsidRDefault="00BF2A0B" w:rsidP="00BF2A0B">
                                  <w:r>
                                    <w:t xml:space="preserve">Style Color: MCAM </w:t>
                                  </w:r>
                                </w:p>
                                <w:p w14:paraId="10A8F00C" w14:textId="77777777" w:rsidR="00BF2A0B" w:rsidRDefault="00BF2A0B" w:rsidP="00BF2A0B">
                                  <w:r>
                                    <w:t>RM Color: MCAM</w:t>
                                  </w:r>
                                </w:p>
                                <w:p w14:paraId="3C0DC0C5" w14:textId="77777777" w:rsidR="00BF2A0B" w:rsidRDefault="00BF2A0B" w:rsidP="00BF2A0B">
                                  <w:r>
                                    <w:t>Style Color: MC TROPIC</w:t>
                                  </w:r>
                                </w:p>
                                <w:p w14:paraId="76A9192F" w14:textId="57102F11" w:rsidR="00BF2A0B" w:rsidRDefault="00BF2A0B" w:rsidP="00BF2A0B">
                                  <w:r>
                                    <w:t>RM Color: MC TROPIC</w:t>
                                  </w:r>
                                </w:p>
                                <w:p w14:paraId="17A375A1" w14:textId="77777777" w:rsidR="00E6718D" w:rsidRDefault="00E6718D" w:rsidP="00E6718D">
                                  <w:r>
                                    <w:t>Style Color: WOODLAND</w:t>
                                  </w:r>
                                </w:p>
                                <w:p w14:paraId="74E44D9E" w14:textId="77777777" w:rsidR="00E6718D" w:rsidRDefault="00E6718D" w:rsidP="00E6718D">
                                  <w:r>
                                    <w:t>RM Color: WOODLAND</w:t>
                                  </w:r>
                                </w:p>
                                <w:p w14:paraId="22EA80A9" w14:textId="77777777" w:rsidR="00E6718D" w:rsidRDefault="00E6718D" w:rsidP="00BF2A0B"/>
                                <w:p w14:paraId="50381530" w14:textId="77777777" w:rsidR="00BF2A0B" w:rsidRDefault="00BF2A0B" w:rsidP="00BF2A0B"/>
                                <w:p w14:paraId="1291A8AF" w14:textId="77777777" w:rsidR="00BF2A0B" w:rsidRDefault="00BF2A0B" w:rsidP="00BF2A0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CD03D1" id="Text Box 1276515388" o:spid="_x0000_s1030" type="#_x0000_t202" style="position:absolute;margin-left:330.95pt;margin-top:13.6pt;width:123pt;height:237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" fillcolor="white [3201]" strokeweight=".5pt">
                      <v:textbox>
                        <w:txbxContent>
                          <w:p w14:paraId="2207ACFF" w14:textId="77777777" w:rsidR="00BF2A0B" w:rsidRDefault="00BF2A0B" w:rsidP="00BF2A0B">
                            <w:r>
                              <w:t xml:space="preserve">Item: CODURA 500D  </w:t>
                            </w:r>
                          </w:p>
                          <w:p w14:paraId="1B847361" w14:textId="77777777" w:rsidR="00BF2A0B" w:rsidRDefault="00BF2A0B" w:rsidP="00BF2A0B">
                            <w:r>
                              <w:t xml:space="preserve">Style Color: TFP </w:t>
                            </w:r>
                          </w:p>
                          <w:p w14:paraId="434B0151" w14:textId="77777777" w:rsidR="00BF2A0B" w:rsidRDefault="00BF2A0B" w:rsidP="00BF2A0B">
                            <w:r>
                              <w:t>RM Color: TFP</w:t>
                            </w:r>
                          </w:p>
                          <w:p w14:paraId="2F7E594B" w14:textId="77777777" w:rsidR="00BF2A0B" w:rsidRDefault="00BF2A0B" w:rsidP="00BF2A0B">
                            <w:r>
                              <w:t>Style Color: KUMUL</w:t>
                            </w:r>
                          </w:p>
                          <w:p w14:paraId="1D34560F" w14:textId="77777777" w:rsidR="00BF2A0B" w:rsidRDefault="00BF2A0B" w:rsidP="00BF2A0B">
                            <w:r>
                              <w:t>RM Color: KUMUL</w:t>
                            </w:r>
                          </w:p>
                          <w:p w14:paraId="7BD63FAF" w14:textId="77777777" w:rsidR="00BF2A0B" w:rsidRDefault="00BF2A0B" w:rsidP="00BF2A0B">
                            <w:r>
                              <w:t>Style Color: RG</w:t>
                            </w:r>
                          </w:p>
                          <w:p w14:paraId="65560C4A" w14:textId="77777777" w:rsidR="00BF2A0B" w:rsidRDefault="00BF2A0B" w:rsidP="00BF2A0B">
                            <w:r>
                              <w:t>RM Color: RG</w:t>
                            </w:r>
                          </w:p>
                          <w:p w14:paraId="31226C7E" w14:textId="77777777" w:rsidR="00BF2A0B" w:rsidRDefault="00BF2A0B" w:rsidP="00BF2A0B">
                            <w:r>
                              <w:t xml:space="preserve">Style Color: MCAM </w:t>
                            </w:r>
                          </w:p>
                          <w:p w14:paraId="10A8F00C" w14:textId="77777777" w:rsidR="00BF2A0B" w:rsidRDefault="00BF2A0B" w:rsidP="00BF2A0B">
                            <w:r>
                              <w:t>RM Color: MCAM</w:t>
                            </w:r>
                          </w:p>
                          <w:p w14:paraId="3C0DC0C5" w14:textId="77777777" w:rsidR="00BF2A0B" w:rsidRDefault="00BF2A0B" w:rsidP="00BF2A0B">
                            <w:r>
                              <w:t>Style Color: MC TROPIC</w:t>
                            </w:r>
                          </w:p>
                          <w:p w14:paraId="76A9192F" w14:textId="57102F11" w:rsidR="00BF2A0B" w:rsidRDefault="00BF2A0B" w:rsidP="00BF2A0B">
                            <w:r>
                              <w:t>RM Color: MC TROPIC</w:t>
                            </w:r>
                          </w:p>
                          <w:p w14:paraId="17A375A1" w14:textId="77777777" w:rsidR="00E6718D" w:rsidRDefault="00E6718D" w:rsidP="00E6718D">
                            <w:r>
                              <w:t>Style Color: WOODLAND</w:t>
                            </w:r>
                          </w:p>
                          <w:p w14:paraId="74E44D9E" w14:textId="77777777" w:rsidR="00E6718D" w:rsidRDefault="00E6718D" w:rsidP="00E6718D">
                            <w:r>
                              <w:t>RM Color: WOODLAND</w:t>
                            </w:r>
                          </w:p>
                          <w:p w14:paraId="22EA80A9" w14:textId="77777777" w:rsidR="00E6718D" w:rsidRDefault="00E6718D" w:rsidP="00BF2A0B"/>
                          <w:p w14:paraId="50381530" w14:textId="77777777" w:rsidR="00BF2A0B" w:rsidRDefault="00BF2A0B" w:rsidP="00BF2A0B"/>
                          <w:p w14:paraId="1291A8AF" w14:textId="77777777" w:rsidR="00BF2A0B" w:rsidRDefault="00BF2A0B" w:rsidP="00BF2A0B"/>
                        </w:txbxContent>
                      </v:textbox>
                    </v:shape>
                  </w:pict>
                </mc:Fallback>
              </mc:AlternateContent>
            </w:r>
          </w:p>
          <w:p w14:paraId="534029CB" w14:textId="7E3CE6FC" w:rsidR="00CD434E" w:rsidRDefault="00CD434E" w:rsidP="009F6887">
            <w:pPr>
              <w:rPr>
                <w:noProof/>
              </w:rPr>
            </w:pPr>
          </w:p>
          <w:p w14:paraId="7B14765F" w14:textId="05846E13" w:rsidR="00D87A34" w:rsidRDefault="00D87A34" w:rsidP="009F6887">
            <w:pPr>
              <w:rPr>
                <w:noProof/>
              </w:rPr>
            </w:pPr>
          </w:p>
          <w:p w14:paraId="50AAEC55" w14:textId="1A9FD8DC" w:rsidR="009F6887" w:rsidRDefault="009F6887" w:rsidP="009F6887"/>
          <w:p w14:paraId="0EDA22A1" w14:textId="2991545B" w:rsidR="00CD434E" w:rsidRDefault="00CD434E" w:rsidP="009F6887">
            <w:pPr>
              <w:tabs>
                <w:tab w:val="left" w:pos="1845"/>
                <w:tab w:val="left" w:pos="6660"/>
              </w:tabs>
              <w:rPr>
                <w:noProof/>
              </w:rPr>
            </w:pPr>
          </w:p>
          <w:p w14:paraId="43801118" w14:textId="545A0378" w:rsidR="009F6887" w:rsidRPr="009F6887" w:rsidRDefault="00E6718D" w:rsidP="009F6887">
            <w:pPr>
              <w:tabs>
                <w:tab w:val="left" w:pos="1845"/>
                <w:tab w:val="left" w:pos="6660"/>
              </w:tabs>
            </w:pPr>
            <w:r w:rsidRPr="00BF2A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 wp14:anchorId="352A60DE" wp14:editId="25C8CA64">
                      <wp:simplePos x="0" y="0"/>
                      <wp:positionH relativeFrom="column">
                        <wp:posOffset>1231265</wp:posOffset>
                      </wp:positionH>
                      <wp:positionV relativeFrom="paragraph">
                        <wp:posOffset>856615</wp:posOffset>
                      </wp:positionV>
                      <wp:extent cx="3009900" cy="282575"/>
                      <wp:effectExtent l="38100" t="0" r="19050" b="79375"/>
                      <wp:wrapNone/>
                      <wp:docPr id="1276515387" name="Straight Arrow Connector 1276515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09900" cy="2825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53CFB9" id="Straight Arrow Connector 1276515387" o:spid="_x0000_s1026" type="#_x0000_t32" style="position:absolute;margin-left:96.95pt;margin-top:67.45pt;width:237pt;height:22.25pt;flip:x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BF2A0B" w:rsidRPr="00BF2A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 wp14:anchorId="25B4D9F2" wp14:editId="4C0D3F5F">
                      <wp:simplePos x="0" y="0"/>
                      <wp:positionH relativeFrom="column">
                        <wp:posOffset>1139825</wp:posOffset>
                      </wp:positionH>
                      <wp:positionV relativeFrom="paragraph">
                        <wp:posOffset>784225</wp:posOffset>
                      </wp:positionV>
                      <wp:extent cx="3070860" cy="57150"/>
                      <wp:effectExtent l="19050" t="76200" r="15240" b="38100"/>
                      <wp:wrapNone/>
                      <wp:docPr id="1276515389" name="Straight Arrow Connector 1276515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070860" cy="571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11F878" id="Straight Arrow Connector 1276515389" o:spid="_x0000_s1026" type="#_x0000_t32" style="position:absolute;margin-left:89.75pt;margin-top:61.75pt;width:241.8pt;height:4.5pt;flip:x y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92AC2">
              <w:rPr>
                <w:noProof/>
              </w:rPr>
              <w:drawing>
                <wp:anchor distT="0" distB="0" distL="114300" distR="114300" simplePos="0" relativeHeight="251734016" behindDoc="0" locked="0" layoutInCell="1" allowOverlap="1" wp14:anchorId="6D49E261" wp14:editId="395CBB19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163195</wp:posOffset>
                  </wp:positionV>
                  <wp:extent cx="2320909" cy="1798320"/>
                  <wp:effectExtent l="0" t="0" r="381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ackgroundRemoval t="14115" b="85646" l="17415" r="94794">
                                        <a14:foregroundMark x1="20287" y1="57177" x2="20287" y2="57177"/>
                                        <a14:foregroundMark x1="20287" y1="57177" x2="20287" y2="57177"/>
                                        <a14:foregroundMark x1="24057" y1="50000" x2="26032" y2="60526"/>
                                        <a14:foregroundMark x1="37522" y1="36842" x2="54039" y2="22010"/>
                                        <a14:foregroundMark x1="55296" y1="19856" x2="75404" y2="18660"/>
                                        <a14:foregroundMark x1="82047" y1="46172" x2="89228" y2="72249"/>
                                        <a14:foregroundMark x1="89228" y1="72249" x2="86535" y2="72010"/>
                                        <a14:foregroundMark x1="84560" y1="74641" x2="94794" y2="86124"/>
                                        <a14:foregroundMark x1="24776" y1="84689" x2="18133" y2="77512"/>
                                        <a14:foregroundMark x1="17415" y1="76794" x2="24057" y2="71292"/>
                                        <a14:foregroundMark x1="33393" y1="44019" x2="39677" y2="36364"/>
                                        <a14:foregroundMark x1="45422" y1="43301" x2="45422" y2="43301"/>
                                        <a14:backgroundMark x1="33393" y1="27512" x2="33393" y2="27512"/>
                                        <a14:backgroundMark x1="33393" y1="27512" x2="30162" y2="40191"/>
                                        <a14:backgroundMark x1="36804" y1="33493" x2="36804" y2="33493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15" t="3957" r="3936" b="12927"/>
                          <a:stretch/>
                        </pic:blipFill>
                        <pic:spPr bwMode="auto">
                          <a:xfrm>
                            <a:off x="0" y="0"/>
                            <a:ext cx="2320909" cy="1798320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F6887">
              <w:tab/>
            </w:r>
            <w:r w:rsidR="009F6887">
              <w:tab/>
            </w:r>
          </w:p>
        </w:tc>
      </w:tr>
    </w:tbl>
    <w:p w14:paraId="0D9B9253" w14:textId="4FD7AF7E" w:rsidR="00DC372B" w:rsidRDefault="00DC372B" w:rsidP="00155384">
      <w:pPr>
        <w:rPr>
          <w:color w:val="auto"/>
        </w:rPr>
      </w:pPr>
    </w:p>
    <w:p w14:paraId="58E8FF7B" w14:textId="77777777" w:rsidR="00DC372B" w:rsidRDefault="00DC372B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C372B" w:rsidRPr="00DE4BCC" w14:paraId="269C7A6D" w14:textId="77777777" w:rsidTr="000E68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B3E785D" w14:textId="77777777" w:rsidR="00DC372B" w:rsidRPr="00DE4BCC" w:rsidRDefault="00DC372B" w:rsidP="000E68E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DC372B" w:rsidRPr="00DE4BCC" w14:paraId="1EA6BD46" w14:textId="77777777" w:rsidTr="00E6718D">
        <w:trPr>
          <w:trHeight w:val="12383"/>
        </w:trPr>
        <w:tc>
          <w:tcPr>
            <w:tcW w:w="5000" w:type="pct"/>
          </w:tcPr>
          <w:p w14:paraId="5C117E23" w14:textId="386DD286" w:rsidR="00DC372B" w:rsidRDefault="00512DF6" w:rsidP="000E68E6">
            <w:pPr>
              <w:rPr>
                <w:color w:val="auto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72960" behindDoc="0" locked="0" layoutInCell="1" allowOverlap="1" wp14:anchorId="1B2FDAF5" wp14:editId="316AD502">
                      <wp:simplePos x="0" y="0"/>
                      <wp:positionH relativeFrom="column">
                        <wp:posOffset>3814445</wp:posOffset>
                      </wp:positionH>
                      <wp:positionV relativeFrom="paragraph">
                        <wp:posOffset>138430</wp:posOffset>
                      </wp:positionV>
                      <wp:extent cx="1971675" cy="1897380"/>
                      <wp:effectExtent l="0" t="0" r="28575" b="26670"/>
                      <wp:wrapNone/>
                      <wp:docPr id="1276515569" name="Text Box 12765155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71675" cy="1897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E0F99FC" w14:textId="407543E0" w:rsidR="00512DF6" w:rsidRDefault="00512DF6" w:rsidP="00512DF6">
                                  <w:r>
                                    <w:t xml:space="preserve">Item: 50MM WEBBING INSIDE 50MM VELCRO LOOP &amp; HOOK  </w:t>
                                  </w:r>
                                </w:p>
                                <w:p w14:paraId="77932DE3" w14:textId="77777777" w:rsidR="00512DF6" w:rsidRDefault="00512DF6" w:rsidP="00512DF6">
                                  <w:r>
                                    <w:t>Style Color: TFP / MCAM</w:t>
                                  </w:r>
                                </w:p>
                                <w:p w14:paraId="64545965" w14:textId="77777777" w:rsidR="00512DF6" w:rsidRDefault="00512DF6" w:rsidP="00512DF6">
                                  <w:r>
                                    <w:t>RM Color: CBK</w:t>
                                  </w:r>
                                </w:p>
                                <w:p w14:paraId="12F66251" w14:textId="77777777" w:rsidR="00512DF6" w:rsidRDefault="00512DF6" w:rsidP="00512DF6">
                                  <w:r>
                                    <w:t>Style Color: KUMUL</w:t>
                                  </w:r>
                                </w:p>
                                <w:p w14:paraId="1126831D" w14:textId="77777777" w:rsidR="00512DF6" w:rsidRDefault="00512DF6" w:rsidP="00512DF6">
                                  <w:r>
                                    <w:t>RM Color: BLACK</w:t>
                                  </w:r>
                                </w:p>
                                <w:p w14:paraId="0D80A02B" w14:textId="6BBCA3DB" w:rsidR="00512DF6" w:rsidRDefault="00512DF6" w:rsidP="00512DF6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1A8D40AE" w14:textId="77777777" w:rsidR="00512DF6" w:rsidRDefault="00512DF6" w:rsidP="00512DF6">
                                  <w:r>
                                    <w:t>RM Color: RG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2FDAF5" id="Text Box 1276515569" o:spid="_x0000_s1031" type="#_x0000_t202" style="position:absolute;margin-left:300.35pt;margin-top:10.9pt;width:155.25pt;height:149.4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" fillcolor="white [3201]" strokeweight=".5pt">
                      <v:textbox>
                        <w:txbxContent>
                          <w:p w14:paraId="3E0F99FC" w14:textId="407543E0" w:rsidR="00512DF6" w:rsidRDefault="00512DF6" w:rsidP="00512DF6">
                            <w:r>
                              <w:t xml:space="preserve">Item: 50MM WEBBING INSIDE 50MM VELCRO LOOP &amp; HOOK  </w:t>
                            </w:r>
                          </w:p>
                          <w:p w14:paraId="77932DE3" w14:textId="77777777" w:rsidR="00512DF6" w:rsidRDefault="00512DF6" w:rsidP="00512DF6">
                            <w:r>
                              <w:t>Style Color: TFP / MCAM</w:t>
                            </w:r>
                          </w:p>
                          <w:p w14:paraId="64545965" w14:textId="77777777" w:rsidR="00512DF6" w:rsidRDefault="00512DF6" w:rsidP="00512DF6">
                            <w:r>
                              <w:t>RM Color: CBK</w:t>
                            </w:r>
                          </w:p>
                          <w:p w14:paraId="12F66251" w14:textId="77777777" w:rsidR="00512DF6" w:rsidRDefault="00512DF6" w:rsidP="00512DF6">
                            <w:r>
                              <w:t>Style Color: KUMUL</w:t>
                            </w:r>
                          </w:p>
                          <w:p w14:paraId="1126831D" w14:textId="77777777" w:rsidR="00512DF6" w:rsidRDefault="00512DF6" w:rsidP="00512DF6">
                            <w:r>
                              <w:t>RM Color: BLACK</w:t>
                            </w:r>
                          </w:p>
                          <w:p w14:paraId="0D80A02B" w14:textId="6BBCA3DB" w:rsidR="00512DF6" w:rsidRDefault="00512DF6" w:rsidP="00512DF6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1A8D40AE" w14:textId="77777777" w:rsidR="00512DF6" w:rsidRDefault="00512DF6" w:rsidP="00512DF6">
                            <w:r>
                              <w:t>RM Color: RG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F2A0B">
              <w:rPr>
                <w:noProof/>
              </w:rPr>
              <w:drawing>
                <wp:anchor distT="0" distB="0" distL="114300" distR="114300" simplePos="0" relativeHeight="251940864" behindDoc="1" locked="0" layoutInCell="1" allowOverlap="1" wp14:anchorId="6B4C98D9" wp14:editId="6F301F62">
                  <wp:simplePos x="0" y="0"/>
                  <wp:positionH relativeFrom="margin">
                    <wp:posOffset>95885</wp:posOffset>
                  </wp:positionH>
                  <wp:positionV relativeFrom="paragraph">
                    <wp:posOffset>275590</wp:posOffset>
                  </wp:positionV>
                  <wp:extent cx="1752600" cy="2492981"/>
                  <wp:effectExtent l="0" t="0" r="0" b="3175"/>
                  <wp:wrapNone/>
                  <wp:docPr id="1276515384" name="Picture 1276515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5693" cy="2497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20FD0D" w14:textId="0194F756" w:rsidR="00DC372B" w:rsidRDefault="00512DF6" w:rsidP="000E68E6">
            <w:pPr>
              <w:tabs>
                <w:tab w:val="left" w:pos="420"/>
                <w:tab w:val="left" w:pos="535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675368BD" wp14:editId="4208A602">
                      <wp:simplePos x="0" y="0"/>
                      <wp:positionH relativeFrom="column">
                        <wp:posOffset>2253297</wp:posOffset>
                      </wp:positionH>
                      <wp:positionV relativeFrom="paragraph">
                        <wp:posOffset>171768</wp:posOffset>
                      </wp:positionV>
                      <wp:extent cx="1571625" cy="9525"/>
                      <wp:effectExtent l="0" t="0" r="28575" b="28575"/>
                      <wp:wrapNone/>
                      <wp:docPr id="1276515570" name="Straight Connector 12765155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71625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1B8001" id="Straight Connector 1276515570" o:spid="_x0000_s1026" style="position:absolute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7.4pt,13.55pt" to="301.15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" strokecolor="#f3533f [3209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 wp14:anchorId="6B0A30F7" wp14:editId="01BAFC62">
                      <wp:simplePos x="0" y="0"/>
                      <wp:positionH relativeFrom="column">
                        <wp:posOffset>400685</wp:posOffset>
                      </wp:positionH>
                      <wp:positionV relativeFrom="paragraph">
                        <wp:posOffset>171768</wp:posOffset>
                      </wp:positionV>
                      <wp:extent cx="1852613" cy="1095375"/>
                      <wp:effectExtent l="38100" t="0" r="14605" b="47625"/>
                      <wp:wrapNone/>
                      <wp:docPr id="1276515568" name="Straight Arrow Connector 12765155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52613" cy="10953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3CDD01" id="Straight Arrow Connector 1276515568" o:spid="_x0000_s1026" type="#_x0000_t32" style="position:absolute;margin-left:31.55pt;margin-top:13.55pt;width:145.9pt;height:86.25pt;flip:x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DC372B">
              <w:tab/>
            </w:r>
            <w:r w:rsidR="00DC372B">
              <w:tab/>
            </w:r>
          </w:p>
          <w:p w14:paraId="5A98AA9F" w14:textId="39C1982B" w:rsidR="00DC372B" w:rsidRPr="00155384" w:rsidRDefault="00DC372B" w:rsidP="000E68E6"/>
          <w:p w14:paraId="2DD679DE" w14:textId="52F78662" w:rsidR="00DC372B" w:rsidRDefault="00E6718D" w:rsidP="000E68E6">
            <w:pPr>
              <w:rPr>
                <w:noProof/>
                <w14:ligatures w14:val="standard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7DB7DCAD" wp14:editId="2897A476">
                      <wp:simplePos x="0" y="0"/>
                      <wp:positionH relativeFrom="column">
                        <wp:posOffset>2130425</wp:posOffset>
                      </wp:positionH>
                      <wp:positionV relativeFrom="paragraph">
                        <wp:posOffset>79375</wp:posOffset>
                      </wp:positionV>
                      <wp:extent cx="1645920" cy="3009900"/>
                      <wp:effectExtent l="0" t="0" r="11430" b="19050"/>
                      <wp:wrapNone/>
                      <wp:docPr id="1276515376" name="Text Box 12765153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3009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D9DE8D2" w14:textId="200F9DAD" w:rsidR="00DC372B" w:rsidRDefault="00DC372B" w:rsidP="00DC372B">
                                  <w:r>
                                    <w:t xml:space="preserve">Item: </w:t>
                                  </w:r>
                                  <w:r w:rsidR="00BF2A0B">
                                    <w:t xml:space="preserve">WEBBING 25MM D/S </w:t>
                                  </w:r>
                                </w:p>
                                <w:p w14:paraId="2DF9CA02" w14:textId="77777777" w:rsidR="00DC372B" w:rsidRDefault="00DC372B" w:rsidP="00DC372B">
                                  <w:r>
                                    <w:t xml:space="preserve">Style Color: TFP </w:t>
                                  </w:r>
                                </w:p>
                                <w:p w14:paraId="62C7832B" w14:textId="6D24BE92" w:rsidR="00DC372B" w:rsidRDefault="00DC372B" w:rsidP="00DC372B">
                                  <w:r>
                                    <w:t>RM Color: TFP</w:t>
                                  </w:r>
                                  <w:r w:rsidR="00BF2A0B">
                                    <w:t xml:space="preserve"> D/S</w:t>
                                  </w:r>
                                </w:p>
                                <w:p w14:paraId="1AFFFDA9" w14:textId="77777777" w:rsidR="00DC372B" w:rsidRDefault="00DC372B" w:rsidP="00DC372B">
                                  <w:r>
                                    <w:t>Style Color: KUMUL</w:t>
                                  </w:r>
                                </w:p>
                                <w:p w14:paraId="69B30B97" w14:textId="068AEF7E" w:rsidR="00DC372B" w:rsidRDefault="00DC372B" w:rsidP="00DC372B">
                                  <w:r>
                                    <w:t>RM Color: KUMUL</w:t>
                                  </w:r>
                                  <w:r w:rsidR="00BF2A0B">
                                    <w:t xml:space="preserve"> D/S</w:t>
                                  </w:r>
                                </w:p>
                                <w:p w14:paraId="14D09FD6" w14:textId="77777777" w:rsidR="00DC372B" w:rsidRDefault="00DC372B" w:rsidP="00DC372B">
                                  <w:r>
                                    <w:t>Style Color: RG</w:t>
                                  </w:r>
                                </w:p>
                                <w:p w14:paraId="22909183" w14:textId="77777777" w:rsidR="00DC372B" w:rsidRDefault="00DC372B" w:rsidP="00DC372B">
                                  <w:r>
                                    <w:t>RM Color: RG</w:t>
                                  </w:r>
                                </w:p>
                                <w:p w14:paraId="1F2B0DFB" w14:textId="77777777" w:rsidR="00DC372B" w:rsidRDefault="00DC372B" w:rsidP="00DC372B">
                                  <w:r>
                                    <w:t xml:space="preserve">Style Color: MCAM </w:t>
                                  </w:r>
                                </w:p>
                                <w:p w14:paraId="51C42349" w14:textId="7F16F8AD" w:rsidR="00DC372B" w:rsidRDefault="00DC372B" w:rsidP="00DC372B">
                                  <w:r>
                                    <w:t>RM Color: MCAM</w:t>
                                  </w:r>
                                  <w:r w:rsidR="00BF2A0B">
                                    <w:t xml:space="preserve"> D/S</w:t>
                                  </w:r>
                                </w:p>
                                <w:p w14:paraId="6C8A7DD6" w14:textId="77777777" w:rsidR="00DC372B" w:rsidRDefault="00DC372B" w:rsidP="00DC372B">
                                  <w:r>
                                    <w:t>Style Color: MC TROPIC</w:t>
                                  </w:r>
                                </w:p>
                                <w:p w14:paraId="180A5E2D" w14:textId="6D09DF4D" w:rsidR="00DC372B" w:rsidRDefault="00DC372B" w:rsidP="00DC372B">
                                  <w:r>
                                    <w:t>RM Color: MC TROPIC</w:t>
                                  </w:r>
                                  <w:r w:rsidR="00BF2A0B">
                                    <w:t xml:space="preserve"> D/S</w:t>
                                  </w:r>
                                </w:p>
                                <w:p w14:paraId="5B8F8031" w14:textId="77777777" w:rsidR="00E6718D" w:rsidRDefault="00E6718D" w:rsidP="00E6718D">
                                  <w:r>
                                    <w:t>Style Color: WOODLAND</w:t>
                                  </w:r>
                                </w:p>
                                <w:p w14:paraId="2B35C2BA" w14:textId="444F9CE6" w:rsidR="00E6718D" w:rsidRDefault="00E6718D" w:rsidP="00E6718D">
                                  <w:r>
                                    <w:t>RM Color: WOODLAND</w:t>
                                  </w:r>
                                  <w:r>
                                    <w:t xml:space="preserve"> D/S</w:t>
                                  </w:r>
                                </w:p>
                                <w:p w14:paraId="2EC8841C" w14:textId="77777777" w:rsidR="00E6718D" w:rsidRDefault="00E6718D" w:rsidP="00DC372B"/>
                                <w:p w14:paraId="60CB9952" w14:textId="77777777" w:rsidR="00DC372B" w:rsidRDefault="00DC372B" w:rsidP="00DC372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B7DCAD" id="Text Box 1276515376" o:spid="_x0000_s1032" type="#_x0000_t202" style="position:absolute;margin-left:167.75pt;margin-top:6.25pt;width:129.6pt;height:237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" fillcolor="white [3201]" strokeweight=".5pt">
                      <v:textbox>
                        <w:txbxContent>
                          <w:p w14:paraId="7D9DE8D2" w14:textId="200F9DAD" w:rsidR="00DC372B" w:rsidRDefault="00DC372B" w:rsidP="00DC372B">
                            <w:r>
                              <w:t xml:space="preserve">Item: </w:t>
                            </w:r>
                            <w:r w:rsidR="00BF2A0B">
                              <w:t xml:space="preserve">WEBBING 25MM D/S </w:t>
                            </w:r>
                          </w:p>
                          <w:p w14:paraId="2DF9CA02" w14:textId="77777777" w:rsidR="00DC372B" w:rsidRDefault="00DC372B" w:rsidP="00DC372B">
                            <w:r>
                              <w:t xml:space="preserve">Style Color: TFP </w:t>
                            </w:r>
                          </w:p>
                          <w:p w14:paraId="62C7832B" w14:textId="6D24BE92" w:rsidR="00DC372B" w:rsidRDefault="00DC372B" w:rsidP="00DC372B">
                            <w:r>
                              <w:t>RM Color: TFP</w:t>
                            </w:r>
                            <w:r w:rsidR="00BF2A0B">
                              <w:t xml:space="preserve"> D/S</w:t>
                            </w:r>
                          </w:p>
                          <w:p w14:paraId="1AFFFDA9" w14:textId="77777777" w:rsidR="00DC372B" w:rsidRDefault="00DC372B" w:rsidP="00DC372B">
                            <w:r>
                              <w:t>Style Color: KUMUL</w:t>
                            </w:r>
                          </w:p>
                          <w:p w14:paraId="69B30B97" w14:textId="068AEF7E" w:rsidR="00DC372B" w:rsidRDefault="00DC372B" w:rsidP="00DC372B">
                            <w:r>
                              <w:t>RM Color: KUMUL</w:t>
                            </w:r>
                            <w:r w:rsidR="00BF2A0B">
                              <w:t xml:space="preserve"> D/S</w:t>
                            </w:r>
                          </w:p>
                          <w:p w14:paraId="14D09FD6" w14:textId="77777777" w:rsidR="00DC372B" w:rsidRDefault="00DC372B" w:rsidP="00DC372B">
                            <w:r>
                              <w:t>Style Color: RG</w:t>
                            </w:r>
                          </w:p>
                          <w:p w14:paraId="22909183" w14:textId="77777777" w:rsidR="00DC372B" w:rsidRDefault="00DC372B" w:rsidP="00DC372B">
                            <w:r>
                              <w:t>RM Color: RG</w:t>
                            </w:r>
                          </w:p>
                          <w:p w14:paraId="1F2B0DFB" w14:textId="77777777" w:rsidR="00DC372B" w:rsidRDefault="00DC372B" w:rsidP="00DC372B">
                            <w:r>
                              <w:t xml:space="preserve">Style Color: MCAM </w:t>
                            </w:r>
                          </w:p>
                          <w:p w14:paraId="51C42349" w14:textId="7F16F8AD" w:rsidR="00DC372B" w:rsidRDefault="00DC372B" w:rsidP="00DC372B">
                            <w:r>
                              <w:t>RM Color: MCAM</w:t>
                            </w:r>
                            <w:r w:rsidR="00BF2A0B">
                              <w:t xml:space="preserve"> D/S</w:t>
                            </w:r>
                          </w:p>
                          <w:p w14:paraId="6C8A7DD6" w14:textId="77777777" w:rsidR="00DC372B" w:rsidRDefault="00DC372B" w:rsidP="00DC372B">
                            <w:r>
                              <w:t>Style Color: MC TROPIC</w:t>
                            </w:r>
                          </w:p>
                          <w:p w14:paraId="180A5E2D" w14:textId="6D09DF4D" w:rsidR="00DC372B" w:rsidRDefault="00DC372B" w:rsidP="00DC372B">
                            <w:r>
                              <w:t>RM Color: MC TROPIC</w:t>
                            </w:r>
                            <w:r w:rsidR="00BF2A0B">
                              <w:t xml:space="preserve"> D/S</w:t>
                            </w:r>
                          </w:p>
                          <w:p w14:paraId="5B8F8031" w14:textId="77777777" w:rsidR="00E6718D" w:rsidRDefault="00E6718D" w:rsidP="00E6718D">
                            <w:r>
                              <w:t>Style Color: WOODLAND</w:t>
                            </w:r>
                          </w:p>
                          <w:p w14:paraId="2B35C2BA" w14:textId="444F9CE6" w:rsidR="00E6718D" w:rsidRDefault="00E6718D" w:rsidP="00E6718D">
                            <w:r>
                              <w:t>RM Color: WOODLAND</w:t>
                            </w:r>
                            <w:r>
                              <w:t xml:space="preserve"> D/S</w:t>
                            </w:r>
                          </w:p>
                          <w:p w14:paraId="2EC8841C" w14:textId="77777777" w:rsidR="00E6718D" w:rsidRDefault="00E6718D" w:rsidP="00DC372B"/>
                          <w:p w14:paraId="60CB9952" w14:textId="77777777" w:rsidR="00DC372B" w:rsidRDefault="00DC372B" w:rsidP="00DC372B"/>
                        </w:txbxContent>
                      </v:textbox>
                    </v:shape>
                  </w:pict>
                </mc:Fallback>
              </mc:AlternateContent>
            </w:r>
          </w:p>
          <w:p w14:paraId="180E06E7" w14:textId="77777777" w:rsidR="00DC372B" w:rsidRPr="00155384" w:rsidRDefault="00DC372B" w:rsidP="000E68E6"/>
          <w:p w14:paraId="6D2B89CE" w14:textId="6BC587FA" w:rsidR="00DC372B" w:rsidRPr="00155384" w:rsidRDefault="00DC372B" w:rsidP="000E68E6"/>
          <w:p w14:paraId="3A52A563" w14:textId="4F555798" w:rsidR="00DC372B" w:rsidRPr="00155384" w:rsidRDefault="00DC372B" w:rsidP="000E68E6"/>
          <w:p w14:paraId="0F9FA30E" w14:textId="25DA0A3B" w:rsidR="00DC372B" w:rsidRPr="00155384" w:rsidRDefault="00BF2A0B" w:rsidP="000E68E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6D6BA604" wp14:editId="519BD88F">
                      <wp:simplePos x="0" y="0"/>
                      <wp:positionH relativeFrom="column">
                        <wp:posOffset>781685</wp:posOffset>
                      </wp:positionH>
                      <wp:positionV relativeFrom="paragraph">
                        <wp:posOffset>149860</wp:posOffset>
                      </wp:positionV>
                      <wp:extent cx="1423988" cy="528638"/>
                      <wp:effectExtent l="38100" t="38100" r="24130" b="24130"/>
                      <wp:wrapNone/>
                      <wp:docPr id="1276515380" name="Straight Arrow Connector 1276515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23988" cy="52863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B0E0A7" id="Straight Arrow Connector 1276515380" o:spid="_x0000_s1026" type="#_x0000_t32" style="position:absolute;margin-left:61.55pt;margin-top:11.8pt;width:112.15pt;height:41.65pt;flip:x y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A3F0CA0" w14:textId="13C6C726" w:rsidR="00DC372B" w:rsidRDefault="00DC372B" w:rsidP="000E68E6"/>
          <w:p w14:paraId="5FD44D56" w14:textId="171E53D3" w:rsidR="00DC372B" w:rsidRDefault="00DC372B" w:rsidP="000E68E6"/>
          <w:p w14:paraId="6EA7B5C7" w14:textId="383BF4E0" w:rsidR="00DC372B" w:rsidRDefault="00512DF6" w:rsidP="000E68E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39FC6CFD" wp14:editId="54020E8D">
                      <wp:simplePos x="0" y="0"/>
                      <wp:positionH relativeFrom="column">
                        <wp:posOffset>1415098</wp:posOffset>
                      </wp:positionH>
                      <wp:positionV relativeFrom="paragraph">
                        <wp:posOffset>7938</wp:posOffset>
                      </wp:positionV>
                      <wp:extent cx="757237" cy="2941320"/>
                      <wp:effectExtent l="38100" t="0" r="24130" b="49530"/>
                      <wp:wrapNone/>
                      <wp:docPr id="1276515378" name="Straight Arrow Connector 1276515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57237" cy="29413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1650C9" id="Straight Arrow Connector 1276515378" o:spid="_x0000_s1026" type="#_x0000_t32" style="position:absolute;margin-left:111.45pt;margin-top:.65pt;width:59.6pt;height:231.6pt;flip:x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2F595D2" w14:textId="5D9E88CC" w:rsidR="00DC372B" w:rsidRDefault="00DC372B" w:rsidP="000E68E6"/>
          <w:p w14:paraId="12815CF4" w14:textId="5FDE219D" w:rsidR="00DC372B" w:rsidRDefault="00DC372B" w:rsidP="000E68E6"/>
          <w:p w14:paraId="07D7B0F2" w14:textId="7BB670BE" w:rsidR="00DC372B" w:rsidRDefault="00DC372B" w:rsidP="000E68E6">
            <w:pPr>
              <w:rPr>
                <w:noProof/>
                <w14:ligatures w14:val="standard"/>
              </w:rPr>
            </w:pPr>
          </w:p>
          <w:p w14:paraId="78ABDF25" w14:textId="1F38BDE3" w:rsidR="00DC372B" w:rsidRDefault="00BF2A0B" w:rsidP="000E68E6">
            <w:r>
              <w:rPr>
                <w:noProof/>
              </w:rPr>
              <w:drawing>
                <wp:anchor distT="0" distB="0" distL="114300" distR="114300" simplePos="0" relativeHeight="251934720" behindDoc="0" locked="0" layoutInCell="1" allowOverlap="1" wp14:anchorId="6F57B7F3" wp14:editId="136DAEFD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27940</wp:posOffset>
                  </wp:positionV>
                  <wp:extent cx="2251710" cy="2251710"/>
                  <wp:effectExtent l="0" t="0" r="0" b="0"/>
                  <wp:wrapNone/>
                  <wp:docPr id="1276515385" name="Picture 1276515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ackgroundRemoval t="28125" b="93490" l="33968" r="73280">
                                        <a14:foregroundMark x1="44070" y1="35026" x2="53075" y2="29948"/>
                                        <a14:foregroundMark x1="53075" y1="29948" x2="64861" y2="38542"/>
                                        <a14:foregroundMark x1="64861" y1="38542" x2="71889" y2="59115"/>
                                        <a14:foregroundMark x1="71889" y1="59115" x2="69473" y2="78646"/>
                                        <a14:foregroundMark x1="69473" y1="78646" x2="62811" y2="90885"/>
                                        <a14:foregroundMark x1="62811" y1="90885" x2="59883" y2="86979"/>
                                        <a14:foregroundMark x1="65081" y1="35417" x2="57833" y2="25130"/>
                                        <a14:foregroundMark x1="57833" y1="25130" x2="46925" y2="27604"/>
                                        <a14:foregroundMark x1="46925" y1="27604" x2="39239" y2="41016"/>
                                        <a14:foregroundMark x1="39239" y1="41016" x2="34627" y2="58464"/>
                                        <a14:foregroundMark x1="34627" y1="58464" x2="37116" y2="80859"/>
                                        <a14:foregroundMark x1="37116" y1="80859" x2="52562" y2="89583"/>
                                        <a14:foregroundMark x1="52562" y1="89583" x2="66179" y2="88932"/>
                                        <a14:foregroundMark x1="45168" y1="84115" x2="63763" y2="84896"/>
                                        <a14:foregroundMark x1="63763" y1="84896" x2="47438" y2="84115"/>
                                        <a14:foregroundMark x1="47438" y1="84115" x2="57028" y2="91016"/>
                                        <a14:foregroundMark x1="57028" y1="91016" x2="57833" y2="89844"/>
                                        <a14:foregroundMark x1="63104" y1="92188" x2="38507" y2="87370"/>
                                        <a14:foregroundMark x1="38507" y1="87370" x2="60908" y2="93229"/>
                                        <a14:foregroundMark x1="60908" y1="93229" x2="38287" y2="86849"/>
                                        <a14:foregroundMark x1="38287" y1="86849" x2="62225" y2="91276"/>
                                        <a14:foregroundMark x1="62225" y1="91276" x2="39312" y2="92057"/>
                                        <a14:foregroundMark x1="39312" y1="92057" x2="52489" y2="93359"/>
                                        <a14:foregroundMark x1="52489" y1="93359" x2="37775" y2="81250"/>
                                        <a14:foregroundMark x1="37775" y1="81250" x2="35944" y2="54818"/>
                                        <a14:foregroundMark x1="35944" y1="54818" x2="37775" y2="64063"/>
                                        <a14:foregroundMark x1="33968" y1="65365" x2="36091" y2="88932"/>
                                        <a14:foregroundMark x1="70571" y1="83724" x2="51098" y2="96875"/>
                                        <a14:foregroundMark x1="51098" y1="96875" x2="65593" y2="95182"/>
                                        <a14:foregroundMark x1="65593" y1="95182" x2="54978" y2="92969"/>
                                        <a14:foregroundMark x1="54978" y1="92969" x2="56369" y2="93490"/>
                                        <a14:foregroundMark x1="68887" y1="91146" x2="69546" y2="73438"/>
                                        <a14:foregroundMark x1="69546" y1="73438" x2="72182" y2="83073"/>
                                        <a14:foregroundMark x1="71449" y1="86328" x2="73060" y2="87240"/>
                                        <a14:foregroundMark x1="72914" y1="83464" x2="72914" y2="83464"/>
                                        <a14:foregroundMark x1="71962" y1="86719" x2="71816" y2="85026"/>
                                        <a14:foregroundMark x1="69839" y1="76693" x2="69839" y2="76693"/>
                                        <a14:foregroundMark x1="72328" y1="76042" x2="72182" y2="61458"/>
                                        <a14:foregroundMark x1="45168" y1="28255" x2="62006" y2="30208"/>
                                        <a14:foregroundMark x1="45900" y1="38281" x2="46047" y2="32813"/>
                                        <a14:foregroundMark x1="46047" y1="35026" x2="39898" y2="47656"/>
                                        <a14:foregroundMark x1="69985" y1="84766" x2="73280" y2="87630"/>
                                        <a14:backgroundMark x1="36823" y1="33464" x2="37921" y2="3151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95" t="25086" r="26923" b="5930"/>
                          <a:stretch/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49C8739" w14:textId="7E5DCB2F" w:rsidR="00DC372B" w:rsidRPr="009F6887" w:rsidRDefault="00DC372B" w:rsidP="000E68E6"/>
          <w:p w14:paraId="33FC8E6B" w14:textId="6F48C4E1" w:rsidR="00DC372B" w:rsidRDefault="00E6718D" w:rsidP="000E68E6">
            <w:pPr>
              <w:tabs>
                <w:tab w:val="left" w:pos="5640"/>
              </w:tabs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 wp14:anchorId="62AC63ED" wp14:editId="5FA1C20B">
                      <wp:simplePos x="0" y="0"/>
                      <wp:positionH relativeFrom="column">
                        <wp:posOffset>3898265</wp:posOffset>
                      </wp:positionH>
                      <wp:positionV relativeFrom="paragraph">
                        <wp:posOffset>54610</wp:posOffset>
                      </wp:positionV>
                      <wp:extent cx="1790700" cy="1783080"/>
                      <wp:effectExtent l="0" t="0" r="19050" b="26670"/>
                      <wp:wrapNone/>
                      <wp:docPr id="1276515392" name="Text Box 12765153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0700" cy="17830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CC08B4F" w14:textId="4EE0EC37" w:rsidR="00FF14DC" w:rsidRDefault="00FF14DC" w:rsidP="00DC372B">
                                  <w:r>
                                    <w:t xml:space="preserve">Item: 500D CODURA  </w:t>
                                  </w:r>
                                </w:p>
                                <w:p w14:paraId="51ACFB63" w14:textId="3872986E" w:rsidR="00FF14DC" w:rsidRDefault="00FF14DC" w:rsidP="00DC372B">
                                  <w:r>
                                    <w:t>Style Color: TFP / MCAM</w:t>
                                  </w:r>
                                </w:p>
                                <w:p w14:paraId="7434ECD0" w14:textId="543901AC" w:rsidR="00FF14DC" w:rsidRDefault="00FF14DC" w:rsidP="00DC372B">
                                  <w:r>
                                    <w:t>RM Color: CBK</w:t>
                                  </w:r>
                                </w:p>
                                <w:p w14:paraId="2D6DDE53" w14:textId="77777777" w:rsidR="00FF14DC" w:rsidRDefault="00FF14DC" w:rsidP="00DC372B">
                                  <w:r>
                                    <w:t>Style Color: KUMUL</w:t>
                                  </w:r>
                                </w:p>
                                <w:p w14:paraId="6AF6EC3E" w14:textId="4381A5F4" w:rsidR="00FF14DC" w:rsidRDefault="00FF14DC" w:rsidP="00DC372B">
                                  <w:r>
                                    <w:t>RM Color: BLACK</w:t>
                                  </w:r>
                                </w:p>
                                <w:p w14:paraId="1DD1FB6A" w14:textId="07F0C565" w:rsidR="00FF14DC" w:rsidRDefault="00FF14DC" w:rsidP="00DC372B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58317916" w14:textId="32150A27" w:rsidR="00FF14DC" w:rsidRDefault="00FF14DC" w:rsidP="00DC372B">
                                  <w:r>
                                    <w:t>RM Color: RG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AC63ED" id="Text Box 1276515392" o:spid="_x0000_s1033" type="#_x0000_t202" style="position:absolute;margin-left:306.95pt;margin-top:4.3pt;width:141pt;height:140.4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" fillcolor="white [3201]" strokeweight=".5pt">
                      <v:textbox>
                        <w:txbxContent>
                          <w:p w14:paraId="0CC08B4F" w14:textId="4EE0EC37" w:rsidR="00FF14DC" w:rsidRDefault="00FF14DC" w:rsidP="00DC372B">
                            <w:r>
                              <w:t xml:space="preserve">Item: 500D CODURA  </w:t>
                            </w:r>
                          </w:p>
                          <w:p w14:paraId="51ACFB63" w14:textId="3872986E" w:rsidR="00FF14DC" w:rsidRDefault="00FF14DC" w:rsidP="00DC372B">
                            <w:r>
                              <w:t>Style Color: TFP / MCAM</w:t>
                            </w:r>
                          </w:p>
                          <w:p w14:paraId="7434ECD0" w14:textId="543901AC" w:rsidR="00FF14DC" w:rsidRDefault="00FF14DC" w:rsidP="00DC372B">
                            <w:r>
                              <w:t>RM Color: CBK</w:t>
                            </w:r>
                          </w:p>
                          <w:p w14:paraId="2D6DDE53" w14:textId="77777777" w:rsidR="00FF14DC" w:rsidRDefault="00FF14DC" w:rsidP="00DC372B">
                            <w:r>
                              <w:t>Style Color: KUMUL</w:t>
                            </w:r>
                          </w:p>
                          <w:p w14:paraId="6AF6EC3E" w14:textId="4381A5F4" w:rsidR="00FF14DC" w:rsidRDefault="00FF14DC" w:rsidP="00DC372B">
                            <w:r>
                              <w:t>RM Color: BLACK</w:t>
                            </w:r>
                          </w:p>
                          <w:p w14:paraId="1DD1FB6A" w14:textId="07F0C565" w:rsidR="00FF14DC" w:rsidRDefault="00FF14DC" w:rsidP="00DC372B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58317916" w14:textId="32150A27" w:rsidR="00FF14DC" w:rsidRDefault="00FF14DC" w:rsidP="00DC372B">
                            <w:r>
                              <w:t>RM Color: RG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372B">
              <w:tab/>
            </w:r>
          </w:p>
          <w:p w14:paraId="7AF06A52" w14:textId="6EC0E982" w:rsidR="00DC372B" w:rsidRDefault="00DC372B" w:rsidP="000E68E6">
            <w:pPr>
              <w:tabs>
                <w:tab w:val="left" w:pos="6540"/>
              </w:tabs>
              <w:ind w:firstLine="720"/>
            </w:pPr>
            <w:r>
              <w:tab/>
            </w:r>
          </w:p>
          <w:p w14:paraId="742BC89E" w14:textId="21BE8C82" w:rsidR="00DC372B" w:rsidRPr="009F6887" w:rsidRDefault="00DC372B" w:rsidP="000E68E6"/>
          <w:p w14:paraId="4EBC46EA" w14:textId="2FC2A8C4" w:rsidR="00DC372B" w:rsidRPr="009F6887" w:rsidRDefault="00DC372B" w:rsidP="000E68E6"/>
          <w:p w14:paraId="27F9600B" w14:textId="5A5E9B42" w:rsidR="00DC372B" w:rsidRPr="009F6887" w:rsidRDefault="00E6718D" w:rsidP="000E68E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2128" behindDoc="0" locked="0" layoutInCell="1" allowOverlap="1" wp14:anchorId="5A3DED24" wp14:editId="0B05BB53">
                      <wp:simplePos x="0" y="0"/>
                      <wp:positionH relativeFrom="column">
                        <wp:posOffset>1261745</wp:posOffset>
                      </wp:positionH>
                      <wp:positionV relativeFrom="paragraph">
                        <wp:posOffset>138430</wp:posOffset>
                      </wp:positionV>
                      <wp:extent cx="2682240" cy="1143000"/>
                      <wp:effectExtent l="38100" t="0" r="22860" b="57150"/>
                      <wp:wrapNone/>
                      <wp:docPr id="1276515391" name="Straight Arrow Connector 1276515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82240" cy="11430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5C0AC7" id="Straight Arrow Connector 1276515391" o:spid="_x0000_s1026" type="#_x0000_t32" style="position:absolute;margin-left:99.35pt;margin-top:10.9pt;width:211.2pt;height:90pt;flip:x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4E64217" w14:textId="1D86E07B" w:rsidR="00DC372B" w:rsidRPr="009F6887" w:rsidRDefault="00DC372B" w:rsidP="000E68E6"/>
          <w:p w14:paraId="308239C2" w14:textId="00A09DF7" w:rsidR="00DC372B" w:rsidRDefault="00DC372B" w:rsidP="000E68E6"/>
          <w:p w14:paraId="0EEE934F" w14:textId="35B9B0A8" w:rsidR="00DC372B" w:rsidRDefault="00DC372B" w:rsidP="000E68E6">
            <w:pPr>
              <w:rPr>
                <w:noProof/>
              </w:rPr>
            </w:pPr>
          </w:p>
          <w:p w14:paraId="7195EA47" w14:textId="586FFBC4" w:rsidR="00DC372B" w:rsidRDefault="007A64FB" w:rsidP="000E68E6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2089344" behindDoc="1" locked="0" layoutInCell="1" allowOverlap="1" wp14:anchorId="0AEF0BC4" wp14:editId="5123D24A">
                  <wp:simplePos x="0" y="0"/>
                  <wp:positionH relativeFrom="column">
                    <wp:posOffset>-40062</wp:posOffset>
                  </wp:positionH>
                  <wp:positionV relativeFrom="paragraph">
                    <wp:posOffset>204932</wp:posOffset>
                  </wp:positionV>
                  <wp:extent cx="2777490" cy="2424430"/>
                  <wp:effectExtent l="0" t="0" r="3810" b="0"/>
                  <wp:wrapNone/>
                  <wp:docPr id="1276515583" name="Picture 1276515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1"/>
                          <a:stretch/>
                        </pic:blipFill>
                        <pic:spPr bwMode="auto">
                          <a:xfrm>
                            <a:off x="0" y="0"/>
                            <a:ext cx="2777490" cy="2424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F49A8EB" w14:textId="5B1A7C1F" w:rsidR="00DC372B" w:rsidRDefault="00DC372B" w:rsidP="000E68E6"/>
          <w:p w14:paraId="67E2146A" w14:textId="583DF97A" w:rsidR="00DC372B" w:rsidRDefault="000B3402" w:rsidP="000E68E6">
            <w:pPr>
              <w:tabs>
                <w:tab w:val="left" w:pos="1845"/>
                <w:tab w:val="left" w:pos="6660"/>
              </w:tabs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38BF2617" wp14:editId="61770EF7">
                      <wp:simplePos x="0" y="0"/>
                      <wp:positionH relativeFrom="column">
                        <wp:posOffset>2983865</wp:posOffset>
                      </wp:positionH>
                      <wp:positionV relativeFrom="paragraph">
                        <wp:posOffset>73660</wp:posOffset>
                      </wp:positionV>
                      <wp:extent cx="2499360" cy="1760220"/>
                      <wp:effectExtent l="0" t="0" r="15240" b="11430"/>
                      <wp:wrapNone/>
                      <wp:docPr id="1276515400" name="Text Box 1276515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9360" cy="1760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FDB792C" w14:textId="5E7D88AC" w:rsidR="000B3402" w:rsidRDefault="000B3402" w:rsidP="00DC372B">
                                  <w:r>
                                    <w:t xml:space="preserve">Item: POLY MESH / AIR MESH / 25MM &amp; </w:t>
                                  </w:r>
                                  <w:r w:rsidR="005E06E1">
                                    <w:t>38</w:t>
                                  </w:r>
                                  <w:r>
                                    <w:t xml:space="preserve">MM WEBBING / 20MM NYLON TAPE  </w:t>
                                  </w:r>
                                </w:p>
                                <w:p w14:paraId="11C44B41" w14:textId="77777777" w:rsidR="000B3402" w:rsidRDefault="000B3402" w:rsidP="00DC372B">
                                  <w:r>
                                    <w:t>Style Color: TFP / MCAM</w:t>
                                  </w:r>
                                </w:p>
                                <w:p w14:paraId="3287ADEB" w14:textId="77777777" w:rsidR="000B3402" w:rsidRDefault="000B3402" w:rsidP="00DC372B">
                                  <w:r>
                                    <w:t>RM Color: CBK</w:t>
                                  </w:r>
                                </w:p>
                                <w:p w14:paraId="1A27D7C8" w14:textId="77777777" w:rsidR="000B3402" w:rsidRDefault="000B3402" w:rsidP="00DC372B">
                                  <w:r>
                                    <w:t>Style Color: KUMUL</w:t>
                                  </w:r>
                                </w:p>
                                <w:p w14:paraId="058DCB1B" w14:textId="77777777" w:rsidR="000B3402" w:rsidRDefault="000B3402" w:rsidP="00DC372B">
                                  <w:r>
                                    <w:t>RM Color: BLACK</w:t>
                                  </w:r>
                                </w:p>
                                <w:p w14:paraId="2BB58E2C" w14:textId="7D46C7DE" w:rsidR="000B3402" w:rsidRDefault="000B3402" w:rsidP="00DC372B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6F1BECC6" w14:textId="77777777" w:rsidR="000B3402" w:rsidRDefault="000B3402" w:rsidP="00DC372B">
                                  <w:r>
                                    <w:t>RM Color: RG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BF2617" id="Text Box 1276515400" o:spid="_x0000_s1034" type="#_x0000_t202" style="position:absolute;margin-left:234.95pt;margin-top:5.8pt;width:196.8pt;height:138.6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" fillcolor="white [3201]" strokeweight=".5pt">
                      <v:textbox>
                        <w:txbxContent>
                          <w:p w14:paraId="2FDB792C" w14:textId="5E7D88AC" w:rsidR="000B3402" w:rsidRDefault="000B3402" w:rsidP="00DC372B">
                            <w:r>
                              <w:t xml:space="preserve">Item: POLY MESH / AIR MESH / 25MM &amp; </w:t>
                            </w:r>
                            <w:r w:rsidR="005E06E1">
                              <w:t>38</w:t>
                            </w:r>
                            <w:r>
                              <w:t xml:space="preserve">MM WEBBING / 20MM NYLON TAPE  </w:t>
                            </w:r>
                          </w:p>
                          <w:p w14:paraId="11C44B41" w14:textId="77777777" w:rsidR="000B3402" w:rsidRDefault="000B3402" w:rsidP="00DC372B">
                            <w:r>
                              <w:t>Style Color: TFP / MCAM</w:t>
                            </w:r>
                          </w:p>
                          <w:p w14:paraId="3287ADEB" w14:textId="77777777" w:rsidR="000B3402" w:rsidRDefault="000B3402" w:rsidP="00DC372B">
                            <w:r>
                              <w:t>RM Color: CBK</w:t>
                            </w:r>
                          </w:p>
                          <w:p w14:paraId="1A27D7C8" w14:textId="77777777" w:rsidR="000B3402" w:rsidRDefault="000B3402" w:rsidP="00DC372B">
                            <w:r>
                              <w:t>Style Color: KUMUL</w:t>
                            </w:r>
                          </w:p>
                          <w:p w14:paraId="058DCB1B" w14:textId="77777777" w:rsidR="000B3402" w:rsidRDefault="000B3402" w:rsidP="00DC372B">
                            <w:r>
                              <w:t>RM Color: BLACK</w:t>
                            </w:r>
                          </w:p>
                          <w:p w14:paraId="2BB58E2C" w14:textId="7D46C7DE" w:rsidR="000B3402" w:rsidRDefault="000B3402" w:rsidP="00DC372B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6F1BECC6" w14:textId="77777777" w:rsidR="000B3402" w:rsidRDefault="000B3402" w:rsidP="00DC372B">
                            <w:r>
                              <w:t>RM Color: RG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8512" behindDoc="0" locked="0" layoutInCell="1" allowOverlap="1" wp14:anchorId="51BEC924" wp14:editId="054010CF">
                      <wp:simplePos x="0" y="0"/>
                      <wp:positionH relativeFrom="column">
                        <wp:posOffset>1071245</wp:posOffset>
                      </wp:positionH>
                      <wp:positionV relativeFrom="paragraph">
                        <wp:posOffset>210820</wp:posOffset>
                      </wp:positionV>
                      <wp:extent cx="1870710" cy="529590"/>
                      <wp:effectExtent l="38100" t="57150" r="15240" b="22860"/>
                      <wp:wrapNone/>
                      <wp:docPr id="1276515399" name="Straight Arrow Connector 12765153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70710" cy="52959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E6919C" id="Straight Arrow Connector 1276515399" o:spid="_x0000_s1026" type="#_x0000_t32" style="position:absolute;margin-left:84.35pt;margin-top:16.6pt;width:147.3pt;height:41.7pt;flip:x y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FA319ED" w14:textId="2CC4B362" w:rsidR="007A64FB" w:rsidRDefault="007A64FB" w:rsidP="007A64FB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24F313A9" wp14:editId="1DC812BD">
                      <wp:simplePos x="0" y="0"/>
                      <wp:positionH relativeFrom="column">
                        <wp:posOffset>1304694</wp:posOffset>
                      </wp:positionH>
                      <wp:positionV relativeFrom="paragraph">
                        <wp:posOffset>400108</wp:posOffset>
                      </wp:positionV>
                      <wp:extent cx="1679171" cy="117763"/>
                      <wp:effectExtent l="0" t="57150" r="16510" b="34925"/>
                      <wp:wrapNone/>
                      <wp:docPr id="1276515393" name="Straight Arrow Connector 1276515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79171" cy="11776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C9C89D" id="Straight Arrow Connector 1276515393" o:spid="_x0000_s1026" type="#_x0000_t32" style="position:absolute;margin-left:102.75pt;margin-top:31.5pt;width:132.2pt;height:9.25pt;flip:x y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  <w:r w:rsidR="000B340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76FF089F" wp14:editId="1B9D82B9">
                      <wp:simplePos x="0" y="0"/>
                      <wp:positionH relativeFrom="column">
                        <wp:posOffset>1422457</wp:posOffset>
                      </wp:positionH>
                      <wp:positionV relativeFrom="paragraph">
                        <wp:posOffset>282344</wp:posOffset>
                      </wp:positionV>
                      <wp:extent cx="1464079" cy="246900"/>
                      <wp:effectExtent l="19050" t="57150" r="22225" b="20320"/>
                      <wp:wrapNone/>
                      <wp:docPr id="1276515398" name="Straight Arrow Connector 12765153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64079" cy="2469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072BFD" id="Straight Arrow Connector 1276515398" o:spid="_x0000_s1026" type="#_x0000_t32" style="position:absolute;margin-left:112pt;margin-top:22.25pt;width:115.3pt;height:19.45pt;flip:x y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  <w:r w:rsidR="000B340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 wp14:anchorId="7542D9E0" wp14:editId="00F50DE7">
                      <wp:simplePos x="0" y="0"/>
                      <wp:positionH relativeFrom="column">
                        <wp:posOffset>1398905</wp:posOffset>
                      </wp:positionH>
                      <wp:positionV relativeFrom="paragraph">
                        <wp:posOffset>536575</wp:posOffset>
                      </wp:positionV>
                      <wp:extent cx="1539240" cy="1050925"/>
                      <wp:effectExtent l="38100" t="0" r="22860" b="53975"/>
                      <wp:wrapNone/>
                      <wp:docPr id="1276515397" name="Straight Arrow Connector 1276515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39240" cy="10509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3F2533" id="Straight Arrow Connector 1276515397" o:spid="_x0000_s1026" type="#_x0000_t32" style="position:absolute;margin-left:110.15pt;margin-top:42.25pt;width:121.2pt;height:82.75pt;flip:x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  <w:r w:rsidR="000B340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6415656E" wp14:editId="0BDD578C">
                      <wp:simplePos x="0" y="0"/>
                      <wp:positionH relativeFrom="column">
                        <wp:posOffset>819785</wp:posOffset>
                      </wp:positionH>
                      <wp:positionV relativeFrom="paragraph">
                        <wp:posOffset>528955</wp:posOffset>
                      </wp:positionV>
                      <wp:extent cx="2118360" cy="189865"/>
                      <wp:effectExtent l="38100" t="0" r="15240" b="95885"/>
                      <wp:wrapNone/>
                      <wp:docPr id="1276515396" name="Straight Arrow Connector 12765153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18360" cy="18986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37EB9D" id="Straight Arrow Connector 1276515396" o:spid="_x0000_s1026" type="#_x0000_t32" style="position:absolute;margin-left:64.55pt;margin-top:41.65pt;width:166.8pt;height:14.95pt;flip:x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  <w:r w:rsidR="00DC372B">
              <w:tab/>
            </w:r>
            <w:r w:rsidR="00DC372B">
              <w:tab/>
            </w:r>
          </w:p>
          <w:p w14:paraId="67360690" w14:textId="11227BB0" w:rsidR="00DC372B" w:rsidRPr="009F6887" w:rsidRDefault="007A64FB" w:rsidP="000E68E6">
            <w:pPr>
              <w:tabs>
                <w:tab w:val="left" w:pos="1845"/>
                <w:tab w:val="left" w:pos="666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20950E10" wp14:editId="1EEA3B76">
                      <wp:simplePos x="0" y="0"/>
                      <wp:positionH relativeFrom="column">
                        <wp:posOffset>1322012</wp:posOffset>
                      </wp:positionH>
                      <wp:positionV relativeFrom="paragraph">
                        <wp:posOffset>42430</wp:posOffset>
                      </wp:positionV>
                      <wp:extent cx="1615440" cy="387927"/>
                      <wp:effectExtent l="38100" t="0" r="22860" b="69850"/>
                      <wp:wrapNone/>
                      <wp:docPr id="1276515395" name="Straight Arrow Connector 1276515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5440" cy="38792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4FD2BC" id="Straight Arrow Connector 1276515395" o:spid="_x0000_s1026" type="#_x0000_t32" style="position:absolute;margin-left:104.1pt;margin-top:3.35pt;width:127.2pt;height:30.55pt;flip:x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22E7017E" wp14:editId="78CD32D7">
                      <wp:simplePos x="0" y="0"/>
                      <wp:positionH relativeFrom="column">
                        <wp:posOffset>1322012</wp:posOffset>
                      </wp:positionH>
                      <wp:positionV relativeFrom="paragraph">
                        <wp:posOffset>35502</wp:posOffset>
                      </wp:positionV>
                      <wp:extent cx="1650769" cy="720437"/>
                      <wp:effectExtent l="38100" t="0" r="26035" b="60960"/>
                      <wp:wrapNone/>
                      <wp:docPr id="1276515394" name="Straight Arrow Connector 1276515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50769" cy="72043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E0383A" id="Straight Arrow Connector 1276515394" o:spid="_x0000_s1026" type="#_x0000_t32" style="position:absolute;margin-left:104.1pt;margin-top:2.8pt;width:130pt;height:56.75pt;flip:x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61889568" w14:textId="25092883" w:rsidR="00DC372B" w:rsidRDefault="00DC372B">
      <w:pPr>
        <w:rPr>
          <w:color w:val="auto"/>
        </w:rPr>
      </w:pPr>
    </w:p>
    <w:p w14:paraId="6E8B3ABA" w14:textId="77777777" w:rsidR="004A15F5" w:rsidRDefault="004A15F5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A15F5" w:rsidRPr="00DE4BCC" w14:paraId="3C7277E6" w14:textId="77777777" w:rsidTr="00A739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76EB06A" w14:textId="44FDC8EF" w:rsidR="004A15F5" w:rsidRPr="00DE4BCC" w:rsidRDefault="004A15F5" w:rsidP="00A739DF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A15F5" w:rsidRPr="00DE4BCC" w14:paraId="3AA51A5B" w14:textId="77777777" w:rsidTr="00C0746C">
        <w:trPr>
          <w:trHeight w:val="11204"/>
        </w:trPr>
        <w:tc>
          <w:tcPr>
            <w:tcW w:w="5000" w:type="pct"/>
          </w:tcPr>
          <w:p w14:paraId="42DD0F13" w14:textId="7138F3B8" w:rsidR="009F6887" w:rsidRPr="000C4AC5" w:rsidRDefault="00512DF6" w:rsidP="000C4AC5">
            <w:pPr>
              <w:ind w:firstLine="720"/>
              <w:rPr>
                <w:color w:val="auto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0924E647" wp14:editId="6F9B69E0">
                      <wp:simplePos x="0" y="0"/>
                      <wp:positionH relativeFrom="column">
                        <wp:posOffset>3311525</wp:posOffset>
                      </wp:positionH>
                      <wp:positionV relativeFrom="paragraph">
                        <wp:posOffset>-189230</wp:posOffset>
                      </wp:positionV>
                      <wp:extent cx="1737360" cy="3025140"/>
                      <wp:effectExtent l="0" t="0" r="15240" b="22860"/>
                      <wp:wrapNone/>
                      <wp:docPr id="1276515267" name="Text Box 12765152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37360" cy="30251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6C7553E" w14:textId="1FF4A25B" w:rsidR="00FD191A" w:rsidRDefault="00FD191A" w:rsidP="00FD191A">
                                  <w:r>
                                    <w:t xml:space="preserve">Item: WEBBING 38MM D/S  </w:t>
                                  </w:r>
                                </w:p>
                                <w:p w14:paraId="081E0E6F" w14:textId="77777777" w:rsidR="00FD191A" w:rsidRDefault="00FD191A" w:rsidP="00FD191A">
                                  <w:r>
                                    <w:t xml:space="preserve">Style Color: TFP </w:t>
                                  </w:r>
                                </w:p>
                                <w:p w14:paraId="041C62D0" w14:textId="4204CCEF" w:rsidR="00FD191A" w:rsidRDefault="00FD191A" w:rsidP="00FD191A">
                                  <w:r>
                                    <w:t>RM Color: TFP D/S</w:t>
                                  </w:r>
                                </w:p>
                                <w:p w14:paraId="4B8F80FD" w14:textId="77777777" w:rsidR="00C0746C" w:rsidRDefault="00C0746C" w:rsidP="00C0746C">
                                  <w:r>
                                    <w:t>Style Color: KUMUL</w:t>
                                  </w:r>
                                </w:p>
                                <w:p w14:paraId="5B5437AF" w14:textId="77777777" w:rsidR="00C0746C" w:rsidRDefault="00C0746C" w:rsidP="00C0746C">
                                  <w:r>
                                    <w:t>RM Color: KUMUL D/S</w:t>
                                  </w:r>
                                </w:p>
                                <w:p w14:paraId="48E9233E" w14:textId="77777777" w:rsidR="00C0746C" w:rsidRDefault="00C0746C" w:rsidP="00C0746C">
                                  <w:r>
                                    <w:t>Style Color: RG</w:t>
                                  </w:r>
                                </w:p>
                                <w:p w14:paraId="32F9E63A" w14:textId="77777777" w:rsidR="00C0746C" w:rsidRDefault="00C0746C" w:rsidP="00C0746C">
                                  <w:r>
                                    <w:t>RM Color: RG</w:t>
                                  </w:r>
                                </w:p>
                                <w:p w14:paraId="38021DB5" w14:textId="77777777" w:rsidR="00C0746C" w:rsidRDefault="00C0746C" w:rsidP="00C0746C">
                                  <w:r>
                                    <w:t xml:space="preserve">Style Color: MCAM </w:t>
                                  </w:r>
                                </w:p>
                                <w:p w14:paraId="443A6C0A" w14:textId="77777777" w:rsidR="00C0746C" w:rsidRDefault="00C0746C" w:rsidP="00C0746C">
                                  <w:r>
                                    <w:t>RM Color: MCAM D/S</w:t>
                                  </w:r>
                                </w:p>
                                <w:p w14:paraId="104F99D2" w14:textId="77777777" w:rsidR="00C0746C" w:rsidRDefault="00C0746C" w:rsidP="00C0746C">
                                  <w:r>
                                    <w:t>Style Color: MC TROPIC</w:t>
                                  </w:r>
                                </w:p>
                                <w:p w14:paraId="58CCCD20" w14:textId="4605DC28" w:rsidR="00C0746C" w:rsidRDefault="00C0746C" w:rsidP="00C0746C">
                                  <w:r>
                                    <w:t>RM Color: MC TROPIC D/S</w:t>
                                  </w:r>
                                </w:p>
                                <w:p w14:paraId="2E514A76" w14:textId="77777777" w:rsidR="00E6718D" w:rsidRDefault="00E6718D" w:rsidP="00E6718D">
                                  <w:r>
                                    <w:t>Style Color: WOODLAND</w:t>
                                  </w:r>
                                </w:p>
                                <w:p w14:paraId="7FA26575" w14:textId="4C069653" w:rsidR="00E6718D" w:rsidRDefault="00E6718D" w:rsidP="00E6718D">
                                  <w:r>
                                    <w:t>RM Color: WOODLAND</w:t>
                                  </w:r>
                                  <w:r>
                                    <w:t xml:space="preserve"> D/S</w:t>
                                  </w:r>
                                </w:p>
                                <w:p w14:paraId="69DBBF93" w14:textId="77777777" w:rsidR="00E6718D" w:rsidRDefault="00E6718D" w:rsidP="00C0746C"/>
                                <w:p w14:paraId="4D36D4D3" w14:textId="77777777" w:rsidR="00C0746C" w:rsidRDefault="00C0746C" w:rsidP="00FD191A"/>
                                <w:p w14:paraId="500778AA" w14:textId="77777777" w:rsidR="00FD191A" w:rsidRDefault="00FD191A" w:rsidP="00FD191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24E647" id="Text Box 1276515267" o:spid="_x0000_s1035" type="#_x0000_t202" style="position:absolute;left:0;text-align:left;margin-left:260.75pt;margin-top:-14.9pt;width:136.8pt;height:238.2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" fillcolor="white [3201]" strokeweight=".5pt">
                      <v:textbox>
                        <w:txbxContent>
                          <w:p w14:paraId="66C7553E" w14:textId="1FF4A25B" w:rsidR="00FD191A" w:rsidRDefault="00FD191A" w:rsidP="00FD191A">
                            <w:r>
                              <w:t xml:space="preserve">Item: WEBBING 38MM D/S  </w:t>
                            </w:r>
                          </w:p>
                          <w:p w14:paraId="081E0E6F" w14:textId="77777777" w:rsidR="00FD191A" w:rsidRDefault="00FD191A" w:rsidP="00FD191A">
                            <w:r>
                              <w:t xml:space="preserve">Style Color: TFP </w:t>
                            </w:r>
                          </w:p>
                          <w:p w14:paraId="041C62D0" w14:textId="4204CCEF" w:rsidR="00FD191A" w:rsidRDefault="00FD191A" w:rsidP="00FD191A">
                            <w:r>
                              <w:t>RM Color: TFP D/S</w:t>
                            </w:r>
                          </w:p>
                          <w:p w14:paraId="4B8F80FD" w14:textId="77777777" w:rsidR="00C0746C" w:rsidRDefault="00C0746C" w:rsidP="00C0746C">
                            <w:r>
                              <w:t>Style Color: KUMUL</w:t>
                            </w:r>
                          </w:p>
                          <w:p w14:paraId="5B5437AF" w14:textId="77777777" w:rsidR="00C0746C" w:rsidRDefault="00C0746C" w:rsidP="00C0746C">
                            <w:r>
                              <w:t>RM Color: KUMUL D/S</w:t>
                            </w:r>
                          </w:p>
                          <w:p w14:paraId="48E9233E" w14:textId="77777777" w:rsidR="00C0746C" w:rsidRDefault="00C0746C" w:rsidP="00C0746C">
                            <w:r>
                              <w:t>Style Color: RG</w:t>
                            </w:r>
                          </w:p>
                          <w:p w14:paraId="32F9E63A" w14:textId="77777777" w:rsidR="00C0746C" w:rsidRDefault="00C0746C" w:rsidP="00C0746C">
                            <w:r>
                              <w:t>RM Color: RG</w:t>
                            </w:r>
                          </w:p>
                          <w:p w14:paraId="38021DB5" w14:textId="77777777" w:rsidR="00C0746C" w:rsidRDefault="00C0746C" w:rsidP="00C0746C">
                            <w:r>
                              <w:t xml:space="preserve">Style Color: MCAM </w:t>
                            </w:r>
                          </w:p>
                          <w:p w14:paraId="443A6C0A" w14:textId="77777777" w:rsidR="00C0746C" w:rsidRDefault="00C0746C" w:rsidP="00C0746C">
                            <w:r>
                              <w:t>RM Color: MCAM D/S</w:t>
                            </w:r>
                          </w:p>
                          <w:p w14:paraId="104F99D2" w14:textId="77777777" w:rsidR="00C0746C" w:rsidRDefault="00C0746C" w:rsidP="00C0746C">
                            <w:r>
                              <w:t>Style Color: MC TROPIC</w:t>
                            </w:r>
                          </w:p>
                          <w:p w14:paraId="58CCCD20" w14:textId="4605DC28" w:rsidR="00C0746C" w:rsidRDefault="00C0746C" w:rsidP="00C0746C">
                            <w:r>
                              <w:t>RM Color: MC TROPIC D/S</w:t>
                            </w:r>
                          </w:p>
                          <w:p w14:paraId="2E514A76" w14:textId="77777777" w:rsidR="00E6718D" w:rsidRDefault="00E6718D" w:rsidP="00E6718D">
                            <w:r>
                              <w:t>Style Color: WOODLAND</w:t>
                            </w:r>
                          </w:p>
                          <w:p w14:paraId="7FA26575" w14:textId="4C069653" w:rsidR="00E6718D" w:rsidRDefault="00E6718D" w:rsidP="00E6718D">
                            <w:r>
                              <w:t>RM Color: WOODLAND</w:t>
                            </w:r>
                            <w:r>
                              <w:t xml:space="preserve"> D/S</w:t>
                            </w:r>
                          </w:p>
                          <w:p w14:paraId="69DBBF93" w14:textId="77777777" w:rsidR="00E6718D" w:rsidRDefault="00E6718D" w:rsidP="00C0746C"/>
                          <w:p w14:paraId="4D36D4D3" w14:textId="77777777" w:rsidR="00C0746C" w:rsidRDefault="00C0746C" w:rsidP="00FD191A"/>
                          <w:p w14:paraId="500778AA" w14:textId="77777777" w:rsidR="00FD191A" w:rsidRDefault="00FD191A" w:rsidP="00FD191A"/>
                        </w:txbxContent>
                      </v:textbox>
                    </v:shape>
                  </w:pict>
                </mc:Fallback>
              </mc:AlternateContent>
            </w:r>
            <w:r w:rsidR="00F95343">
              <w:rPr>
                <w:color w:val="auto"/>
              </w:rPr>
              <w:t xml:space="preserve">                                                                                                             </w:t>
            </w:r>
          </w:p>
          <w:p w14:paraId="2A7969DA" w14:textId="242D99D9" w:rsidR="009F6887" w:rsidRPr="009F6887" w:rsidRDefault="006A753C" w:rsidP="009F6887">
            <w:r w:rsidRPr="00D74CE4">
              <w:rPr>
                <w:rFonts w:ascii="Calibri" w:eastAsia="Times New Roman" w:hAnsi="Calibri" w:cs="Calibri"/>
                <w:noProof/>
                <w:color w:val="000000"/>
              </w:rPr>
              <w:drawing>
                <wp:anchor distT="0" distB="0" distL="114300" distR="114300" simplePos="0" relativeHeight="251704320" behindDoc="0" locked="0" layoutInCell="1" allowOverlap="1" wp14:anchorId="4E5D8F7E" wp14:editId="6A169BAE">
                  <wp:simplePos x="0" y="0"/>
                  <wp:positionH relativeFrom="column">
                    <wp:posOffset>106276</wp:posOffset>
                  </wp:positionH>
                  <wp:positionV relativeFrom="paragraph">
                    <wp:posOffset>120015</wp:posOffset>
                  </wp:positionV>
                  <wp:extent cx="2475865" cy="953135"/>
                  <wp:effectExtent l="0" t="0" r="635" b="0"/>
                  <wp:wrapNone/>
                  <wp:docPr id="10" name="Picture 10" descr="C:\Users\Dell\Desktop\IMG_20210811_1327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ell\Desktop\IMG_20210811_1327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859"/>
                          <a:stretch/>
                        </pic:blipFill>
                        <pic:spPr bwMode="auto">
                          <a:xfrm>
                            <a:off x="0" y="0"/>
                            <a:ext cx="2475865" cy="953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5FA44C" w14:textId="30EABD80" w:rsidR="009F6887" w:rsidRDefault="00512DF6" w:rsidP="009F688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4B5E4270" wp14:editId="4646C5C3">
                      <wp:simplePos x="0" y="0"/>
                      <wp:positionH relativeFrom="column">
                        <wp:posOffset>2410460</wp:posOffset>
                      </wp:positionH>
                      <wp:positionV relativeFrom="paragraph">
                        <wp:posOffset>171133</wp:posOffset>
                      </wp:positionV>
                      <wp:extent cx="928688" cy="140970"/>
                      <wp:effectExtent l="38100" t="57150" r="24130" b="30480"/>
                      <wp:wrapNone/>
                      <wp:docPr id="38" name="Straight Arrow Connector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28688" cy="1409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CC2057" id="Straight Arrow Connector 38" o:spid="_x0000_s1026" type="#_x0000_t32" style="position:absolute;margin-left:189.8pt;margin-top:13.5pt;width:73.15pt;height:11.1pt;flip:x 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6841F61" w14:textId="0584AFB5" w:rsidR="009F6887" w:rsidRDefault="009F6887" w:rsidP="009F6887"/>
          <w:p w14:paraId="0B6F00C9" w14:textId="1B7A7633" w:rsidR="009F6887" w:rsidRDefault="009F6887" w:rsidP="00CD434E">
            <w:pPr>
              <w:tabs>
                <w:tab w:val="left" w:pos="5145"/>
              </w:tabs>
            </w:pPr>
            <w:r>
              <w:tab/>
            </w:r>
          </w:p>
          <w:p w14:paraId="3FE4BC1F" w14:textId="4D1ADA43" w:rsidR="009F6887" w:rsidRPr="009F6887" w:rsidRDefault="009F6887" w:rsidP="009F6887"/>
          <w:p w14:paraId="57B7A9F6" w14:textId="04686F06" w:rsidR="009F6887" w:rsidRPr="009F6887" w:rsidRDefault="009F6887" w:rsidP="009F6887"/>
          <w:p w14:paraId="6AA5F62A" w14:textId="2FB341C7" w:rsidR="009F6887" w:rsidRPr="009F6887" w:rsidRDefault="009F6887" w:rsidP="009F6887"/>
          <w:p w14:paraId="1B34A548" w14:textId="1D7F7D35" w:rsidR="009F6887" w:rsidRPr="009F6887" w:rsidRDefault="009F6887" w:rsidP="009F6887"/>
          <w:p w14:paraId="48D45B4F" w14:textId="24963451" w:rsidR="009F6887" w:rsidRPr="009F6887" w:rsidRDefault="009F6887" w:rsidP="009F6887"/>
          <w:p w14:paraId="7AB9050E" w14:textId="11033238" w:rsidR="009F6887" w:rsidRPr="009F6887" w:rsidRDefault="009F6887" w:rsidP="009F6887"/>
          <w:p w14:paraId="29CFD074" w14:textId="1775C984" w:rsidR="009F6887" w:rsidRDefault="000B6685" w:rsidP="000B6685">
            <w:pPr>
              <w:tabs>
                <w:tab w:val="left" w:pos="7005"/>
              </w:tabs>
            </w:pPr>
            <w:r>
              <w:tab/>
            </w:r>
          </w:p>
          <w:p w14:paraId="5E15629E" w14:textId="3E32FE7E" w:rsidR="009F6887" w:rsidRPr="009F6887" w:rsidRDefault="009F6887" w:rsidP="009F6887"/>
          <w:p w14:paraId="46A687A1" w14:textId="4559F52D" w:rsidR="009F6887" w:rsidRDefault="00512DF6" w:rsidP="009F6887">
            <w:pPr>
              <w:ind w:firstLine="720"/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5B8395CC" wp14:editId="727FFFE4">
                      <wp:simplePos x="0" y="0"/>
                      <wp:positionH relativeFrom="column">
                        <wp:posOffset>3540125</wp:posOffset>
                      </wp:positionH>
                      <wp:positionV relativeFrom="paragraph">
                        <wp:posOffset>128905</wp:posOffset>
                      </wp:positionV>
                      <wp:extent cx="1740877" cy="2232660"/>
                      <wp:effectExtent l="0" t="0" r="12065" b="15240"/>
                      <wp:wrapNone/>
                      <wp:docPr id="1276515268" name="Text Box 1276515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0877" cy="22326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F73415B" w14:textId="0FF84F6C" w:rsidR="00552181" w:rsidRDefault="00552181" w:rsidP="00552181">
                                  <w:r>
                                    <w:t xml:space="preserve">Item: ELASTIC TAPE 25MM  </w:t>
                                  </w:r>
                                </w:p>
                                <w:p w14:paraId="213782C9" w14:textId="77777777" w:rsidR="00C0746C" w:rsidRDefault="00C0746C" w:rsidP="00C0746C">
                                  <w:r>
                                    <w:t xml:space="preserve">Style Color: TFP </w:t>
                                  </w:r>
                                </w:p>
                                <w:p w14:paraId="69A11350" w14:textId="11FCDE7E" w:rsidR="00C0746C" w:rsidRDefault="00C0746C" w:rsidP="00C0746C">
                                  <w:r>
                                    <w:t>RM Color: TFP S/S</w:t>
                                  </w:r>
                                </w:p>
                                <w:p w14:paraId="636ECA0A" w14:textId="77777777" w:rsidR="00C0746C" w:rsidRDefault="00C0746C" w:rsidP="00C0746C">
                                  <w:r>
                                    <w:t>Style Color: KUMUL</w:t>
                                  </w:r>
                                </w:p>
                                <w:p w14:paraId="2C49C3A4" w14:textId="5B8951FC" w:rsidR="00C0746C" w:rsidRDefault="00C0746C" w:rsidP="00C0746C">
                                  <w:r>
                                    <w:t>RM Color: BLACK</w:t>
                                  </w:r>
                                </w:p>
                                <w:p w14:paraId="24E33489" w14:textId="7C34FADA" w:rsidR="00C0746C" w:rsidRDefault="00C0746C" w:rsidP="00C0746C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3B6329F6" w14:textId="77777777" w:rsidR="00C0746C" w:rsidRDefault="00C0746C" w:rsidP="00C0746C">
                                  <w:r>
                                    <w:t>RM Color: RG</w:t>
                                  </w:r>
                                </w:p>
                                <w:p w14:paraId="664D9310" w14:textId="77777777" w:rsidR="00C0746C" w:rsidRDefault="00C0746C" w:rsidP="00C0746C">
                                  <w:r>
                                    <w:t xml:space="preserve">Style Color: MCAM </w:t>
                                  </w:r>
                                </w:p>
                                <w:p w14:paraId="2BDE38BD" w14:textId="2BC6C350" w:rsidR="00552181" w:rsidRDefault="00C0746C" w:rsidP="00552181">
                                  <w:r>
                                    <w:t>RM Color: MCAM S/S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8395CC" id="Text Box 1276515268" o:spid="_x0000_s1036" type="#_x0000_t202" style="position:absolute;left:0;text-align:left;margin-left:278.75pt;margin-top:10.15pt;width:137.1pt;height:175.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" fillcolor="white [3201]" strokeweight=".5pt">
                      <v:textbox>
                        <w:txbxContent>
                          <w:p w14:paraId="0F73415B" w14:textId="0FF84F6C" w:rsidR="00552181" w:rsidRDefault="00552181" w:rsidP="00552181">
                            <w:r>
                              <w:t xml:space="preserve">Item: ELASTIC TAPE 25MM  </w:t>
                            </w:r>
                          </w:p>
                          <w:p w14:paraId="213782C9" w14:textId="77777777" w:rsidR="00C0746C" w:rsidRDefault="00C0746C" w:rsidP="00C0746C">
                            <w:r>
                              <w:t xml:space="preserve">Style Color: TFP </w:t>
                            </w:r>
                          </w:p>
                          <w:p w14:paraId="69A11350" w14:textId="11FCDE7E" w:rsidR="00C0746C" w:rsidRDefault="00C0746C" w:rsidP="00C0746C">
                            <w:r>
                              <w:t>RM Color: TFP S/S</w:t>
                            </w:r>
                          </w:p>
                          <w:p w14:paraId="636ECA0A" w14:textId="77777777" w:rsidR="00C0746C" w:rsidRDefault="00C0746C" w:rsidP="00C0746C">
                            <w:r>
                              <w:t>Style Color: KUMUL</w:t>
                            </w:r>
                          </w:p>
                          <w:p w14:paraId="2C49C3A4" w14:textId="5B8951FC" w:rsidR="00C0746C" w:rsidRDefault="00C0746C" w:rsidP="00C0746C">
                            <w:r>
                              <w:t>RM Color: BLACK</w:t>
                            </w:r>
                          </w:p>
                          <w:p w14:paraId="24E33489" w14:textId="7C34FADA" w:rsidR="00C0746C" w:rsidRDefault="00C0746C" w:rsidP="00C0746C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3B6329F6" w14:textId="77777777" w:rsidR="00C0746C" w:rsidRDefault="00C0746C" w:rsidP="00C0746C">
                            <w:r>
                              <w:t>RM Color: RG</w:t>
                            </w:r>
                          </w:p>
                          <w:p w14:paraId="664D9310" w14:textId="77777777" w:rsidR="00C0746C" w:rsidRDefault="00C0746C" w:rsidP="00C0746C">
                            <w:r>
                              <w:t xml:space="preserve">Style Color: MCAM </w:t>
                            </w:r>
                          </w:p>
                          <w:p w14:paraId="2BDE38BD" w14:textId="2BC6C350" w:rsidR="00552181" w:rsidRDefault="00C0746C" w:rsidP="00552181">
                            <w:r>
                              <w:t>RM Color: MCAM S/S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10871ED" w14:textId="52397499" w:rsidR="00584CAD" w:rsidRPr="00584CAD" w:rsidRDefault="00584CAD" w:rsidP="00584CAD"/>
          <w:p w14:paraId="5519B9CA" w14:textId="495E59A8" w:rsidR="00584CAD" w:rsidRPr="00584CAD" w:rsidRDefault="00C0746C" w:rsidP="00584CAD">
            <w:r w:rsidRPr="00D74CE4">
              <w:rPr>
                <w:rFonts w:ascii="Calibri" w:eastAsia="Times New Roman" w:hAnsi="Calibri" w:cs="Calibri"/>
                <w:noProof/>
                <w:color w:val="000000"/>
              </w:rPr>
              <w:drawing>
                <wp:anchor distT="0" distB="0" distL="114300" distR="114300" simplePos="0" relativeHeight="251993088" behindDoc="1" locked="0" layoutInCell="1" allowOverlap="1" wp14:anchorId="5EBE2EE4" wp14:editId="6C4D17B9">
                  <wp:simplePos x="0" y="0"/>
                  <wp:positionH relativeFrom="column">
                    <wp:posOffset>98620</wp:posOffset>
                  </wp:positionH>
                  <wp:positionV relativeFrom="paragraph">
                    <wp:posOffset>18854</wp:posOffset>
                  </wp:positionV>
                  <wp:extent cx="2475865" cy="953135"/>
                  <wp:effectExtent l="0" t="0" r="635" b="0"/>
                  <wp:wrapNone/>
                  <wp:docPr id="1276515458" name="Picture 1276515458" descr="C:\Users\Dell\Desktop\IMG_20210811_1327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ell\Desktop\IMG_20210811_1327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859"/>
                          <a:stretch/>
                        </pic:blipFill>
                        <pic:spPr bwMode="auto">
                          <a:xfrm>
                            <a:off x="0" y="0"/>
                            <a:ext cx="2475865" cy="953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5072D0E" w14:textId="013AF71D" w:rsidR="00584CAD" w:rsidRPr="00584CAD" w:rsidRDefault="00C0746C" w:rsidP="00584CA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1" locked="0" layoutInCell="1" allowOverlap="1" wp14:anchorId="4770C89B" wp14:editId="4E9D39A2">
                      <wp:simplePos x="0" y="0"/>
                      <wp:positionH relativeFrom="column">
                        <wp:posOffset>2123440</wp:posOffset>
                      </wp:positionH>
                      <wp:positionV relativeFrom="paragraph">
                        <wp:posOffset>162560</wp:posOffset>
                      </wp:positionV>
                      <wp:extent cx="1485900" cy="45085"/>
                      <wp:effectExtent l="19050" t="76200" r="19050" b="50165"/>
                      <wp:wrapSquare wrapText="bothSides"/>
                      <wp:docPr id="4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85900" cy="45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4C76FB" id="Straight Arrow Connector 4" o:spid="_x0000_s1026" type="#_x0000_t32" style="position:absolute;margin-left:167.2pt;margin-top:12.8pt;width:117pt;height:3.55pt;flip:x y;z-index:-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269CB4D8" w14:textId="699395A1" w:rsidR="00584CAD" w:rsidRDefault="00584CAD" w:rsidP="00584CAD"/>
          <w:p w14:paraId="757A1B18" w14:textId="09A73705" w:rsidR="00584CAD" w:rsidRDefault="00584CAD" w:rsidP="00584CAD"/>
          <w:p w14:paraId="21364942" w14:textId="1788EFEA" w:rsidR="00584CAD" w:rsidRPr="00584CAD" w:rsidRDefault="00C0746C" w:rsidP="00C0746C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73728921" wp14:editId="00A3AAF3">
                      <wp:simplePos x="0" y="0"/>
                      <wp:positionH relativeFrom="column">
                        <wp:posOffset>3242945</wp:posOffset>
                      </wp:positionH>
                      <wp:positionV relativeFrom="paragraph">
                        <wp:posOffset>1283335</wp:posOffset>
                      </wp:positionV>
                      <wp:extent cx="2545080" cy="1617785"/>
                      <wp:effectExtent l="0" t="0" r="26670" b="20955"/>
                      <wp:wrapNone/>
                      <wp:docPr id="1276515275" name="Text Box 12765152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5080" cy="16177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F39960" w14:textId="4B4DAC05" w:rsidR="006A753C" w:rsidRDefault="006A753C" w:rsidP="006A753C">
                                  <w:r>
                                    <w:t xml:space="preserve">Item: AIR MESH   </w:t>
                                  </w:r>
                                </w:p>
                                <w:p w14:paraId="31323EA6" w14:textId="77777777" w:rsidR="00C0746C" w:rsidRDefault="00C0746C" w:rsidP="00C0746C">
                                  <w:r>
                                    <w:t>Style Color: TFP / MCAM</w:t>
                                  </w:r>
                                </w:p>
                                <w:p w14:paraId="6F9A46E2" w14:textId="77777777" w:rsidR="00C0746C" w:rsidRDefault="00C0746C" w:rsidP="00C0746C">
                                  <w:r>
                                    <w:t>RM Color: CBK</w:t>
                                  </w:r>
                                </w:p>
                                <w:p w14:paraId="0C9E517A" w14:textId="77777777" w:rsidR="00C0746C" w:rsidRDefault="00C0746C" w:rsidP="00C0746C">
                                  <w:r>
                                    <w:t>Style Color: KUMUL</w:t>
                                  </w:r>
                                </w:p>
                                <w:p w14:paraId="30A87516" w14:textId="77777777" w:rsidR="00C0746C" w:rsidRDefault="00C0746C" w:rsidP="00C0746C">
                                  <w:r>
                                    <w:t>RM Color: BLACK</w:t>
                                  </w:r>
                                </w:p>
                                <w:p w14:paraId="49A09692" w14:textId="1D789A61" w:rsidR="00C0746C" w:rsidRDefault="00C0746C" w:rsidP="00C0746C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30BD471E" w14:textId="77777777" w:rsidR="00C0746C" w:rsidRDefault="00C0746C" w:rsidP="00C0746C">
                                  <w:r>
                                    <w:t>RM Color: RG</w:t>
                                  </w:r>
                                </w:p>
                                <w:p w14:paraId="41D1DB1F" w14:textId="77777777" w:rsidR="006A753C" w:rsidRDefault="006A753C" w:rsidP="006A753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728921" id="Text Box 1276515275" o:spid="_x0000_s1037" type="#_x0000_t202" style="position:absolute;margin-left:255.35pt;margin-top:101.05pt;width:200.4pt;height:127.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" fillcolor="white [3201]" strokeweight=".5pt">
                      <v:textbox>
                        <w:txbxContent>
                          <w:p w14:paraId="35F39960" w14:textId="4B4DAC05" w:rsidR="006A753C" w:rsidRDefault="006A753C" w:rsidP="006A753C">
                            <w:r>
                              <w:t xml:space="preserve">Item: AIR MESH   </w:t>
                            </w:r>
                          </w:p>
                          <w:p w14:paraId="31323EA6" w14:textId="77777777" w:rsidR="00C0746C" w:rsidRDefault="00C0746C" w:rsidP="00C0746C">
                            <w:r>
                              <w:t>Style Color: TFP / MCAM</w:t>
                            </w:r>
                          </w:p>
                          <w:p w14:paraId="6F9A46E2" w14:textId="77777777" w:rsidR="00C0746C" w:rsidRDefault="00C0746C" w:rsidP="00C0746C">
                            <w:r>
                              <w:t>RM Color: CBK</w:t>
                            </w:r>
                          </w:p>
                          <w:p w14:paraId="0C9E517A" w14:textId="77777777" w:rsidR="00C0746C" w:rsidRDefault="00C0746C" w:rsidP="00C0746C">
                            <w:r>
                              <w:t>Style Color: KUMUL</w:t>
                            </w:r>
                          </w:p>
                          <w:p w14:paraId="30A87516" w14:textId="77777777" w:rsidR="00C0746C" w:rsidRDefault="00C0746C" w:rsidP="00C0746C">
                            <w:r>
                              <w:t>RM Color: BLACK</w:t>
                            </w:r>
                          </w:p>
                          <w:p w14:paraId="49A09692" w14:textId="1D789A61" w:rsidR="00C0746C" w:rsidRDefault="00C0746C" w:rsidP="00C0746C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30BD471E" w14:textId="77777777" w:rsidR="00C0746C" w:rsidRDefault="00C0746C" w:rsidP="00C0746C">
                            <w:r>
                              <w:t>RM Color: RG</w:t>
                            </w:r>
                          </w:p>
                          <w:p w14:paraId="41D1DB1F" w14:textId="77777777" w:rsidR="006A753C" w:rsidRDefault="006A753C" w:rsidP="006A753C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5064EA30" wp14:editId="7119A4E8">
                      <wp:simplePos x="0" y="0"/>
                      <wp:positionH relativeFrom="column">
                        <wp:posOffset>1643330</wp:posOffset>
                      </wp:positionH>
                      <wp:positionV relativeFrom="paragraph">
                        <wp:posOffset>1668096</wp:posOffset>
                      </wp:positionV>
                      <wp:extent cx="1714500" cy="67408"/>
                      <wp:effectExtent l="19050" t="76200" r="19050" b="27940"/>
                      <wp:wrapNone/>
                      <wp:docPr id="1276515274" name="Straight Arrow Connector 1276515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14500" cy="6740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9DAAA5" id="Straight Arrow Connector 1276515274" o:spid="_x0000_s1026" type="#_x0000_t32" style="position:absolute;margin-left:129.4pt;margin-top:131.35pt;width:135pt;height:5.3pt;flip:x y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59B47BA4" wp14:editId="1435D474">
                      <wp:simplePos x="0" y="0"/>
                      <wp:positionH relativeFrom="column">
                        <wp:posOffset>637003</wp:posOffset>
                      </wp:positionH>
                      <wp:positionV relativeFrom="paragraph">
                        <wp:posOffset>1736285</wp:posOffset>
                      </wp:positionV>
                      <wp:extent cx="2732405" cy="217805"/>
                      <wp:effectExtent l="38100" t="0" r="10795" b="86995"/>
                      <wp:wrapNone/>
                      <wp:docPr id="1276515273" name="Straight Arrow Connector 1276515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32405" cy="21780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590E71" id="Straight Arrow Connector 1276515273" o:spid="_x0000_s1026" type="#_x0000_t32" style="position:absolute;margin-left:50.15pt;margin-top:136.7pt;width:215.15pt;height:17.15pt;flip:x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D74CE4">
              <w:rPr>
                <w:rFonts w:ascii="Calibri" w:eastAsia="Times New Roman" w:hAnsi="Calibri" w:cs="Calibri"/>
                <w:noProof/>
                <w:color w:val="000000"/>
              </w:rPr>
              <w:drawing>
                <wp:anchor distT="0" distB="0" distL="114300" distR="114300" simplePos="0" relativeHeight="251738112" behindDoc="0" locked="0" layoutInCell="1" allowOverlap="1" wp14:anchorId="1FE8B0C7" wp14:editId="0801247B">
                  <wp:simplePos x="0" y="0"/>
                  <wp:positionH relativeFrom="column">
                    <wp:posOffset>295910</wp:posOffset>
                  </wp:positionH>
                  <wp:positionV relativeFrom="paragraph">
                    <wp:posOffset>1296181</wp:posOffset>
                  </wp:positionV>
                  <wp:extent cx="2513965" cy="1485900"/>
                  <wp:effectExtent l="0" t="0" r="635" b="0"/>
                  <wp:wrapNone/>
                  <wp:docPr id="33" name="Picture 33" descr="C:\Users\Dell\Desktop\IMG_20210811_1326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Dell\Desktop\IMG_20210811_132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96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8776B76" w14:textId="2289D11B" w:rsidR="00CD434E" w:rsidRDefault="00CD434E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C4AC5" w:rsidRPr="00DE4BCC" w14:paraId="1BD30695" w14:textId="77777777" w:rsidTr="000E68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A65BB66" w14:textId="77777777" w:rsidR="000C4AC5" w:rsidRPr="00DE4BCC" w:rsidRDefault="000C4AC5" w:rsidP="000E68E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0C4AC5" w:rsidRPr="00DE4BCC" w14:paraId="0ECB1CF7" w14:textId="77777777" w:rsidTr="000E68E6">
        <w:trPr>
          <w:trHeight w:val="12653"/>
        </w:trPr>
        <w:tc>
          <w:tcPr>
            <w:tcW w:w="5000" w:type="pct"/>
          </w:tcPr>
          <w:p w14:paraId="1D262A45" w14:textId="52FF248D" w:rsidR="000C4AC5" w:rsidRPr="003404FE" w:rsidRDefault="003404FE" w:rsidP="003404FE">
            <w:pPr>
              <w:rPr>
                <w:color w:val="auto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18B9F14D" wp14:editId="1397D4D8">
                      <wp:simplePos x="0" y="0"/>
                      <wp:positionH relativeFrom="column">
                        <wp:posOffset>3069004</wp:posOffset>
                      </wp:positionH>
                      <wp:positionV relativeFrom="paragraph">
                        <wp:posOffset>40152</wp:posOffset>
                      </wp:positionV>
                      <wp:extent cx="1670539" cy="706120"/>
                      <wp:effectExtent l="0" t="0" r="25400" b="17780"/>
                      <wp:wrapNone/>
                      <wp:docPr id="1276515447" name="Text Box 12765154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0539" cy="7061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2CD6A3D" w14:textId="77777777" w:rsidR="000C4AC5" w:rsidRDefault="000C4AC5" w:rsidP="000C4AC5">
                                  <w:r>
                                    <w:t xml:space="preserve">Item: PLATSTIC ROD 47CM  </w:t>
                                  </w:r>
                                </w:p>
                                <w:p w14:paraId="5D718DEF" w14:textId="6557CBEA" w:rsidR="000C4AC5" w:rsidRDefault="000C4AC5" w:rsidP="000C4AC5">
                                  <w:r>
                                    <w:t xml:space="preserve">Style Color: </w:t>
                                  </w:r>
                                  <w:r w:rsidR="003404FE">
                                    <w:t>ALL COLOR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685EF99D" w14:textId="77777777" w:rsidR="000C4AC5" w:rsidRDefault="000C4AC5" w:rsidP="000C4AC5">
                                  <w:r>
                                    <w:t>RM Color: WHITE</w:t>
                                  </w:r>
                                </w:p>
                                <w:p w14:paraId="1E9AFC8A" w14:textId="77777777" w:rsidR="000C4AC5" w:rsidRDefault="000C4AC5" w:rsidP="000C4AC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B9F14D" id="Text Box 1276515447" o:spid="_x0000_s1038" type="#_x0000_t202" style="position:absolute;margin-left:241.65pt;margin-top:3.15pt;width:131.55pt;height:55.6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" fillcolor="white [3201]" strokeweight=".5pt">
                      <v:textbox>
                        <w:txbxContent>
                          <w:p w14:paraId="42CD6A3D" w14:textId="77777777" w:rsidR="000C4AC5" w:rsidRDefault="000C4AC5" w:rsidP="000C4AC5">
                            <w:r>
                              <w:t xml:space="preserve">Item: PLATSTIC ROD 47CM  </w:t>
                            </w:r>
                          </w:p>
                          <w:p w14:paraId="5D718DEF" w14:textId="6557CBEA" w:rsidR="000C4AC5" w:rsidRDefault="000C4AC5" w:rsidP="000C4AC5">
                            <w:r>
                              <w:t xml:space="preserve">Style Color: </w:t>
                            </w:r>
                            <w:r w:rsidR="003404FE">
                              <w:t>ALL COLOR</w:t>
                            </w:r>
                            <w:r>
                              <w:t xml:space="preserve"> </w:t>
                            </w:r>
                          </w:p>
                          <w:p w14:paraId="685EF99D" w14:textId="77777777" w:rsidR="000C4AC5" w:rsidRDefault="000C4AC5" w:rsidP="000C4AC5">
                            <w:r>
                              <w:t>RM Color: WHITE</w:t>
                            </w:r>
                          </w:p>
                          <w:p w14:paraId="1E9AFC8A" w14:textId="77777777" w:rsidR="000C4AC5" w:rsidRDefault="000C4AC5" w:rsidP="000C4AC5"/>
                        </w:txbxContent>
                      </v:textbox>
                    </v:shape>
                  </w:pict>
                </mc:Fallback>
              </mc:AlternateContent>
            </w:r>
            <w:r w:rsidR="000C4AC5" w:rsidRPr="00D74CE4">
              <w:rPr>
                <w:rFonts w:ascii="Calibri" w:eastAsia="Times New Roman" w:hAnsi="Calibri" w:cs="Calibri"/>
                <w:noProof/>
                <w:color w:val="000000"/>
              </w:rPr>
              <w:drawing>
                <wp:anchor distT="0" distB="0" distL="114300" distR="114300" simplePos="0" relativeHeight="251974656" behindDoc="0" locked="0" layoutInCell="1" allowOverlap="1" wp14:anchorId="1E1C1058" wp14:editId="571C8140">
                  <wp:simplePos x="0" y="0"/>
                  <wp:positionH relativeFrom="column">
                    <wp:posOffset>144607</wp:posOffset>
                  </wp:positionH>
                  <wp:positionV relativeFrom="paragraph">
                    <wp:posOffset>142759</wp:posOffset>
                  </wp:positionV>
                  <wp:extent cx="2513965" cy="1485900"/>
                  <wp:effectExtent l="0" t="0" r="635" b="0"/>
                  <wp:wrapNone/>
                  <wp:docPr id="1276515456" name="Picture 1276515456" descr="C:\Users\Dell\Desktop\IMG_20210811_1326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Dell\Desktop\IMG_20210811_132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96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C306A23" w14:textId="67038F2D" w:rsidR="000C4AC5" w:rsidRPr="009F6887" w:rsidRDefault="003404FE" w:rsidP="000E68E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04E858D3" wp14:editId="116C4BDD">
                      <wp:simplePos x="0" y="0"/>
                      <wp:positionH relativeFrom="column">
                        <wp:posOffset>1303361</wp:posOffset>
                      </wp:positionH>
                      <wp:positionV relativeFrom="paragraph">
                        <wp:posOffset>67359</wp:posOffset>
                      </wp:positionV>
                      <wp:extent cx="1796561" cy="383931"/>
                      <wp:effectExtent l="38100" t="0" r="13335" b="73660"/>
                      <wp:wrapNone/>
                      <wp:docPr id="1276515446" name="Straight Arrow Connector 12765154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96561" cy="38393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18B4E1" id="Straight Arrow Connector 1276515446" o:spid="_x0000_s1026" type="#_x0000_t32" style="position:absolute;margin-left:102.65pt;margin-top:5.3pt;width:141.45pt;height:30.25pt;flip:x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864AF16" w14:textId="395289D6" w:rsidR="000C4AC5" w:rsidRPr="009F6887" w:rsidRDefault="000C4AC5" w:rsidP="000E68E6"/>
          <w:p w14:paraId="599DA7D2" w14:textId="65B8EAEC" w:rsidR="000C4AC5" w:rsidRPr="009F6887" w:rsidRDefault="003404FE" w:rsidP="000E68E6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7047A608" wp14:editId="6A8312F4">
                      <wp:simplePos x="0" y="0"/>
                      <wp:positionH relativeFrom="column">
                        <wp:posOffset>3075305</wp:posOffset>
                      </wp:positionH>
                      <wp:positionV relativeFrom="paragraph">
                        <wp:posOffset>102235</wp:posOffset>
                      </wp:positionV>
                      <wp:extent cx="2514600" cy="1643063"/>
                      <wp:effectExtent l="0" t="0" r="19050" b="14605"/>
                      <wp:wrapNone/>
                      <wp:docPr id="1276515449" name="Text Box 12765154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4600" cy="164306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AD70151" w14:textId="77777777" w:rsidR="000C4AC5" w:rsidRDefault="000C4AC5" w:rsidP="000C4AC5">
                                  <w:r>
                                    <w:t xml:space="preserve">Item: NYLON TAPE 20MM  </w:t>
                                  </w:r>
                                </w:p>
                                <w:p w14:paraId="02195081" w14:textId="77777777" w:rsidR="003404FE" w:rsidRDefault="003404FE" w:rsidP="003404FE">
                                  <w:r>
                                    <w:t>Style Color: TFP / MCAM</w:t>
                                  </w:r>
                                </w:p>
                                <w:p w14:paraId="20322681" w14:textId="77777777" w:rsidR="003404FE" w:rsidRDefault="003404FE" w:rsidP="003404FE">
                                  <w:r>
                                    <w:t>RM Color: CBK</w:t>
                                  </w:r>
                                </w:p>
                                <w:p w14:paraId="3EFBDAD6" w14:textId="77777777" w:rsidR="003404FE" w:rsidRDefault="003404FE" w:rsidP="003404FE">
                                  <w:r>
                                    <w:t>Style Color: KUMUL</w:t>
                                  </w:r>
                                </w:p>
                                <w:p w14:paraId="5F072885" w14:textId="77777777" w:rsidR="003404FE" w:rsidRDefault="003404FE" w:rsidP="003404FE">
                                  <w:r>
                                    <w:t>RM Color: BLACK</w:t>
                                  </w:r>
                                </w:p>
                                <w:p w14:paraId="30AA5BEC" w14:textId="272C6211" w:rsidR="003404FE" w:rsidRDefault="003404FE" w:rsidP="003404FE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12952BE7" w14:textId="77777777" w:rsidR="003404FE" w:rsidRDefault="003404FE" w:rsidP="003404FE">
                                  <w:r>
                                    <w:t>RM Color: RG</w:t>
                                  </w:r>
                                </w:p>
                                <w:p w14:paraId="70FC24F9" w14:textId="77777777" w:rsidR="000C4AC5" w:rsidRDefault="000C4AC5" w:rsidP="000C4AC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47A608" id="Text Box 1276515449" o:spid="_x0000_s1039" type="#_x0000_t202" style="position:absolute;margin-left:242.15pt;margin-top:8.05pt;width:198pt;height:129.4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" fillcolor="white [3201]" strokeweight=".5pt">
                      <v:textbox>
                        <w:txbxContent>
                          <w:p w14:paraId="3AD70151" w14:textId="77777777" w:rsidR="000C4AC5" w:rsidRDefault="000C4AC5" w:rsidP="000C4AC5">
                            <w:r>
                              <w:t xml:space="preserve">Item: NYLON TAPE 20MM  </w:t>
                            </w:r>
                          </w:p>
                          <w:p w14:paraId="02195081" w14:textId="77777777" w:rsidR="003404FE" w:rsidRDefault="003404FE" w:rsidP="003404FE">
                            <w:r>
                              <w:t>Style Color: TFP / MCAM</w:t>
                            </w:r>
                          </w:p>
                          <w:p w14:paraId="20322681" w14:textId="77777777" w:rsidR="003404FE" w:rsidRDefault="003404FE" w:rsidP="003404FE">
                            <w:r>
                              <w:t>RM Color: CBK</w:t>
                            </w:r>
                          </w:p>
                          <w:p w14:paraId="3EFBDAD6" w14:textId="77777777" w:rsidR="003404FE" w:rsidRDefault="003404FE" w:rsidP="003404FE">
                            <w:r>
                              <w:t>Style Color: KUMUL</w:t>
                            </w:r>
                          </w:p>
                          <w:p w14:paraId="5F072885" w14:textId="77777777" w:rsidR="003404FE" w:rsidRDefault="003404FE" w:rsidP="003404FE">
                            <w:r>
                              <w:t>RM Color: BLACK</w:t>
                            </w:r>
                          </w:p>
                          <w:p w14:paraId="30AA5BEC" w14:textId="272C6211" w:rsidR="003404FE" w:rsidRDefault="003404FE" w:rsidP="003404FE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12952BE7" w14:textId="77777777" w:rsidR="003404FE" w:rsidRDefault="003404FE" w:rsidP="003404FE">
                            <w:r>
                              <w:t>RM Color: RG</w:t>
                            </w:r>
                          </w:p>
                          <w:p w14:paraId="70FC24F9" w14:textId="77777777" w:rsidR="000C4AC5" w:rsidRDefault="000C4AC5" w:rsidP="000C4AC5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 wp14:anchorId="0FAB4400" wp14:editId="60C2D505">
                      <wp:simplePos x="0" y="0"/>
                      <wp:positionH relativeFrom="column">
                        <wp:posOffset>682039</wp:posOffset>
                      </wp:positionH>
                      <wp:positionV relativeFrom="paragraph">
                        <wp:posOffset>205984</wp:posOffset>
                      </wp:positionV>
                      <wp:extent cx="2401668" cy="161193"/>
                      <wp:effectExtent l="0" t="57150" r="17780" b="29845"/>
                      <wp:wrapNone/>
                      <wp:docPr id="1276515448" name="Straight Arrow Connector 12765154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401668" cy="16119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79B547" id="Straight Arrow Connector 1276515448" o:spid="_x0000_s1026" type="#_x0000_t32" style="position:absolute;margin-left:53.7pt;margin-top:16.2pt;width:189.1pt;height:12.7pt;flip:x y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03C1269" w14:textId="43E9175D" w:rsidR="000C4AC5" w:rsidRDefault="000C4AC5" w:rsidP="000E68E6">
            <w:pPr>
              <w:tabs>
                <w:tab w:val="left" w:pos="7005"/>
              </w:tabs>
            </w:pPr>
            <w:r>
              <w:tab/>
            </w:r>
          </w:p>
          <w:p w14:paraId="6B9B07EE" w14:textId="77777777" w:rsidR="000C4AC5" w:rsidRPr="009F6887" w:rsidRDefault="000C4AC5" w:rsidP="000E68E6"/>
          <w:p w14:paraId="358C21BC" w14:textId="77777777" w:rsidR="000C4AC5" w:rsidRDefault="000C4AC5" w:rsidP="000E68E6">
            <w:pPr>
              <w:ind w:firstLine="720"/>
            </w:pPr>
          </w:p>
          <w:p w14:paraId="5BF6EEE7" w14:textId="4E938FE9" w:rsidR="000C4AC5" w:rsidRPr="00584CAD" w:rsidRDefault="000C4AC5" w:rsidP="000E68E6"/>
          <w:p w14:paraId="2B380A4E" w14:textId="0941FFF5" w:rsidR="000C4AC5" w:rsidRPr="00584CAD" w:rsidRDefault="000C4AC5" w:rsidP="000E68E6"/>
          <w:p w14:paraId="1FF02BE1" w14:textId="3FF837D2" w:rsidR="000C4AC5" w:rsidRPr="00584CAD" w:rsidRDefault="000C4AC5" w:rsidP="000E68E6"/>
          <w:p w14:paraId="5BD00C89" w14:textId="55D1F635" w:rsidR="000C4AC5" w:rsidRDefault="003404FE" w:rsidP="000E68E6">
            <w:r>
              <w:rPr>
                <w:noProof/>
              </w:rPr>
              <w:drawing>
                <wp:anchor distT="0" distB="0" distL="114300" distR="114300" simplePos="0" relativeHeight="251987968" behindDoc="1" locked="0" layoutInCell="1" allowOverlap="1" wp14:anchorId="4B5F4BFA" wp14:editId="3EC750BD">
                  <wp:simplePos x="0" y="0"/>
                  <wp:positionH relativeFrom="column">
                    <wp:posOffset>170180</wp:posOffset>
                  </wp:positionH>
                  <wp:positionV relativeFrom="paragraph">
                    <wp:posOffset>13335</wp:posOffset>
                  </wp:positionV>
                  <wp:extent cx="1877060" cy="2502535"/>
                  <wp:effectExtent l="0" t="0" r="8890" b="0"/>
                  <wp:wrapNone/>
                  <wp:docPr id="1276515457" name="Picture 1276515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276" name="Picture 127651527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060" cy="2502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77DCDA4" w14:textId="4ACD2C2D" w:rsidR="000C4AC5" w:rsidRDefault="003404FE" w:rsidP="000E68E6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2D3B2EE1" wp14:editId="64DF5F35">
                      <wp:simplePos x="0" y="0"/>
                      <wp:positionH relativeFrom="column">
                        <wp:posOffset>2968625</wp:posOffset>
                      </wp:positionH>
                      <wp:positionV relativeFrom="paragraph">
                        <wp:posOffset>201295</wp:posOffset>
                      </wp:positionV>
                      <wp:extent cx="2567940" cy="1746738"/>
                      <wp:effectExtent l="0" t="0" r="22860" b="25400"/>
                      <wp:wrapNone/>
                      <wp:docPr id="1276515453" name="Text Box 12765154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67940" cy="17467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F688C4" w14:textId="08DB4C38" w:rsidR="000C4AC5" w:rsidRDefault="000C4AC5" w:rsidP="000C4AC5">
                                  <w:r>
                                    <w:t>Item: POLY MESH</w:t>
                                  </w:r>
                                  <w:r w:rsidR="003404FE">
                                    <w:t xml:space="preserve"> / #5 ZIPPER CHAIN &amp; SLIDER WITH 3.5MM PARA CORD</w:t>
                                  </w:r>
                                </w:p>
                                <w:p w14:paraId="25C519E4" w14:textId="77777777" w:rsidR="003404FE" w:rsidRDefault="003404FE" w:rsidP="003404FE">
                                  <w:r>
                                    <w:t>Style Color: TFP / MCAM</w:t>
                                  </w:r>
                                </w:p>
                                <w:p w14:paraId="157F05F7" w14:textId="77777777" w:rsidR="003404FE" w:rsidRDefault="003404FE" w:rsidP="003404FE">
                                  <w:r>
                                    <w:t>RM Color: CBK</w:t>
                                  </w:r>
                                </w:p>
                                <w:p w14:paraId="451488CE" w14:textId="77777777" w:rsidR="003404FE" w:rsidRDefault="003404FE" w:rsidP="003404FE">
                                  <w:r>
                                    <w:t>Style Color: KUMUL</w:t>
                                  </w:r>
                                </w:p>
                                <w:p w14:paraId="3FD129E4" w14:textId="77777777" w:rsidR="003404FE" w:rsidRDefault="003404FE" w:rsidP="003404FE">
                                  <w:r>
                                    <w:t>RM Color: BLACK</w:t>
                                  </w:r>
                                </w:p>
                                <w:p w14:paraId="5640EE9D" w14:textId="06A66E31" w:rsidR="003404FE" w:rsidRDefault="003404FE" w:rsidP="003404FE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140ECE43" w14:textId="77777777" w:rsidR="003404FE" w:rsidRDefault="003404FE" w:rsidP="003404FE">
                                  <w:r>
                                    <w:t>RM Color: RG</w:t>
                                  </w:r>
                                </w:p>
                                <w:p w14:paraId="4195C9A6" w14:textId="77777777" w:rsidR="000C4AC5" w:rsidRDefault="000C4AC5" w:rsidP="000C4AC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3B2EE1" id="Text Box 1276515453" o:spid="_x0000_s1040" type="#_x0000_t202" style="position:absolute;margin-left:233.75pt;margin-top:15.85pt;width:202.2pt;height:137.5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" fillcolor="white [3201]" strokeweight=".5pt">
                      <v:textbox>
                        <w:txbxContent>
                          <w:p w14:paraId="54F688C4" w14:textId="08DB4C38" w:rsidR="000C4AC5" w:rsidRDefault="000C4AC5" w:rsidP="000C4AC5">
                            <w:r>
                              <w:t>Item: POLY MESH</w:t>
                            </w:r>
                            <w:r w:rsidR="003404FE">
                              <w:t xml:space="preserve"> / #5 ZIPPER CHAIN &amp; SLIDER WITH 3.5MM PARA CORD</w:t>
                            </w:r>
                          </w:p>
                          <w:p w14:paraId="25C519E4" w14:textId="77777777" w:rsidR="003404FE" w:rsidRDefault="003404FE" w:rsidP="003404FE">
                            <w:r>
                              <w:t>Style Color: TFP / MCAM</w:t>
                            </w:r>
                          </w:p>
                          <w:p w14:paraId="157F05F7" w14:textId="77777777" w:rsidR="003404FE" w:rsidRDefault="003404FE" w:rsidP="003404FE">
                            <w:r>
                              <w:t>RM Color: CBK</w:t>
                            </w:r>
                          </w:p>
                          <w:p w14:paraId="451488CE" w14:textId="77777777" w:rsidR="003404FE" w:rsidRDefault="003404FE" w:rsidP="003404FE">
                            <w:r>
                              <w:t>Style Color: KUMUL</w:t>
                            </w:r>
                          </w:p>
                          <w:p w14:paraId="3FD129E4" w14:textId="77777777" w:rsidR="003404FE" w:rsidRDefault="003404FE" w:rsidP="003404FE">
                            <w:r>
                              <w:t>RM Color: BLACK</w:t>
                            </w:r>
                          </w:p>
                          <w:p w14:paraId="5640EE9D" w14:textId="06A66E31" w:rsidR="003404FE" w:rsidRDefault="003404FE" w:rsidP="003404FE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140ECE43" w14:textId="77777777" w:rsidR="003404FE" w:rsidRDefault="003404FE" w:rsidP="003404FE">
                            <w:r>
                              <w:t>RM Color: RG</w:t>
                            </w:r>
                          </w:p>
                          <w:p w14:paraId="4195C9A6" w14:textId="77777777" w:rsidR="000C4AC5" w:rsidRDefault="000C4AC5" w:rsidP="000C4AC5"/>
                        </w:txbxContent>
                      </v:textbox>
                    </v:shape>
                  </w:pict>
                </mc:Fallback>
              </mc:AlternateContent>
            </w:r>
          </w:p>
          <w:p w14:paraId="1046FFAC" w14:textId="58D96A27" w:rsidR="000C4AC5" w:rsidRPr="00584CAD" w:rsidRDefault="00E6718D" w:rsidP="000E68E6">
            <w:pPr>
              <w:ind w:firstLine="720"/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 wp14:anchorId="5D6B4075" wp14:editId="72CA6E57">
                      <wp:simplePos x="0" y="0"/>
                      <wp:positionH relativeFrom="column">
                        <wp:posOffset>3151505</wp:posOffset>
                      </wp:positionH>
                      <wp:positionV relativeFrom="paragraph">
                        <wp:posOffset>3026410</wp:posOffset>
                      </wp:positionV>
                      <wp:extent cx="2491740" cy="1764030"/>
                      <wp:effectExtent l="0" t="0" r="22860" b="26670"/>
                      <wp:wrapNone/>
                      <wp:docPr id="1276515451" name="Text Box 12765154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740" cy="17640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423511B" w14:textId="2A600165" w:rsidR="000C4AC5" w:rsidRDefault="000C4AC5" w:rsidP="000C4AC5">
                                  <w:r>
                                    <w:t xml:space="preserve">Item: 420D LINING </w:t>
                                  </w:r>
                                  <w:r w:rsidR="003404FE">
                                    <w:t>/ #8 ZIPPER CHAIN &amp; SLIDER WITH 3.5MM PARA CORD</w:t>
                                  </w:r>
                                </w:p>
                                <w:p w14:paraId="4002ECBE" w14:textId="77777777" w:rsidR="003404FE" w:rsidRDefault="003404FE" w:rsidP="003404FE">
                                  <w:r>
                                    <w:t>Style Color: TFP / MCAM</w:t>
                                  </w:r>
                                </w:p>
                                <w:p w14:paraId="4B41044C" w14:textId="77777777" w:rsidR="003404FE" w:rsidRDefault="003404FE" w:rsidP="003404FE">
                                  <w:r>
                                    <w:t>RM Color: CBK</w:t>
                                  </w:r>
                                </w:p>
                                <w:p w14:paraId="184EB832" w14:textId="77777777" w:rsidR="003404FE" w:rsidRDefault="003404FE" w:rsidP="003404FE">
                                  <w:r>
                                    <w:t>Style Color: KUMUL</w:t>
                                  </w:r>
                                </w:p>
                                <w:p w14:paraId="1EFD0ED0" w14:textId="77777777" w:rsidR="003404FE" w:rsidRDefault="003404FE" w:rsidP="003404FE">
                                  <w:r>
                                    <w:t>RM Color: BLACK</w:t>
                                  </w:r>
                                </w:p>
                                <w:p w14:paraId="6D2E0153" w14:textId="4C9FD421" w:rsidR="003404FE" w:rsidRDefault="003404FE" w:rsidP="003404FE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18F5BD19" w14:textId="77777777" w:rsidR="003404FE" w:rsidRDefault="003404FE" w:rsidP="003404FE">
                                  <w:r>
                                    <w:t>RM Color: RG</w:t>
                                  </w:r>
                                </w:p>
                                <w:p w14:paraId="448C49C3" w14:textId="77777777" w:rsidR="000C4AC5" w:rsidRDefault="000C4AC5" w:rsidP="000C4AC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6B4075" id="Text Box 1276515451" o:spid="_x0000_s1041" type="#_x0000_t202" style="position:absolute;left:0;text-align:left;margin-left:248.15pt;margin-top:238.3pt;width:196.2pt;height:138.9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" fillcolor="white [3201]" strokeweight=".5pt">
                      <v:textbox>
                        <w:txbxContent>
                          <w:p w14:paraId="1423511B" w14:textId="2A600165" w:rsidR="000C4AC5" w:rsidRDefault="000C4AC5" w:rsidP="000C4AC5">
                            <w:r>
                              <w:t xml:space="preserve">Item: 420D LINING </w:t>
                            </w:r>
                            <w:r w:rsidR="003404FE">
                              <w:t>/ #8 ZIPPER CHAIN &amp; SLIDER WITH 3.5MM PARA CORD</w:t>
                            </w:r>
                          </w:p>
                          <w:p w14:paraId="4002ECBE" w14:textId="77777777" w:rsidR="003404FE" w:rsidRDefault="003404FE" w:rsidP="003404FE">
                            <w:r>
                              <w:t>Style Color: TFP / MCAM</w:t>
                            </w:r>
                          </w:p>
                          <w:p w14:paraId="4B41044C" w14:textId="77777777" w:rsidR="003404FE" w:rsidRDefault="003404FE" w:rsidP="003404FE">
                            <w:r>
                              <w:t>RM Color: CBK</w:t>
                            </w:r>
                          </w:p>
                          <w:p w14:paraId="184EB832" w14:textId="77777777" w:rsidR="003404FE" w:rsidRDefault="003404FE" w:rsidP="003404FE">
                            <w:r>
                              <w:t>Style Color: KUMUL</w:t>
                            </w:r>
                          </w:p>
                          <w:p w14:paraId="1EFD0ED0" w14:textId="77777777" w:rsidR="003404FE" w:rsidRDefault="003404FE" w:rsidP="003404FE">
                            <w:r>
                              <w:t>RM Color: BLACK</w:t>
                            </w:r>
                          </w:p>
                          <w:p w14:paraId="6D2E0153" w14:textId="4C9FD421" w:rsidR="003404FE" w:rsidRDefault="003404FE" w:rsidP="003404FE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18F5BD19" w14:textId="77777777" w:rsidR="003404FE" w:rsidRDefault="003404FE" w:rsidP="003404FE">
                            <w:r>
                              <w:t>RM Color: RG</w:t>
                            </w:r>
                          </w:p>
                          <w:p w14:paraId="448C49C3" w14:textId="77777777" w:rsidR="000C4AC5" w:rsidRDefault="000C4AC5" w:rsidP="000C4AC5"/>
                        </w:txbxContent>
                      </v:textbox>
                    </v:shape>
                  </w:pict>
                </mc:Fallback>
              </mc:AlternateContent>
            </w:r>
            <w:r w:rsidR="005F7CA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54F44F6E" wp14:editId="31164B62">
                      <wp:simplePos x="0" y="0"/>
                      <wp:positionH relativeFrom="column">
                        <wp:posOffset>1778146</wp:posOffset>
                      </wp:positionH>
                      <wp:positionV relativeFrom="paragraph">
                        <wp:posOffset>719553</wp:posOffset>
                      </wp:positionV>
                      <wp:extent cx="1204155" cy="750228"/>
                      <wp:effectExtent l="38100" t="0" r="15240" b="50165"/>
                      <wp:wrapNone/>
                      <wp:docPr id="1276515463" name="Straight Arrow Connector 12765154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04155" cy="75022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8FF37F" id="Straight Arrow Connector 1276515463" o:spid="_x0000_s1026" type="#_x0000_t32" style="position:absolute;margin-left:140pt;margin-top:56.65pt;width:94.8pt;height:59.05pt;flip:x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F7CA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703F3C13" wp14:editId="105A1E0E">
                      <wp:simplePos x="0" y="0"/>
                      <wp:positionH relativeFrom="column">
                        <wp:posOffset>904777</wp:posOffset>
                      </wp:positionH>
                      <wp:positionV relativeFrom="paragraph">
                        <wp:posOffset>173305</wp:posOffset>
                      </wp:positionV>
                      <wp:extent cx="2054470" cy="546247"/>
                      <wp:effectExtent l="38100" t="57150" r="22225" b="25400"/>
                      <wp:wrapNone/>
                      <wp:docPr id="1276515450" name="Straight Arrow Connector 1276515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54470" cy="54624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D44D22" id="Straight Arrow Connector 1276515450" o:spid="_x0000_s1026" type="#_x0000_t32" style="position:absolute;margin-left:71.25pt;margin-top:13.65pt;width:161.75pt;height:43pt;flip:x y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404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163148CC" wp14:editId="1D21EACC">
                      <wp:simplePos x="0" y="0"/>
                      <wp:positionH relativeFrom="column">
                        <wp:posOffset>1778147</wp:posOffset>
                      </wp:positionH>
                      <wp:positionV relativeFrom="paragraph">
                        <wp:posOffset>2355264</wp:posOffset>
                      </wp:positionV>
                      <wp:extent cx="1397976" cy="572379"/>
                      <wp:effectExtent l="38100" t="0" r="31115" b="56515"/>
                      <wp:wrapNone/>
                      <wp:docPr id="1276515464" name="Straight Arrow Connector 1276515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97976" cy="57237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795DD6" id="Straight Arrow Connector 1276515464" o:spid="_x0000_s1026" type="#_x0000_t32" style="position:absolute;margin-left:140pt;margin-top:185.45pt;width:110.1pt;height:45.05pt;flip:x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404FE"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06400" behindDoc="0" locked="0" layoutInCell="1" allowOverlap="1" wp14:anchorId="550B22A8" wp14:editId="7EAC7FA9">
                      <wp:simplePos x="0" y="0"/>
                      <wp:positionH relativeFrom="column">
                        <wp:posOffset>3181985</wp:posOffset>
                      </wp:positionH>
                      <wp:positionV relativeFrom="paragraph">
                        <wp:posOffset>1892202</wp:posOffset>
                      </wp:positionV>
                      <wp:extent cx="1465385" cy="685800"/>
                      <wp:effectExtent l="0" t="0" r="20955" b="19050"/>
                      <wp:wrapNone/>
                      <wp:docPr id="1276515465" name="Text Box 12765154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5385" cy="685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29515A8" w14:textId="7E44CF51" w:rsidR="003404FE" w:rsidRDefault="003404FE" w:rsidP="000C4AC5">
                                  <w:r>
                                    <w:t>Item: HEAT TUBE</w:t>
                                  </w:r>
                                </w:p>
                                <w:p w14:paraId="4C6C9D3B" w14:textId="2D472C1C" w:rsidR="003404FE" w:rsidRDefault="003404FE" w:rsidP="003404FE">
                                  <w:r>
                                    <w:t>Style Color: ALL COLOR</w:t>
                                  </w:r>
                                </w:p>
                                <w:p w14:paraId="01BFC130" w14:textId="2454F56E" w:rsidR="003404FE" w:rsidRDefault="003404FE" w:rsidP="000C4AC5">
                                  <w:r>
                                    <w:t>RM Color: BLACK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0B22A8" id="Text Box 1276515465" o:spid="_x0000_s1042" type="#_x0000_t202" style="position:absolute;left:0;text-align:left;margin-left:250.55pt;margin-top:149pt;width:115.4pt;height:54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" fillcolor="white [3201]" strokeweight=".5pt">
                      <v:textbox>
                        <w:txbxContent>
                          <w:p w14:paraId="229515A8" w14:textId="7E44CF51" w:rsidR="003404FE" w:rsidRDefault="003404FE" w:rsidP="000C4AC5">
                            <w:r>
                              <w:t>Item: HEAT TUBE</w:t>
                            </w:r>
                          </w:p>
                          <w:p w14:paraId="4C6C9D3B" w14:textId="2D472C1C" w:rsidR="003404FE" w:rsidRDefault="003404FE" w:rsidP="003404FE">
                            <w:r>
                              <w:t>Style Color: ALL COLOR</w:t>
                            </w:r>
                          </w:p>
                          <w:p w14:paraId="01BFC130" w14:textId="2454F56E" w:rsidR="003404FE" w:rsidRDefault="003404FE" w:rsidP="000C4AC5">
                            <w:r>
                              <w:t>RM Color: 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04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 wp14:anchorId="755F4A21" wp14:editId="3D80A390">
                      <wp:simplePos x="0" y="0"/>
                      <wp:positionH relativeFrom="column">
                        <wp:posOffset>1625747</wp:posOffset>
                      </wp:positionH>
                      <wp:positionV relativeFrom="paragraph">
                        <wp:posOffset>83917</wp:posOffset>
                      </wp:positionV>
                      <wp:extent cx="1345223" cy="635977"/>
                      <wp:effectExtent l="38100" t="38100" r="26670" b="31115"/>
                      <wp:wrapNone/>
                      <wp:docPr id="1276515462" name="Straight Arrow Connector 1276515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45223" cy="63597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A47DA6" id="Straight Arrow Connector 1276515462" o:spid="_x0000_s1026" type="#_x0000_t32" style="position:absolute;margin-left:128pt;margin-top:6.6pt;width:105.9pt;height:50.1pt;flip:x y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404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7184" behindDoc="0" locked="0" layoutInCell="1" allowOverlap="1" wp14:anchorId="3B018FF0" wp14:editId="723CDDD5">
                      <wp:simplePos x="0" y="0"/>
                      <wp:positionH relativeFrom="column">
                        <wp:posOffset>494469</wp:posOffset>
                      </wp:positionH>
                      <wp:positionV relativeFrom="paragraph">
                        <wp:posOffset>3398618</wp:posOffset>
                      </wp:positionV>
                      <wp:extent cx="2710961" cy="824425"/>
                      <wp:effectExtent l="38100" t="0" r="13335" b="71120"/>
                      <wp:wrapNone/>
                      <wp:docPr id="1276515460" name="Straight Arrow Connector 12765154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10961" cy="8244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D2FB2C" id="Straight Arrow Connector 1276515460" o:spid="_x0000_s1026" type="#_x0000_t32" style="position:absolute;margin-left:38.95pt;margin-top:267.6pt;width:213.45pt;height:64.9pt;flip:x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404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0016" behindDoc="0" locked="0" layoutInCell="1" allowOverlap="1" wp14:anchorId="3EAF00F2" wp14:editId="00537C31">
                      <wp:simplePos x="0" y="0"/>
                      <wp:positionH relativeFrom="column">
                        <wp:posOffset>1165615</wp:posOffset>
                      </wp:positionH>
                      <wp:positionV relativeFrom="paragraph">
                        <wp:posOffset>3371116</wp:posOffset>
                      </wp:positionV>
                      <wp:extent cx="2249707" cy="232655"/>
                      <wp:effectExtent l="38100" t="0" r="17780" b="91440"/>
                      <wp:wrapNone/>
                      <wp:docPr id="1276515452" name="Straight Arrow Connector 1276515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49707" cy="2326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328766" id="Straight Arrow Connector 1276515452" o:spid="_x0000_s1026" type="#_x0000_t32" style="position:absolute;margin-left:91.8pt;margin-top:265.45pt;width:177.15pt;height:18.3pt;flip:x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404FE">
              <w:rPr>
                <w:noProof/>
              </w:rPr>
              <w:drawing>
                <wp:anchor distT="0" distB="0" distL="114300" distR="114300" simplePos="0" relativeHeight="251995136" behindDoc="1" locked="0" layoutInCell="1" allowOverlap="1" wp14:anchorId="7817A152" wp14:editId="1015203E">
                  <wp:simplePos x="0" y="0"/>
                  <wp:positionH relativeFrom="column">
                    <wp:posOffset>158262</wp:posOffset>
                  </wp:positionH>
                  <wp:positionV relativeFrom="paragraph">
                    <wp:posOffset>2258598</wp:posOffset>
                  </wp:positionV>
                  <wp:extent cx="1877060" cy="2502535"/>
                  <wp:effectExtent l="0" t="0" r="8890" b="0"/>
                  <wp:wrapNone/>
                  <wp:docPr id="1276515459" name="Picture 1276515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276" name="Picture 127651527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060" cy="2502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404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 wp14:anchorId="66EA7983" wp14:editId="20DD6DFB">
                      <wp:simplePos x="0" y="0"/>
                      <wp:positionH relativeFrom="column">
                        <wp:posOffset>1684362</wp:posOffset>
                      </wp:positionH>
                      <wp:positionV relativeFrom="paragraph">
                        <wp:posOffset>713692</wp:posOffset>
                      </wp:positionV>
                      <wp:extent cx="1297940" cy="401418"/>
                      <wp:effectExtent l="38100" t="0" r="16510" b="74930"/>
                      <wp:wrapNone/>
                      <wp:docPr id="1276515454" name="Straight Arrow Connector 12765154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97940" cy="40141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71D5A6" id="Straight Arrow Connector 1276515454" o:spid="_x0000_s1026" type="#_x0000_t32" style="position:absolute;margin-left:132.65pt;margin-top:56.2pt;width:102.2pt;height:31.6pt;flip:x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1C27B49B" w14:textId="17912A35" w:rsidR="000C4AC5" w:rsidRDefault="000C4AC5" w:rsidP="000C4AC5"/>
    <w:p w14:paraId="7866B741" w14:textId="62ACAF0C" w:rsidR="000C4AC5" w:rsidRPr="000C4AC5" w:rsidRDefault="000C4AC5" w:rsidP="000C4AC5"/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CD434E" w:rsidRPr="00DE4BCC" w14:paraId="6187CDF8" w14:textId="77777777" w:rsidTr="00F05F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1D8497C" w14:textId="77777777" w:rsidR="00CD434E" w:rsidRPr="00DE4BCC" w:rsidRDefault="00CD434E" w:rsidP="00F05F7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CD434E" w:rsidRPr="00DE4BCC" w14:paraId="12F249FA" w14:textId="77777777" w:rsidTr="005E06E1">
        <w:trPr>
          <w:trHeight w:val="11384"/>
        </w:trPr>
        <w:tc>
          <w:tcPr>
            <w:tcW w:w="5000" w:type="pct"/>
          </w:tcPr>
          <w:p w14:paraId="675405ED" w14:textId="03D777A8" w:rsidR="005F7CA1" w:rsidRDefault="005F7CA1" w:rsidP="005F7CA1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 wp14:anchorId="1D67EBCF" wp14:editId="0EE1E075">
                      <wp:simplePos x="0" y="0"/>
                      <wp:positionH relativeFrom="column">
                        <wp:posOffset>2762885</wp:posOffset>
                      </wp:positionH>
                      <wp:positionV relativeFrom="paragraph">
                        <wp:posOffset>50165</wp:posOffset>
                      </wp:positionV>
                      <wp:extent cx="2667000" cy="1623646"/>
                      <wp:effectExtent l="0" t="0" r="19050" b="15240"/>
                      <wp:wrapNone/>
                      <wp:docPr id="1276515282" name="Text Box 12765152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67000" cy="162364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46A814F" w14:textId="77777777" w:rsidR="00C405FC" w:rsidRDefault="00C405FC" w:rsidP="00C405FC">
                                  <w:r>
                                    <w:t xml:space="preserve">Item: 420D LINING </w:t>
                                  </w:r>
                                </w:p>
                                <w:p w14:paraId="0E9F519C" w14:textId="77777777" w:rsidR="005F7CA1" w:rsidRDefault="005F7CA1" w:rsidP="005F7CA1">
                                  <w:r>
                                    <w:t>Style Color: TFP / MCAM</w:t>
                                  </w:r>
                                </w:p>
                                <w:p w14:paraId="110A8F3D" w14:textId="77777777" w:rsidR="005F7CA1" w:rsidRDefault="005F7CA1" w:rsidP="005F7CA1">
                                  <w:r>
                                    <w:t>RM Color: CBK</w:t>
                                  </w:r>
                                </w:p>
                                <w:p w14:paraId="5D25C829" w14:textId="77777777" w:rsidR="005F7CA1" w:rsidRDefault="005F7CA1" w:rsidP="005F7CA1">
                                  <w:r>
                                    <w:t>Style Color: KUMUL</w:t>
                                  </w:r>
                                </w:p>
                                <w:p w14:paraId="0D7CC528" w14:textId="77777777" w:rsidR="005F7CA1" w:rsidRDefault="005F7CA1" w:rsidP="005F7CA1">
                                  <w:r>
                                    <w:t>RM Color: BLACK</w:t>
                                  </w:r>
                                </w:p>
                                <w:p w14:paraId="06A45777" w14:textId="2234DD15" w:rsidR="005F7CA1" w:rsidRDefault="005F7CA1" w:rsidP="005F7CA1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69BC3217" w14:textId="77777777" w:rsidR="005F7CA1" w:rsidRDefault="005F7CA1" w:rsidP="005F7CA1">
                                  <w:r>
                                    <w:t>RM Color: RG</w:t>
                                  </w:r>
                                </w:p>
                                <w:p w14:paraId="2CB3126F" w14:textId="77777777" w:rsidR="00C405FC" w:rsidRDefault="00C405FC" w:rsidP="00C405F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67EBCF" id="Text Box 1276515282" o:spid="_x0000_s1043" type="#_x0000_t202" style="position:absolute;margin-left:217.55pt;margin-top:3.95pt;width:210pt;height:127.8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" fillcolor="white [3201]" strokeweight=".5pt">
                      <v:textbox>
                        <w:txbxContent>
                          <w:p w14:paraId="646A814F" w14:textId="77777777" w:rsidR="00C405FC" w:rsidRDefault="00C405FC" w:rsidP="00C405FC">
                            <w:r>
                              <w:t xml:space="preserve">Item: 420D LINING </w:t>
                            </w:r>
                          </w:p>
                          <w:p w14:paraId="0E9F519C" w14:textId="77777777" w:rsidR="005F7CA1" w:rsidRDefault="005F7CA1" w:rsidP="005F7CA1">
                            <w:r>
                              <w:t>Style Color: TFP / MCAM</w:t>
                            </w:r>
                          </w:p>
                          <w:p w14:paraId="110A8F3D" w14:textId="77777777" w:rsidR="005F7CA1" w:rsidRDefault="005F7CA1" w:rsidP="005F7CA1">
                            <w:r>
                              <w:t>RM Color: CBK</w:t>
                            </w:r>
                          </w:p>
                          <w:p w14:paraId="5D25C829" w14:textId="77777777" w:rsidR="005F7CA1" w:rsidRDefault="005F7CA1" w:rsidP="005F7CA1">
                            <w:r>
                              <w:t>Style Color: KUMUL</w:t>
                            </w:r>
                          </w:p>
                          <w:p w14:paraId="0D7CC528" w14:textId="77777777" w:rsidR="005F7CA1" w:rsidRDefault="005F7CA1" w:rsidP="005F7CA1">
                            <w:r>
                              <w:t>RM Color: BLACK</w:t>
                            </w:r>
                          </w:p>
                          <w:p w14:paraId="06A45777" w14:textId="2234DD15" w:rsidR="005F7CA1" w:rsidRDefault="005F7CA1" w:rsidP="005F7CA1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69BC3217" w14:textId="77777777" w:rsidR="005F7CA1" w:rsidRDefault="005F7CA1" w:rsidP="005F7CA1">
                            <w:r>
                              <w:t>RM Color: RG</w:t>
                            </w:r>
                          </w:p>
                          <w:p w14:paraId="2CB3126F" w14:textId="77777777" w:rsidR="00C405FC" w:rsidRDefault="00C405FC" w:rsidP="00C405FC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07424" behindDoc="1" locked="0" layoutInCell="1" allowOverlap="1" wp14:anchorId="4976A2E5" wp14:editId="390C16BB">
                  <wp:simplePos x="0" y="0"/>
                  <wp:positionH relativeFrom="column">
                    <wp:posOffset>122262</wp:posOffset>
                  </wp:positionH>
                  <wp:positionV relativeFrom="paragraph">
                    <wp:posOffset>329175</wp:posOffset>
                  </wp:positionV>
                  <wp:extent cx="2338705" cy="1852246"/>
                  <wp:effectExtent l="0" t="0" r="4445" b="0"/>
                  <wp:wrapNone/>
                  <wp:docPr id="1276515466" name="Picture 1276515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801"/>
                          <a:stretch/>
                        </pic:blipFill>
                        <pic:spPr bwMode="auto">
                          <a:xfrm>
                            <a:off x="0" y="0"/>
                            <a:ext cx="2338754" cy="1852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1F59E94" w14:textId="1E25645E" w:rsidR="00CD434E" w:rsidRDefault="00CD434E" w:rsidP="005F7CA1">
            <w:pPr>
              <w:rPr>
                <w:color w:val="auto"/>
              </w:rPr>
            </w:pPr>
            <w:r>
              <w:rPr>
                <w:color w:val="auto"/>
              </w:rPr>
              <w:t xml:space="preserve">                                                                                                               </w:t>
            </w:r>
          </w:p>
          <w:p w14:paraId="3381E7FB" w14:textId="39726595" w:rsidR="00CD434E" w:rsidRPr="009F6887" w:rsidRDefault="00CD434E" w:rsidP="00CD434E">
            <w:pPr>
              <w:tabs>
                <w:tab w:val="left" w:pos="480"/>
                <w:tab w:val="center" w:pos="4531"/>
              </w:tabs>
            </w:pPr>
            <w:r>
              <w:tab/>
            </w:r>
            <w:r>
              <w:tab/>
            </w:r>
          </w:p>
          <w:p w14:paraId="19AD4939" w14:textId="490E3E55" w:rsidR="00CD434E" w:rsidRPr="009F6887" w:rsidRDefault="00CD434E" w:rsidP="00C405FC">
            <w:pPr>
              <w:jc w:val="center"/>
            </w:pPr>
          </w:p>
          <w:p w14:paraId="27DEDCA9" w14:textId="44B91AEC" w:rsidR="00CD434E" w:rsidRPr="009F6887" w:rsidRDefault="00CD434E" w:rsidP="00F05F7A">
            <w:pPr>
              <w:ind w:firstLine="720"/>
            </w:pPr>
          </w:p>
          <w:p w14:paraId="2BC407C7" w14:textId="21D8CAB1" w:rsidR="00CD434E" w:rsidRPr="009F6887" w:rsidRDefault="005F7CA1" w:rsidP="00584CAD">
            <w:pPr>
              <w:tabs>
                <w:tab w:val="left" w:pos="502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5ADB9CDF" wp14:editId="7ACFDF4A">
                      <wp:simplePos x="0" y="0"/>
                      <wp:positionH relativeFrom="column">
                        <wp:posOffset>1352061</wp:posOffset>
                      </wp:positionH>
                      <wp:positionV relativeFrom="paragraph">
                        <wp:posOffset>88900</wp:posOffset>
                      </wp:positionV>
                      <wp:extent cx="2095615" cy="45719"/>
                      <wp:effectExtent l="38100" t="38100" r="19050" b="88265"/>
                      <wp:wrapNone/>
                      <wp:docPr id="45" name="Straight Arrow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9561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3BCAB0" id="Straight Arrow Connector 45" o:spid="_x0000_s1026" type="#_x0000_t32" style="position:absolute;margin-left:106.45pt;margin-top:7pt;width:165pt;height:3.6pt;flip:x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84CAD">
              <w:tab/>
            </w:r>
          </w:p>
          <w:p w14:paraId="1A6B229B" w14:textId="70CD467C" w:rsidR="00CD434E" w:rsidRDefault="00CD434E" w:rsidP="00F05F7A"/>
          <w:p w14:paraId="1B1B4876" w14:textId="1FEFC52D" w:rsidR="00CD434E" w:rsidRDefault="00CD434E" w:rsidP="00F05F7A"/>
          <w:p w14:paraId="00B79A88" w14:textId="09551F7D" w:rsidR="00CD434E" w:rsidRDefault="005E06E1" w:rsidP="00F05F7A">
            <w:pPr>
              <w:tabs>
                <w:tab w:val="left" w:pos="5145"/>
              </w:tabs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 wp14:anchorId="0C337349" wp14:editId="43305D15">
                      <wp:simplePos x="0" y="0"/>
                      <wp:positionH relativeFrom="column">
                        <wp:posOffset>2953385</wp:posOffset>
                      </wp:positionH>
                      <wp:positionV relativeFrom="paragraph">
                        <wp:posOffset>41910</wp:posOffset>
                      </wp:positionV>
                      <wp:extent cx="2575560" cy="1623646"/>
                      <wp:effectExtent l="0" t="0" r="15240" b="15240"/>
                      <wp:wrapNone/>
                      <wp:docPr id="1276515549" name="Text Box 12765155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75560" cy="162364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5FBB455" w14:textId="3632B7AE" w:rsidR="005E06E1" w:rsidRDefault="005E06E1" w:rsidP="00C405FC">
                                  <w:r>
                                    <w:t xml:space="preserve">Item: 70D RIPSTOP </w:t>
                                  </w:r>
                                </w:p>
                                <w:p w14:paraId="6441F88B" w14:textId="77777777" w:rsidR="005E06E1" w:rsidRDefault="005E06E1" w:rsidP="005F7CA1">
                                  <w:r>
                                    <w:t>Style Color: TFP / MCAM</w:t>
                                  </w:r>
                                </w:p>
                                <w:p w14:paraId="51E8DA44" w14:textId="77777777" w:rsidR="005E06E1" w:rsidRDefault="005E06E1" w:rsidP="005F7CA1">
                                  <w:r>
                                    <w:t>RM Color: CBK</w:t>
                                  </w:r>
                                </w:p>
                                <w:p w14:paraId="6D0A4083" w14:textId="77777777" w:rsidR="005E06E1" w:rsidRDefault="005E06E1" w:rsidP="005F7CA1">
                                  <w:r>
                                    <w:t>Style Color: KUMUL</w:t>
                                  </w:r>
                                </w:p>
                                <w:p w14:paraId="3D59CB50" w14:textId="77777777" w:rsidR="005E06E1" w:rsidRDefault="005E06E1" w:rsidP="005F7CA1">
                                  <w:r>
                                    <w:t>RM Color: BLACK</w:t>
                                  </w:r>
                                </w:p>
                                <w:p w14:paraId="38D9A14B" w14:textId="7DEAD117" w:rsidR="005E06E1" w:rsidRDefault="005E06E1" w:rsidP="005F7CA1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100D7CEF" w14:textId="77777777" w:rsidR="005E06E1" w:rsidRDefault="005E06E1" w:rsidP="005F7CA1">
                                  <w:r>
                                    <w:t>RM Color: RG</w:t>
                                  </w:r>
                                </w:p>
                                <w:p w14:paraId="707EA9A0" w14:textId="77777777" w:rsidR="005E06E1" w:rsidRDefault="005E06E1" w:rsidP="00C405F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337349" id="Text Box 1276515549" o:spid="_x0000_s1044" type="#_x0000_t202" style="position:absolute;margin-left:232.55pt;margin-top:3.3pt;width:202.8pt;height:127.8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" fillcolor="white [3201]" strokeweight=".5pt">
                      <v:textbox>
                        <w:txbxContent>
                          <w:p w14:paraId="45FBB455" w14:textId="3632B7AE" w:rsidR="005E06E1" w:rsidRDefault="005E06E1" w:rsidP="00C405FC">
                            <w:r>
                              <w:t xml:space="preserve">Item: 70D RIPSTOP </w:t>
                            </w:r>
                          </w:p>
                          <w:p w14:paraId="6441F88B" w14:textId="77777777" w:rsidR="005E06E1" w:rsidRDefault="005E06E1" w:rsidP="005F7CA1">
                            <w:r>
                              <w:t>Style Color: TFP / MCAM</w:t>
                            </w:r>
                          </w:p>
                          <w:p w14:paraId="51E8DA44" w14:textId="77777777" w:rsidR="005E06E1" w:rsidRDefault="005E06E1" w:rsidP="005F7CA1">
                            <w:r>
                              <w:t>RM Color: CBK</w:t>
                            </w:r>
                          </w:p>
                          <w:p w14:paraId="6D0A4083" w14:textId="77777777" w:rsidR="005E06E1" w:rsidRDefault="005E06E1" w:rsidP="005F7CA1">
                            <w:r>
                              <w:t>Style Color: KUMUL</w:t>
                            </w:r>
                          </w:p>
                          <w:p w14:paraId="3D59CB50" w14:textId="77777777" w:rsidR="005E06E1" w:rsidRDefault="005E06E1" w:rsidP="005F7CA1">
                            <w:r>
                              <w:t>RM Color: BLACK</w:t>
                            </w:r>
                          </w:p>
                          <w:p w14:paraId="38D9A14B" w14:textId="7DEAD117" w:rsidR="005E06E1" w:rsidRDefault="005E06E1" w:rsidP="005F7CA1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100D7CEF" w14:textId="77777777" w:rsidR="005E06E1" w:rsidRDefault="005E06E1" w:rsidP="005F7CA1">
                            <w:r>
                              <w:t>RM Color: RG</w:t>
                            </w:r>
                          </w:p>
                          <w:p w14:paraId="707EA9A0" w14:textId="77777777" w:rsidR="005E06E1" w:rsidRDefault="005E06E1" w:rsidP="00C405FC"/>
                        </w:txbxContent>
                      </v:textbox>
                    </v:shape>
                  </w:pict>
                </mc:Fallback>
              </mc:AlternateContent>
            </w:r>
            <w:r w:rsidR="00CD434E">
              <w:tab/>
            </w:r>
          </w:p>
          <w:p w14:paraId="1EB007B5" w14:textId="51088948" w:rsidR="00CD434E" w:rsidRDefault="00CD434E" w:rsidP="00F05F7A"/>
          <w:p w14:paraId="0E3B651C" w14:textId="4F8771E9" w:rsidR="005E06E1" w:rsidRDefault="00046F81" w:rsidP="005E06E1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 wp14:anchorId="5D278160" wp14:editId="4099845E">
                      <wp:simplePos x="0" y="0"/>
                      <wp:positionH relativeFrom="column">
                        <wp:posOffset>1473347</wp:posOffset>
                      </wp:positionH>
                      <wp:positionV relativeFrom="paragraph">
                        <wp:posOffset>287802</wp:posOffset>
                      </wp:positionV>
                      <wp:extent cx="2212730" cy="1558045"/>
                      <wp:effectExtent l="38100" t="0" r="16510" b="61595"/>
                      <wp:wrapNone/>
                      <wp:docPr id="1276515548" name="Straight Arrow Connector 12765155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12730" cy="15580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585BFD" id="Straight Arrow Connector 1276515548" o:spid="_x0000_s1026" type="#_x0000_t32" style="position:absolute;margin-left:116pt;margin-top:22.65pt;width:174.25pt;height:122.7pt;flip:x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E06E1">
              <w:rPr>
                <w:noProof/>
              </w:rPr>
              <w:drawing>
                <wp:anchor distT="0" distB="0" distL="114300" distR="114300" simplePos="0" relativeHeight="252029952" behindDoc="1" locked="0" layoutInCell="1" allowOverlap="1" wp14:anchorId="6EB4194C" wp14:editId="670F0B3F">
                  <wp:simplePos x="0" y="0"/>
                  <wp:positionH relativeFrom="column">
                    <wp:posOffset>122164</wp:posOffset>
                  </wp:positionH>
                  <wp:positionV relativeFrom="paragraph">
                    <wp:posOffset>375188</wp:posOffset>
                  </wp:positionV>
                  <wp:extent cx="1987062" cy="1987062"/>
                  <wp:effectExtent l="0" t="0" r="0" b="0"/>
                  <wp:wrapNone/>
                  <wp:docPr id="1276515547" name="Picture 1276515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062" cy="1987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2247C5A" w14:textId="30DE89C6" w:rsidR="00CD434E" w:rsidRPr="009F6887" w:rsidRDefault="00CD434E" w:rsidP="00F05F7A"/>
          <w:p w14:paraId="2CC3669F" w14:textId="6E4D073B" w:rsidR="00CD434E" w:rsidRPr="009F6887" w:rsidRDefault="00CD434E" w:rsidP="00F05F7A"/>
          <w:p w14:paraId="5F449C5B" w14:textId="46BCF467" w:rsidR="00CD434E" w:rsidRPr="009F6887" w:rsidRDefault="00CD434E" w:rsidP="00F05F7A"/>
          <w:p w14:paraId="662F2A8B" w14:textId="0BC0E8C0" w:rsidR="00CD434E" w:rsidRPr="009F6887" w:rsidRDefault="00CD434E" w:rsidP="00F05F7A"/>
          <w:p w14:paraId="3A800E62" w14:textId="5530B7CA" w:rsidR="00CD434E" w:rsidRPr="009F6887" w:rsidRDefault="00CD434E" w:rsidP="00F05F7A"/>
          <w:p w14:paraId="732D9C8D" w14:textId="4907ABAE" w:rsidR="00CD434E" w:rsidRDefault="005E06E1" w:rsidP="00584CAD">
            <w:pPr>
              <w:tabs>
                <w:tab w:val="left" w:pos="5805"/>
                <w:tab w:val="left" w:pos="7005"/>
              </w:tabs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 wp14:anchorId="37D3819D" wp14:editId="49F3CDC8">
                      <wp:simplePos x="0" y="0"/>
                      <wp:positionH relativeFrom="column">
                        <wp:posOffset>2564765</wp:posOffset>
                      </wp:positionH>
                      <wp:positionV relativeFrom="paragraph">
                        <wp:posOffset>23495</wp:posOffset>
                      </wp:positionV>
                      <wp:extent cx="2514600" cy="1623060"/>
                      <wp:effectExtent l="0" t="0" r="19050" b="15240"/>
                      <wp:wrapNone/>
                      <wp:docPr id="1276515551" name="Text Box 12765155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4600" cy="16230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CB803A3" w14:textId="5CE52110" w:rsidR="005E06E1" w:rsidRDefault="005E06E1" w:rsidP="00C405FC">
                                  <w:r>
                                    <w:t xml:space="preserve">Item: 3.5MM PARA CORD </w:t>
                                  </w:r>
                                </w:p>
                                <w:p w14:paraId="3A70811F" w14:textId="77777777" w:rsidR="005E06E1" w:rsidRDefault="005E06E1" w:rsidP="005F7CA1">
                                  <w:r>
                                    <w:t>Style Color: TFP / MCAM</w:t>
                                  </w:r>
                                </w:p>
                                <w:p w14:paraId="09165450" w14:textId="77777777" w:rsidR="005E06E1" w:rsidRDefault="005E06E1" w:rsidP="005F7CA1">
                                  <w:r>
                                    <w:t>RM Color: CBK</w:t>
                                  </w:r>
                                </w:p>
                                <w:p w14:paraId="38AD3091" w14:textId="77777777" w:rsidR="005E06E1" w:rsidRDefault="005E06E1" w:rsidP="005F7CA1">
                                  <w:r>
                                    <w:t>Style Color: KUMUL</w:t>
                                  </w:r>
                                </w:p>
                                <w:p w14:paraId="672D0AA8" w14:textId="77777777" w:rsidR="005E06E1" w:rsidRDefault="005E06E1" w:rsidP="005F7CA1">
                                  <w:r>
                                    <w:t>RM Color: BLACK</w:t>
                                  </w:r>
                                </w:p>
                                <w:p w14:paraId="45FEC305" w14:textId="7C27BA50" w:rsidR="005E06E1" w:rsidRDefault="005E06E1" w:rsidP="005F7CA1">
                                  <w:r>
                                    <w:t>Style Color: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598C778C" w14:textId="77777777" w:rsidR="005E06E1" w:rsidRDefault="005E06E1" w:rsidP="005F7CA1">
                                  <w:r>
                                    <w:t>RM Color: RG</w:t>
                                  </w:r>
                                </w:p>
                                <w:p w14:paraId="7CD322CD" w14:textId="77777777" w:rsidR="005E06E1" w:rsidRDefault="005E06E1" w:rsidP="00C405F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D3819D" id="Text Box 1276515551" o:spid="_x0000_s1045" type="#_x0000_t202" style="position:absolute;margin-left:201.95pt;margin-top:1.85pt;width:198pt;height:127.8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" fillcolor="white [3201]" strokeweight=".5pt">
                      <v:textbox>
                        <w:txbxContent>
                          <w:p w14:paraId="7CB803A3" w14:textId="5CE52110" w:rsidR="005E06E1" w:rsidRDefault="005E06E1" w:rsidP="00C405FC">
                            <w:r>
                              <w:t xml:space="preserve">Item: 3.5MM PARA CORD </w:t>
                            </w:r>
                          </w:p>
                          <w:p w14:paraId="3A70811F" w14:textId="77777777" w:rsidR="005E06E1" w:rsidRDefault="005E06E1" w:rsidP="005F7CA1">
                            <w:r>
                              <w:t>Style Color: TFP / MCAM</w:t>
                            </w:r>
                          </w:p>
                          <w:p w14:paraId="09165450" w14:textId="77777777" w:rsidR="005E06E1" w:rsidRDefault="005E06E1" w:rsidP="005F7CA1">
                            <w:r>
                              <w:t>RM Color: CBK</w:t>
                            </w:r>
                          </w:p>
                          <w:p w14:paraId="38AD3091" w14:textId="77777777" w:rsidR="005E06E1" w:rsidRDefault="005E06E1" w:rsidP="005F7CA1">
                            <w:r>
                              <w:t>Style Color: KUMUL</w:t>
                            </w:r>
                          </w:p>
                          <w:p w14:paraId="672D0AA8" w14:textId="77777777" w:rsidR="005E06E1" w:rsidRDefault="005E06E1" w:rsidP="005F7CA1">
                            <w:r>
                              <w:t>RM Color: BLACK</w:t>
                            </w:r>
                          </w:p>
                          <w:p w14:paraId="45FEC305" w14:textId="7C27BA50" w:rsidR="005E06E1" w:rsidRDefault="005E06E1" w:rsidP="005F7CA1">
                            <w:r>
                              <w:t>Style Color: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598C778C" w14:textId="77777777" w:rsidR="005E06E1" w:rsidRDefault="005E06E1" w:rsidP="005F7CA1">
                            <w:r>
                              <w:t>RM Color: RG</w:t>
                            </w:r>
                          </w:p>
                          <w:p w14:paraId="7CD322CD" w14:textId="77777777" w:rsidR="005E06E1" w:rsidRDefault="005E06E1" w:rsidP="00C405FC"/>
                        </w:txbxContent>
                      </v:textbox>
                    </v:shape>
                  </w:pict>
                </mc:Fallback>
              </mc:AlternateContent>
            </w:r>
            <w:r w:rsidR="00CD434E">
              <w:tab/>
            </w:r>
            <w:r w:rsidR="00584CAD">
              <w:tab/>
            </w:r>
          </w:p>
          <w:p w14:paraId="37DBBE97" w14:textId="3D2E3188" w:rsidR="00CD434E" w:rsidRPr="009F6887" w:rsidRDefault="005E06E1" w:rsidP="00F05F7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 wp14:anchorId="5DCCE90F" wp14:editId="694C13D4">
                      <wp:simplePos x="0" y="0"/>
                      <wp:positionH relativeFrom="column">
                        <wp:posOffset>1080622</wp:posOffset>
                      </wp:positionH>
                      <wp:positionV relativeFrom="paragraph">
                        <wp:posOffset>193333</wp:posOffset>
                      </wp:positionV>
                      <wp:extent cx="2083777" cy="246429"/>
                      <wp:effectExtent l="38100" t="0" r="12065" b="77470"/>
                      <wp:wrapNone/>
                      <wp:docPr id="1276515550" name="Straight Arrow Connector 12765155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83777" cy="24642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FD68D5" id="Straight Arrow Connector 1276515550" o:spid="_x0000_s1026" type="#_x0000_t32" style="position:absolute;margin-left:85.1pt;margin-top:15.2pt;width:164.1pt;height:19.4pt;flip:x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6BA079A" w14:textId="117A8294" w:rsidR="00CD434E" w:rsidRDefault="00CD434E" w:rsidP="00F05F7A">
            <w:pPr>
              <w:ind w:firstLine="720"/>
            </w:pPr>
          </w:p>
          <w:p w14:paraId="46178590" w14:textId="23F01733" w:rsidR="00584CAD" w:rsidRPr="00584CAD" w:rsidRDefault="005E06E1" w:rsidP="00584CA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9168" behindDoc="0" locked="0" layoutInCell="1" allowOverlap="1" wp14:anchorId="0A358294" wp14:editId="1351DCBA">
                      <wp:simplePos x="0" y="0"/>
                      <wp:positionH relativeFrom="column">
                        <wp:posOffset>1057177</wp:posOffset>
                      </wp:positionH>
                      <wp:positionV relativeFrom="paragraph">
                        <wp:posOffset>164612</wp:posOffset>
                      </wp:positionV>
                      <wp:extent cx="1526931" cy="1453954"/>
                      <wp:effectExtent l="38100" t="38100" r="16510" b="32385"/>
                      <wp:wrapNone/>
                      <wp:docPr id="1276515552" name="Straight Arrow Connector 12765155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26931" cy="145395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6F831D" id="Straight Arrow Connector 1276515552" o:spid="_x0000_s1026" type="#_x0000_t32" style="position:absolute;margin-left:83.25pt;margin-top:12.95pt;width:120.25pt;height:114.5pt;flip:x y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3A24C11" w14:textId="066F6DCA" w:rsidR="00584CAD" w:rsidRPr="00584CAD" w:rsidRDefault="00584CAD" w:rsidP="00584CAD"/>
          <w:p w14:paraId="458D5094" w14:textId="4F93230A" w:rsidR="00584CAD" w:rsidRPr="00584CAD" w:rsidRDefault="00584CAD" w:rsidP="00584CAD"/>
          <w:p w14:paraId="4A69E14A" w14:textId="490FD8DC" w:rsidR="00584CAD" w:rsidRDefault="00584CAD" w:rsidP="00584CAD"/>
          <w:p w14:paraId="5A1A2375" w14:textId="0E782F0D" w:rsidR="00584CAD" w:rsidRDefault="00584CAD" w:rsidP="00584CAD"/>
          <w:p w14:paraId="593B98F4" w14:textId="535E60C5" w:rsidR="00584CAD" w:rsidRDefault="005E06E1" w:rsidP="00584CAD">
            <w:pPr>
              <w:tabs>
                <w:tab w:val="left" w:pos="5610"/>
              </w:tabs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1B893C6F" wp14:editId="70BB71EB">
                      <wp:simplePos x="0" y="0"/>
                      <wp:positionH relativeFrom="column">
                        <wp:posOffset>2549525</wp:posOffset>
                      </wp:positionH>
                      <wp:positionV relativeFrom="paragraph">
                        <wp:posOffset>137795</wp:posOffset>
                      </wp:positionV>
                      <wp:extent cx="3276600" cy="1289539"/>
                      <wp:effectExtent l="0" t="0" r="19050" b="25400"/>
                      <wp:wrapNone/>
                      <wp:docPr id="1276515284" name="Text Box 12765152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76600" cy="128953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013A414" w14:textId="711CDC98" w:rsidR="009E6762" w:rsidRDefault="009E6762" w:rsidP="009E6762">
                                  <w:r>
                                    <w:t xml:space="preserve">Item: 38MM DOUBLE </w:t>
                                  </w:r>
                                  <w:r w:rsidRPr="009E6762">
                                    <w:t>LATCH</w:t>
                                  </w:r>
                                  <w:r>
                                    <w:t xml:space="preserve"> &amp; BODY</w:t>
                                  </w:r>
                                  <w:r w:rsidR="005E06E1">
                                    <w:t xml:space="preserve"> &amp; TRIGLIDE 38MM / CORD LOC 350-6000</w:t>
                                  </w:r>
                                </w:p>
                                <w:p w14:paraId="6C8A8A19" w14:textId="044CC736" w:rsidR="009E6762" w:rsidRDefault="009E6762" w:rsidP="009E6762">
                                  <w:r>
                                    <w:t xml:space="preserve">Style Color: TFP </w:t>
                                  </w:r>
                                  <w:r w:rsidR="005E06E1">
                                    <w:t>/ MCAM /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63A839D5" w14:textId="3D78678A" w:rsidR="009E6762" w:rsidRDefault="009E6762" w:rsidP="009E6762">
                                  <w:r>
                                    <w:t>RM Color: KHAKI</w:t>
                                  </w:r>
                                </w:p>
                                <w:p w14:paraId="70A7D002" w14:textId="77777777" w:rsidR="005E06E1" w:rsidRDefault="005E06E1" w:rsidP="005E06E1">
                                  <w:r>
                                    <w:t>Style Color: KUMUL</w:t>
                                  </w:r>
                                </w:p>
                                <w:p w14:paraId="70E3BEA8" w14:textId="77777777" w:rsidR="005E06E1" w:rsidRDefault="005E06E1" w:rsidP="005E06E1">
                                  <w:r>
                                    <w:t>RM Color: BLACK</w:t>
                                  </w:r>
                                </w:p>
                                <w:p w14:paraId="4F28F0B9" w14:textId="77777777" w:rsidR="005E06E1" w:rsidRDefault="005E06E1" w:rsidP="009E676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893C6F" id="Text Box 1276515284" o:spid="_x0000_s1046" type="#_x0000_t202" style="position:absolute;margin-left:200.75pt;margin-top:10.85pt;width:258pt;height:101.5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" fillcolor="white [3201]" strokeweight=".5pt">
                      <v:textbox>
                        <w:txbxContent>
                          <w:p w14:paraId="6013A414" w14:textId="711CDC98" w:rsidR="009E6762" w:rsidRDefault="009E6762" w:rsidP="009E6762">
                            <w:r>
                              <w:t xml:space="preserve">Item: 38MM DOUBLE </w:t>
                            </w:r>
                            <w:r w:rsidRPr="009E6762">
                              <w:t>LATCH</w:t>
                            </w:r>
                            <w:r>
                              <w:t xml:space="preserve"> &amp; BODY</w:t>
                            </w:r>
                            <w:r w:rsidR="005E06E1">
                              <w:t xml:space="preserve"> &amp; TRIGLIDE 38MM / CORD LOC 350-6000</w:t>
                            </w:r>
                          </w:p>
                          <w:p w14:paraId="6C8A8A19" w14:textId="044CC736" w:rsidR="009E6762" w:rsidRDefault="009E6762" w:rsidP="009E6762">
                            <w:r>
                              <w:t xml:space="preserve">Style Color: TFP </w:t>
                            </w:r>
                            <w:r w:rsidR="005E06E1">
                              <w:t>/ MCAM /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63A839D5" w14:textId="3D78678A" w:rsidR="009E6762" w:rsidRDefault="009E6762" w:rsidP="009E6762">
                            <w:r>
                              <w:t>RM Color: KHAKI</w:t>
                            </w:r>
                          </w:p>
                          <w:p w14:paraId="70A7D002" w14:textId="77777777" w:rsidR="005E06E1" w:rsidRDefault="005E06E1" w:rsidP="005E06E1">
                            <w:r>
                              <w:t>Style Color: KUMUL</w:t>
                            </w:r>
                          </w:p>
                          <w:p w14:paraId="70E3BEA8" w14:textId="77777777" w:rsidR="005E06E1" w:rsidRDefault="005E06E1" w:rsidP="005E06E1">
                            <w:r>
                              <w:t>RM Color: BLACK</w:t>
                            </w:r>
                          </w:p>
                          <w:p w14:paraId="4F28F0B9" w14:textId="77777777" w:rsidR="005E06E1" w:rsidRDefault="005E06E1" w:rsidP="009E6762"/>
                        </w:txbxContent>
                      </v:textbox>
                    </v:shape>
                  </w:pict>
                </mc:Fallback>
              </mc:AlternateContent>
            </w:r>
            <w:r w:rsidR="00584CAD">
              <w:tab/>
            </w:r>
          </w:p>
          <w:p w14:paraId="49C56F5D" w14:textId="0E6C78B0" w:rsidR="00D96BDD" w:rsidRPr="00D96BDD" w:rsidRDefault="005E06E1" w:rsidP="00D96BDD">
            <w:r w:rsidRPr="00D74CE4">
              <w:rPr>
                <w:rFonts w:ascii="Calibri" w:eastAsia="Times New Roman" w:hAnsi="Calibri" w:cs="Calibri"/>
                <w:noProof/>
                <w:color w:val="000000"/>
              </w:rPr>
              <w:drawing>
                <wp:anchor distT="0" distB="0" distL="114300" distR="114300" simplePos="0" relativeHeight="251841536" behindDoc="1" locked="0" layoutInCell="1" allowOverlap="1" wp14:anchorId="7A73CE30" wp14:editId="1390BC2E">
                  <wp:simplePos x="0" y="0"/>
                  <wp:positionH relativeFrom="column">
                    <wp:posOffset>-15338</wp:posOffset>
                  </wp:positionH>
                  <wp:positionV relativeFrom="paragraph">
                    <wp:posOffset>96960</wp:posOffset>
                  </wp:positionV>
                  <wp:extent cx="2475865" cy="953135"/>
                  <wp:effectExtent l="0" t="0" r="635" b="0"/>
                  <wp:wrapNone/>
                  <wp:docPr id="1276515283" name="Picture 1276515283" descr="C:\Users\Dell\Desktop\IMG_20210811_1327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ell\Desktop\IMG_20210811_1327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859"/>
                          <a:stretch/>
                        </pic:blipFill>
                        <pic:spPr bwMode="auto">
                          <a:xfrm>
                            <a:off x="0" y="0"/>
                            <a:ext cx="2475865" cy="953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CDB213C" w14:textId="2F44FA86" w:rsidR="00D96BDD" w:rsidRPr="00D96BDD" w:rsidRDefault="005E06E1" w:rsidP="00D96BD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45D9AE33" wp14:editId="29B16DD7">
                      <wp:simplePos x="0" y="0"/>
                      <wp:positionH relativeFrom="column">
                        <wp:posOffset>1420592</wp:posOffset>
                      </wp:positionH>
                      <wp:positionV relativeFrom="paragraph">
                        <wp:posOffset>165052</wp:posOffset>
                      </wp:positionV>
                      <wp:extent cx="1345223" cy="244768"/>
                      <wp:effectExtent l="38100" t="0" r="26670" b="79375"/>
                      <wp:wrapNone/>
                      <wp:docPr id="50" name="Straight Arrow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45223" cy="24476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3C6DEB" id="Straight Arrow Connector 50" o:spid="_x0000_s1026" type="#_x0000_t32" style="position:absolute;margin-left:111.85pt;margin-top:13pt;width:105.9pt;height:19.25pt;flip:x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079394D1" wp14:editId="55B98BEF">
                      <wp:simplePos x="0" y="0"/>
                      <wp:positionH relativeFrom="column">
                        <wp:posOffset>1142170</wp:posOffset>
                      </wp:positionH>
                      <wp:positionV relativeFrom="paragraph">
                        <wp:posOffset>141605</wp:posOffset>
                      </wp:positionV>
                      <wp:extent cx="1639912" cy="164123"/>
                      <wp:effectExtent l="38100" t="0" r="17780" b="83820"/>
                      <wp:wrapNone/>
                      <wp:docPr id="49" name="Straight Arrow Connector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39912" cy="16412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4D9A38" id="Straight Arrow Connector 49" o:spid="_x0000_s1026" type="#_x0000_t32" style="position:absolute;margin-left:89.95pt;margin-top:11.15pt;width:129.15pt;height:12.9pt;flip:x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32DEBED" w14:textId="51ADA292" w:rsidR="00D96BDD" w:rsidRPr="00D96BDD" w:rsidRDefault="00D96BDD" w:rsidP="00D96BDD"/>
          <w:p w14:paraId="7048E0F5" w14:textId="10F99121" w:rsidR="00D96BDD" w:rsidRDefault="00D96BDD" w:rsidP="00D96BDD"/>
          <w:p w14:paraId="042B79F4" w14:textId="08BAA348" w:rsidR="00D96BDD" w:rsidRPr="00D96BDD" w:rsidRDefault="00D96BDD" w:rsidP="00D96BDD"/>
        </w:tc>
      </w:tr>
    </w:tbl>
    <w:p w14:paraId="616DE538" w14:textId="3CE97D94" w:rsidR="00D077E5" w:rsidRDefault="00D077E5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5F7CA1" w:rsidRPr="00DE4BCC" w14:paraId="4C1D03A5" w14:textId="77777777" w:rsidTr="000E68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D727C73" w14:textId="77777777" w:rsidR="005F7CA1" w:rsidRPr="00DE4BCC" w:rsidRDefault="005F7CA1" w:rsidP="000E68E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5F7CA1" w:rsidRPr="00DE4BCC" w14:paraId="688B0361" w14:textId="77777777" w:rsidTr="00046F81">
        <w:trPr>
          <w:trHeight w:val="12743"/>
        </w:trPr>
        <w:tc>
          <w:tcPr>
            <w:tcW w:w="5000" w:type="pct"/>
          </w:tcPr>
          <w:p w14:paraId="1B1B799A" w14:textId="4BBC44F1" w:rsidR="005F7CA1" w:rsidRPr="005E06E1" w:rsidRDefault="005F7CA1" w:rsidP="005E06E1">
            <w:pPr>
              <w:rPr>
                <w:color w:val="auto"/>
              </w:rPr>
            </w:pPr>
          </w:p>
          <w:p w14:paraId="0814C75D" w14:textId="3405EEBD" w:rsidR="005F7CA1" w:rsidRPr="00584CAD" w:rsidRDefault="00684BFE" w:rsidP="000E68E6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 wp14:anchorId="3380E658" wp14:editId="1FA1D208">
                      <wp:simplePos x="0" y="0"/>
                      <wp:positionH relativeFrom="column">
                        <wp:posOffset>2465705</wp:posOffset>
                      </wp:positionH>
                      <wp:positionV relativeFrom="paragraph">
                        <wp:posOffset>22225</wp:posOffset>
                      </wp:positionV>
                      <wp:extent cx="3307080" cy="1295400"/>
                      <wp:effectExtent l="0" t="0" r="26670" b="19050"/>
                      <wp:wrapNone/>
                      <wp:docPr id="1276515533" name="Text Box 12765155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07080" cy="1295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E77BCE0" w14:textId="609D23AA" w:rsidR="005F7CA1" w:rsidRDefault="005F7CA1" w:rsidP="005F7CA1">
                                  <w:r>
                                    <w:t>Item: 25MM BUCKLE BODY (810-1064)</w:t>
                                  </w:r>
                                  <w:r w:rsidR="005E06E1">
                                    <w:t xml:space="preserve"> / 25MM BUCKLE LATCH (810-1058)</w:t>
                                  </w:r>
                                </w:p>
                                <w:p w14:paraId="5DE7A6CD" w14:textId="34F4824D" w:rsidR="00684BFE" w:rsidRDefault="00684BFE" w:rsidP="00684BFE">
                                  <w:r>
                                    <w:t>Style Color: TFP / MCAM /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1AF6E795" w14:textId="77777777" w:rsidR="00684BFE" w:rsidRDefault="00684BFE" w:rsidP="00684BFE">
                                  <w:r>
                                    <w:t>RM Color: KHAKI</w:t>
                                  </w:r>
                                </w:p>
                                <w:p w14:paraId="0D1F0231" w14:textId="77777777" w:rsidR="00684BFE" w:rsidRDefault="00684BFE" w:rsidP="00684BFE">
                                  <w:r>
                                    <w:t>Style Color: KUMUL</w:t>
                                  </w:r>
                                </w:p>
                                <w:p w14:paraId="732FBB55" w14:textId="2B7B2515" w:rsidR="005F7CA1" w:rsidRDefault="00684BFE" w:rsidP="00684BFE">
                                  <w:r>
                                    <w:t>RM Color: BLACK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80E658" id="Text Box 1276515533" o:spid="_x0000_s1047" type="#_x0000_t202" style="position:absolute;margin-left:194.15pt;margin-top:1.75pt;width:260.4pt;height:102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" fillcolor="white [3201]" strokeweight=".5pt">
                      <v:textbox>
                        <w:txbxContent>
                          <w:p w14:paraId="1E77BCE0" w14:textId="609D23AA" w:rsidR="005F7CA1" w:rsidRDefault="005F7CA1" w:rsidP="005F7CA1">
                            <w:r>
                              <w:t>Item: 25MM BUCKLE BODY (810-1064)</w:t>
                            </w:r>
                            <w:r w:rsidR="005E06E1">
                              <w:t xml:space="preserve"> / 25MM BUCKLE LATCH (810-1058)</w:t>
                            </w:r>
                          </w:p>
                          <w:p w14:paraId="5DE7A6CD" w14:textId="34F4824D" w:rsidR="00684BFE" w:rsidRDefault="00684BFE" w:rsidP="00684BFE">
                            <w:r>
                              <w:t>Style Color: TFP / MCAM /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1AF6E795" w14:textId="77777777" w:rsidR="00684BFE" w:rsidRDefault="00684BFE" w:rsidP="00684BFE">
                            <w:r>
                              <w:t>RM Color: KHAKI</w:t>
                            </w:r>
                          </w:p>
                          <w:p w14:paraId="0D1F0231" w14:textId="77777777" w:rsidR="00684BFE" w:rsidRDefault="00684BFE" w:rsidP="00684BFE">
                            <w:r>
                              <w:t>Style Color: KUMUL</w:t>
                            </w:r>
                          </w:p>
                          <w:p w14:paraId="732FBB55" w14:textId="2B7B2515" w:rsidR="005F7CA1" w:rsidRDefault="00684BFE" w:rsidP="00684BFE">
                            <w:r>
                              <w:t>RM Color: 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7CA1">
              <w:rPr>
                <w:noProof/>
                <w:color w:val="auto"/>
              </w:rPr>
              <w:drawing>
                <wp:anchor distT="0" distB="0" distL="114300" distR="114300" simplePos="0" relativeHeight="252017664" behindDoc="1" locked="0" layoutInCell="1" allowOverlap="1" wp14:anchorId="046158BB" wp14:editId="4D8331BF">
                  <wp:simplePos x="0" y="0"/>
                  <wp:positionH relativeFrom="column">
                    <wp:posOffset>133639</wp:posOffset>
                  </wp:positionH>
                  <wp:positionV relativeFrom="paragraph">
                    <wp:posOffset>86764</wp:posOffset>
                  </wp:positionV>
                  <wp:extent cx="1801091" cy="1732104"/>
                  <wp:effectExtent l="0" t="0" r="8890" b="1905"/>
                  <wp:wrapNone/>
                  <wp:docPr id="1276515545" name="Picture 1276515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07" b="10884"/>
                          <a:stretch/>
                        </pic:blipFill>
                        <pic:spPr bwMode="auto">
                          <a:xfrm rot="10800000">
                            <a:off x="0" y="0"/>
                            <a:ext cx="1801091" cy="17321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030FA07" w14:textId="656975CC" w:rsidR="005F7CA1" w:rsidRPr="00584CAD" w:rsidRDefault="00684BFE" w:rsidP="000E68E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13F3F9E1" wp14:editId="54E222BE">
                      <wp:simplePos x="0" y="0"/>
                      <wp:positionH relativeFrom="column">
                        <wp:posOffset>863747</wp:posOffset>
                      </wp:positionH>
                      <wp:positionV relativeFrom="paragraph">
                        <wp:posOffset>111759</wp:posOffset>
                      </wp:positionV>
                      <wp:extent cx="1603130" cy="112639"/>
                      <wp:effectExtent l="38100" t="0" r="16510" b="97155"/>
                      <wp:wrapNone/>
                      <wp:docPr id="1276515535" name="Straight Arrow Connector 12765155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03130" cy="11263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7796D4" id="Straight Arrow Connector 1276515535" o:spid="_x0000_s1026" type="#_x0000_t32" style="position:absolute;margin-left:68pt;margin-top:8.8pt;width:126.25pt;height:8.85pt;flip:x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E06E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3078DC20" wp14:editId="025BC1C6">
                      <wp:simplePos x="0" y="0"/>
                      <wp:positionH relativeFrom="column">
                        <wp:posOffset>1549547</wp:posOffset>
                      </wp:positionH>
                      <wp:positionV relativeFrom="paragraph">
                        <wp:posOffset>100037</wp:posOffset>
                      </wp:positionV>
                      <wp:extent cx="929053" cy="959631"/>
                      <wp:effectExtent l="38100" t="0" r="23495" b="50165"/>
                      <wp:wrapNone/>
                      <wp:docPr id="1276515537" name="Straight Arrow Connector 12765155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29053" cy="95963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762F2E" id="Straight Arrow Connector 1276515537" o:spid="_x0000_s1026" type="#_x0000_t32" style="position:absolute;margin-left:122pt;margin-top:7.9pt;width:73.15pt;height:75.55pt;flip:x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F7CA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 wp14:anchorId="78F22FC4" wp14:editId="152567E1">
                      <wp:simplePos x="0" y="0"/>
                      <wp:positionH relativeFrom="column">
                        <wp:posOffset>712412</wp:posOffset>
                      </wp:positionH>
                      <wp:positionV relativeFrom="paragraph">
                        <wp:posOffset>87168</wp:posOffset>
                      </wp:positionV>
                      <wp:extent cx="1797628" cy="877686"/>
                      <wp:effectExtent l="38100" t="0" r="31750" b="55880"/>
                      <wp:wrapNone/>
                      <wp:docPr id="1276515534" name="Straight Arrow Connector 12765155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97628" cy="87768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C2CB4B" id="Straight Arrow Connector 1276515534" o:spid="_x0000_s1026" type="#_x0000_t32" style="position:absolute;margin-left:56.1pt;margin-top:6.85pt;width:141.55pt;height:69.1pt;flip:x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1F49DB6" w14:textId="36E65061" w:rsidR="005F7CA1" w:rsidRDefault="005F7CA1" w:rsidP="000E68E6"/>
          <w:p w14:paraId="70530750" w14:textId="3C2ECC02" w:rsidR="005F7CA1" w:rsidRDefault="005F7CA1" w:rsidP="000E68E6"/>
          <w:p w14:paraId="3C4C6ABE" w14:textId="028C9E3A" w:rsidR="005F7CA1" w:rsidRDefault="005F7CA1" w:rsidP="000E68E6">
            <w:pPr>
              <w:tabs>
                <w:tab w:val="left" w:pos="5610"/>
              </w:tabs>
            </w:pPr>
            <w:r>
              <w:tab/>
            </w:r>
          </w:p>
          <w:p w14:paraId="5AA7DD67" w14:textId="289DC1C2" w:rsidR="005F7CA1" w:rsidRPr="00D96BDD" w:rsidRDefault="005F7CA1" w:rsidP="000E68E6"/>
          <w:p w14:paraId="74E5A536" w14:textId="758FCAEA" w:rsidR="005F7CA1" w:rsidRPr="00D96BDD" w:rsidRDefault="00E6718D" w:rsidP="000E68E6">
            <w:r w:rsidRPr="00046F81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2057600" behindDoc="0" locked="0" layoutInCell="1" allowOverlap="1" wp14:anchorId="425493F2" wp14:editId="006319A8">
                      <wp:simplePos x="0" y="0"/>
                      <wp:positionH relativeFrom="column">
                        <wp:posOffset>2507615</wp:posOffset>
                      </wp:positionH>
                      <wp:positionV relativeFrom="paragraph">
                        <wp:posOffset>159385</wp:posOffset>
                      </wp:positionV>
                      <wp:extent cx="2660650" cy="713105"/>
                      <wp:effectExtent l="0" t="0" r="25400" b="10795"/>
                      <wp:wrapNone/>
                      <wp:docPr id="1276515561" name="Text Box 12765155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60650" cy="7131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B76524" w14:textId="0B12B405" w:rsidR="00046F81" w:rsidRDefault="00046F81" w:rsidP="00046F81">
                                  <w:r>
                                    <w:t xml:space="preserve">Item: 500D INSIDE EVA FOAM 8MM HARD X1 </w:t>
                                  </w:r>
                                </w:p>
                                <w:p w14:paraId="26AFF1CB" w14:textId="77777777" w:rsidR="00046F81" w:rsidRDefault="00046F81" w:rsidP="00046F81">
                                  <w:r>
                                    <w:t>Style Color: ALL COLOR</w:t>
                                  </w:r>
                                </w:p>
                                <w:p w14:paraId="46DBB8CF" w14:textId="77777777" w:rsidR="00046F81" w:rsidRDefault="00046F81" w:rsidP="00046F81">
                                  <w:r>
                                    <w:t>RM Color: BLACK</w:t>
                                  </w:r>
                                </w:p>
                                <w:p w14:paraId="764DC2A6" w14:textId="77777777" w:rsidR="00046F81" w:rsidRDefault="00046F81" w:rsidP="00046F81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5493F2" id="Text Box 1276515561" o:spid="_x0000_s1048" type="#_x0000_t202" style="position:absolute;margin-left:197.45pt;margin-top:12.55pt;width:209.5pt;height:56.1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" fillcolor="white [3201]" strokeweight=".5pt">
                      <v:textbox>
                        <w:txbxContent>
                          <w:p w14:paraId="50B76524" w14:textId="0B12B405" w:rsidR="00046F81" w:rsidRDefault="00046F81" w:rsidP="00046F81">
                            <w:r>
                              <w:t xml:space="preserve">Item: 500D INSIDE EVA FOAM 8MM HARD X1 </w:t>
                            </w:r>
                          </w:p>
                          <w:p w14:paraId="26AFF1CB" w14:textId="77777777" w:rsidR="00046F81" w:rsidRDefault="00046F81" w:rsidP="00046F81">
                            <w:r>
                              <w:t>Style Color: ALL COLOR</w:t>
                            </w:r>
                          </w:p>
                          <w:p w14:paraId="46DBB8CF" w14:textId="77777777" w:rsidR="00046F81" w:rsidRDefault="00046F81" w:rsidP="00046F81">
                            <w:r>
                              <w:t>RM Color: BLACK</w:t>
                            </w:r>
                          </w:p>
                          <w:p w14:paraId="764DC2A6" w14:textId="77777777" w:rsidR="00046F81" w:rsidRDefault="00046F81" w:rsidP="00046F81"/>
                        </w:txbxContent>
                      </v:textbox>
                    </v:shape>
                  </w:pict>
                </mc:Fallback>
              </mc:AlternateContent>
            </w:r>
          </w:p>
          <w:p w14:paraId="28FFFEEE" w14:textId="2152839C" w:rsidR="005F7CA1" w:rsidRPr="00D96BDD" w:rsidRDefault="005F7CA1" w:rsidP="000E68E6"/>
          <w:p w14:paraId="7FE3C31A" w14:textId="679EC11A" w:rsidR="005F7CA1" w:rsidRDefault="007A64FB" w:rsidP="000E68E6">
            <w:r w:rsidRPr="00046F81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 wp14:anchorId="2013C2DB" wp14:editId="42CB7F6D">
                      <wp:simplePos x="0" y="0"/>
                      <wp:positionH relativeFrom="column">
                        <wp:posOffset>1069167</wp:posOffset>
                      </wp:positionH>
                      <wp:positionV relativeFrom="paragraph">
                        <wp:posOffset>112972</wp:posOffset>
                      </wp:positionV>
                      <wp:extent cx="1436716" cy="436418"/>
                      <wp:effectExtent l="38100" t="0" r="30480" b="78105"/>
                      <wp:wrapNone/>
                      <wp:docPr id="1276515560" name="Straight Arrow Connector 12765155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36716" cy="43641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0FB8E2" id="Straight Arrow Connector 1276515560" o:spid="_x0000_s1026" type="#_x0000_t32" style="position:absolute;margin-left:84.2pt;margin-top:8.9pt;width:113.15pt;height:34.35pt;flip:x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FC0CA0F" w14:textId="3F5B9B8D" w:rsidR="005F7CA1" w:rsidRDefault="007A64FB" w:rsidP="000E68E6">
            <w:r>
              <w:rPr>
                <w:noProof/>
              </w:rPr>
              <w:drawing>
                <wp:anchor distT="0" distB="0" distL="114300" distR="114300" simplePos="0" relativeHeight="252091392" behindDoc="1" locked="0" layoutInCell="1" allowOverlap="1" wp14:anchorId="2399247B" wp14:editId="07B17ED6">
                  <wp:simplePos x="0" y="0"/>
                  <wp:positionH relativeFrom="column">
                    <wp:posOffset>-76398</wp:posOffset>
                  </wp:positionH>
                  <wp:positionV relativeFrom="paragraph">
                    <wp:posOffset>147205</wp:posOffset>
                  </wp:positionV>
                  <wp:extent cx="2556164" cy="2231238"/>
                  <wp:effectExtent l="0" t="0" r="0" b="0"/>
                  <wp:wrapNone/>
                  <wp:docPr id="1276515584" name="Picture 1276515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1"/>
                          <a:stretch/>
                        </pic:blipFill>
                        <pic:spPr bwMode="auto">
                          <a:xfrm>
                            <a:off x="0" y="0"/>
                            <a:ext cx="2556164" cy="2231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E1C8F94" w14:textId="0C2F330D" w:rsidR="005F7CA1" w:rsidRDefault="00E6718D" w:rsidP="000E68E6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 wp14:anchorId="093C2463" wp14:editId="3CE74C03">
                      <wp:simplePos x="0" y="0"/>
                      <wp:positionH relativeFrom="column">
                        <wp:posOffset>2397125</wp:posOffset>
                      </wp:positionH>
                      <wp:positionV relativeFrom="paragraph">
                        <wp:posOffset>178435</wp:posOffset>
                      </wp:positionV>
                      <wp:extent cx="3261360" cy="1160585"/>
                      <wp:effectExtent l="0" t="0" r="15240" b="20955"/>
                      <wp:wrapNone/>
                      <wp:docPr id="1276515540" name="Text Box 12765155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61360" cy="11605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200D648" w14:textId="77777777" w:rsidR="005F7CA1" w:rsidRDefault="005F7CA1" w:rsidP="005F7CA1">
                                  <w:r>
                                    <w:t>Item: LADDELOC PLATE 25MM (104-0100)</w:t>
                                  </w:r>
                                </w:p>
                                <w:p w14:paraId="7309A335" w14:textId="0A1B2BFB" w:rsidR="00684BFE" w:rsidRDefault="00684BFE" w:rsidP="00684BFE">
                                  <w:r>
                                    <w:t>Style Color: TFP / MCAM /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53C71F17" w14:textId="77777777" w:rsidR="00684BFE" w:rsidRDefault="00684BFE" w:rsidP="00684BFE">
                                  <w:r>
                                    <w:t>RM Color: KHAKI</w:t>
                                  </w:r>
                                </w:p>
                                <w:p w14:paraId="1900927E" w14:textId="77777777" w:rsidR="00684BFE" w:rsidRDefault="00684BFE" w:rsidP="00684BFE">
                                  <w:r>
                                    <w:t>Style Color: KUMUL</w:t>
                                  </w:r>
                                </w:p>
                                <w:p w14:paraId="4600BD25" w14:textId="77777777" w:rsidR="00684BFE" w:rsidRDefault="00684BFE" w:rsidP="00684BFE">
                                  <w:r>
                                    <w:t>RM Color: BLACK</w:t>
                                  </w:r>
                                </w:p>
                                <w:p w14:paraId="0F146BA6" w14:textId="05A3ABFC" w:rsidR="005F7CA1" w:rsidRDefault="005F7CA1" w:rsidP="00684BF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3C2463" id="Text Box 1276515540" o:spid="_x0000_s1049" type="#_x0000_t202" style="position:absolute;margin-left:188.75pt;margin-top:14.05pt;width:256.8pt;height:91.4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" fillcolor="white [3201]" strokeweight=".5pt">
                      <v:textbox>
                        <w:txbxContent>
                          <w:p w14:paraId="4200D648" w14:textId="77777777" w:rsidR="005F7CA1" w:rsidRDefault="005F7CA1" w:rsidP="005F7CA1">
                            <w:r>
                              <w:t>Item: LADDELOC PLATE 25MM (104-0100)</w:t>
                            </w:r>
                          </w:p>
                          <w:p w14:paraId="7309A335" w14:textId="0A1B2BFB" w:rsidR="00684BFE" w:rsidRDefault="00684BFE" w:rsidP="00684BFE">
                            <w:r>
                              <w:t>Style Color: TFP / MCAM /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53C71F17" w14:textId="77777777" w:rsidR="00684BFE" w:rsidRDefault="00684BFE" w:rsidP="00684BFE">
                            <w:r>
                              <w:t>RM Color: KHAKI</w:t>
                            </w:r>
                          </w:p>
                          <w:p w14:paraId="1900927E" w14:textId="77777777" w:rsidR="00684BFE" w:rsidRDefault="00684BFE" w:rsidP="00684BFE">
                            <w:r>
                              <w:t>Style Color: KUMUL</w:t>
                            </w:r>
                          </w:p>
                          <w:p w14:paraId="4600BD25" w14:textId="77777777" w:rsidR="00684BFE" w:rsidRDefault="00684BFE" w:rsidP="00684BFE">
                            <w:r>
                              <w:t>RM Color: BLACK</w:t>
                            </w:r>
                          </w:p>
                          <w:p w14:paraId="0F146BA6" w14:textId="05A3ABFC" w:rsidR="005F7CA1" w:rsidRDefault="005F7CA1" w:rsidP="00684BFE"/>
                        </w:txbxContent>
                      </v:textbox>
                    </v:shape>
                  </w:pict>
                </mc:Fallback>
              </mc:AlternateContent>
            </w:r>
          </w:p>
          <w:p w14:paraId="75D9E940" w14:textId="33317A57" w:rsidR="00684BFE" w:rsidRPr="00684BFE" w:rsidRDefault="00684BFE" w:rsidP="00684BFE"/>
          <w:p w14:paraId="0D7538E8" w14:textId="12095649" w:rsidR="00684BFE" w:rsidRPr="00684BFE" w:rsidRDefault="007A64FB" w:rsidP="00684BF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6880" behindDoc="0" locked="0" layoutInCell="1" allowOverlap="1" wp14:anchorId="25B38D27" wp14:editId="4BC8ED0C">
                      <wp:simplePos x="0" y="0"/>
                      <wp:positionH relativeFrom="column">
                        <wp:posOffset>1505585</wp:posOffset>
                      </wp:positionH>
                      <wp:positionV relativeFrom="paragraph">
                        <wp:posOffset>182938</wp:posOffset>
                      </wp:positionV>
                      <wp:extent cx="878840" cy="73082"/>
                      <wp:effectExtent l="0" t="57150" r="16510" b="22225"/>
                      <wp:wrapNone/>
                      <wp:docPr id="1276515542" name="Straight Arrow Connector 12765155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78840" cy="7308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65B3BB" id="Straight Arrow Connector 1276515542" o:spid="_x0000_s1026" type="#_x0000_t32" style="position:absolute;margin-left:118.55pt;margin-top:14.4pt;width:69.2pt;height:5.75pt;flip:x y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10432711" wp14:editId="0FDEE6C2">
                      <wp:simplePos x="0" y="0"/>
                      <wp:positionH relativeFrom="column">
                        <wp:posOffset>712412</wp:posOffset>
                      </wp:positionH>
                      <wp:positionV relativeFrom="paragraph">
                        <wp:posOffset>212205</wp:posOffset>
                      </wp:positionV>
                      <wp:extent cx="1644535" cy="45719"/>
                      <wp:effectExtent l="19050" t="76200" r="13335" b="50165"/>
                      <wp:wrapNone/>
                      <wp:docPr id="1276515541" name="Straight Arrow Connector 12765155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453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FD4B0E" id="Straight Arrow Connector 1276515541" o:spid="_x0000_s1026" type="#_x0000_t32" style="position:absolute;margin-left:56.1pt;margin-top:16.7pt;width:129.5pt;height:3.6pt;flip:x y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C925EB4" w14:textId="77777777" w:rsidR="00684BFE" w:rsidRPr="00684BFE" w:rsidRDefault="00684BFE" w:rsidP="00684BFE"/>
          <w:p w14:paraId="562210DC" w14:textId="77777777" w:rsidR="00684BFE" w:rsidRPr="00684BFE" w:rsidRDefault="00684BFE" w:rsidP="00684BFE"/>
          <w:p w14:paraId="021AFCB5" w14:textId="35529251" w:rsidR="00684BFE" w:rsidRPr="00684BFE" w:rsidRDefault="00684BFE" w:rsidP="00684BFE"/>
          <w:p w14:paraId="7B994F65" w14:textId="4DCB98F8" w:rsidR="00684BFE" w:rsidRDefault="00E6718D" w:rsidP="00684BFE">
            <w:r w:rsidRPr="00684B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 wp14:anchorId="419E3A28" wp14:editId="7E8A8BE1">
                      <wp:simplePos x="0" y="0"/>
                      <wp:positionH relativeFrom="column">
                        <wp:posOffset>2884806</wp:posOffset>
                      </wp:positionH>
                      <wp:positionV relativeFrom="paragraph">
                        <wp:posOffset>174625</wp:posOffset>
                      </wp:positionV>
                      <wp:extent cx="1630680" cy="655320"/>
                      <wp:effectExtent l="0" t="0" r="26670" b="11430"/>
                      <wp:wrapNone/>
                      <wp:docPr id="1276515310" name="Text Box 12765153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0680" cy="655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2A5F755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 xml:space="preserve">Item: METAL TRIGLIDE 38MM </w:t>
                                  </w:r>
                                </w:p>
                                <w:p w14:paraId="340E2B5B" w14:textId="42DFCA2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Style Color: ALL COLOR</w:t>
                                  </w:r>
                                </w:p>
                                <w:p w14:paraId="1EA213BC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4ADBDD53" w14:textId="77777777" w:rsidR="00684BFE" w:rsidRDefault="00684BFE" w:rsidP="00684BF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9E3A28" id="Text Box 1276515310" o:spid="_x0000_s1050" type="#_x0000_t202" style="position:absolute;margin-left:227.15pt;margin-top:13.75pt;width:128.4pt;height:51.6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" fillcolor="white [3201]" strokeweight=".5pt">
                      <v:textbox>
                        <w:txbxContent>
                          <w:p w14:paraId="02A5F755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 xml:space="preserve">Item: METAL TRIGLIDE 38MM </w:t>
                            </w:r>
                          </w:p>
                          <w:p w14:paraId="340E2B5B" w14:textId="42DFCA2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Style Color: ALL COLOR</w:t>
                            </w:r>
                          </w:p>
                          <w:p w14:paraId="1EA213BC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4ADBDD53" w14:textId="77777777" w:rsidR="00684BFE" w:rsidRDefault="00684BFE" w:rsidP="00684BFE"/>
                        </w:txbxContent>
                      </v:textbox>
                    </v:shape>
                  </w:pict>
                </mc:Fallback>
              </mc:AlternateContent>
            </w:r>
          </w:p>
          <w:p w14:paraId="749579E2" w14:textId="691B0CEC" w:rsidR="00684BFE" w:rsidRDefault="00684BFE" w:rsidP="00684BFE"/>
          <w:p w14:paraId="021486FB" w14:textId="730425AD" w:rsidR="00684BFE" w:rsidRPr="00684BFE" w:rsidRDefault="00E6718D" w:rsidP="00684BFE">
            <w:r w:rsidRPr="00684B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32A84D6D" wp14:editId="77418ADB">
                      <wp:simplePos x="0" y="0"/>
                      <wp:positionH relativeFrom="column">
                        <wp:posOffset>1437005</wp:posOffset>
                      </wp:positionH>
                      <wp:positionV relativeFrom="paragraph">
                        <wp:posOffset>163195</wp:posOffset>
                      </wp:positionV>
                      <wp:extent cx="1447800" cy="771525"/>
                      <wp:effectExtent l="38100" t="0" r="19050" b="47625"/>
                      <wp:wrapNone/>
                      <wp:docPr id="1276515307" name="Straight Arrow Connector 12765153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47800" cy="7715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9B7522" id="Straight Arrow Connector 1276515307" o:spid="_x0000_s1026" type="#_x0000_t32" style="position:absolute;margin-left:113.15pt;margin-top:12.85pt;width:114pt;height:60.75pt;flip:x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684B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2240" behindDoc="0" locked="0" layoutInCell="1" allowOverlap="1" wp14:anchorId="6399EFC9" wp14:editId="3107B30B">
                      <wp:simplePos x="0" y="0"/>
                      <wp:positionH relativeFrom="column">
                        <wp:posOffset>2770505</wp:posOffset>
                      </wp:positionH>
                      <wp:positionV relativeFrom="paragraph">
                        <wp:posOffset>508635</wp:posOffset>
                      </wp:positionV>
                      <wp:extent cx="2263140" cy="2834640"/>
                      <wp:effectExtent l="0" t="0" r="22860" b="22860"/>
                      <wp:wrapNone/>
                      <wp:docPr id="1276515554" name="Text Box 12765155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3140" cy="28346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CDEACE1" w14:textId="36CC936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 xml:space="preserve">Item: WEBBING 38MM &amp; 25MM &amp; 20MM D/S  </w:t>
                                  </w:r>
                                </w:p>
                                <w:p w14:paraId="2EB7BEFC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5A269D04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RM Color: TFP D/S</w:t>
                                  </w:r>
                                </w:p>
                                <w:p w14:paraId="166289A2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Style Color: KUMUL</w:t>
                                  </w:r>
                                </w:p>
                                <w:p w14:paraId="5D46C3E5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RM Color: KUMUL D/S</w:t>
                                  </w:r>
                                </w:p>
                                <w:p w14:paraId="7ED6234C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78150528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5973B4C2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46EA5F9A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RM Color: MCAM D/S</w:t>
                                  </w:r>
                                </w:p>
                                <w:p w14:paraId="28626AB8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Style Color: MC TROPIC</w:t>
                                  </w:r>
                                </w:p>
                                <w:p w14:paraId="62A4CB2A" w14:textId="0520F450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RM Color: MC TROPIC D/S</w:t>
                                  </w:r>
                                </w:p>
                                <w:p w14:paraId="3BA2BEC5" w14:textId="77777777" w:rsidR="00E6718D" w:rsidRPr="00E6718D" w:rsidRDefault="00E6718D" w:rsidP="00E6718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Style Color: WOODLAND</w:t>
                                  </w:r>
                                </w:p>
                                <w:p w14:paraId="6D7D5DFC" w14:textId="14493D84" w:rsidR="00E6718D" w:rsidRPr="00E6718D" w:rsidRDefault="00E6718D" w:rsidP="00E6718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RM Color: WOODLAND</w:t>
                                  </w: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5C494494" w14:textId="77777777" w:rsidR="00E6718D" w:rsidRDefault="00E6718D" w:rsidP="00684BFE"/>
                                <w:p w14:paraId="77914DDB" w14:textId="77777777" w:rsidR="00684BFE" w:rsidRDefault="00684BFE" w:rsidP="00684BF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99EFC9" id="Text Box 1276515554" o:spid="_x0000_s1051" type="#_x0000_t202" style="position:absolute;margin-left:218.15pt;margin-top:40.05pt;width:178.2pt;height:223.2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" fillcolor="white [3201]" strokeweight=".5pt">
                      <v:textbox>
                        <w:txbxContent>
                          <w:p w14:paraId="5CDEACE1" w14:textId="36CC936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 xml:space="preserve">Item: WEBBING 38MM &amp; 25MM &amp; 20MM D/S  </w:t>
                            </w:r>
                          </w:p>
                          <w:p w14:paraId="2EB7BEFC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5A269D04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RM Color: TFP D/S</w:t>
                            </w:r>
                          </w:p>
                          <w:p w14:paraId="166289A2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Style Color: KUMUL</w:t>
                            </w:r>
                          </w:p>
                          <w:p w14:paraId="5D46C3E5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RM Color: KUMUL D/S</w:t>
                            </w:r>
                          </w:p>
                          <w:p w14:paraId="7ED6234C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78150528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5973B4C2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46EA5F9A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RM Color: MCAM D/S</w:t>
                            </w:r>
                          </w:p>
                          <w:p w14:paraId="28626AB8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Style Color: MC TROPIC</w:t>
                            </w:r>
                          </w:p>
                          <w:p w14:paraId="62A4CB2A" w14:textId="0520F450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RM Color: MC TROPIC D/S</w:t>
                            </w:r>
                          </w:p>
                          <w:p w14:paraId="3BA2BEC5" w14:textId="77777777" w:rsidR="00E6718D" w:rsidRPr="00E6718D" w:rsidRDefault="00E6718D" w:rsidP="00E6718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Style Color: WOODLAND</w:t>
                            </w:r>
                          </w:p>
                          <w:p w14:paraId="6D7D5DFC" w14:textId="14493D84" w:rsidR="00E6718D" w:rsidRPr="00E6718D" w:rsidRDefault="00E6718D" w:rsidP="00E6718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RM Color: WOODLAND</w:t>
                            </w:r>
                            <w:r w:rsidRPr="00E6718D"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5C494494" w14:textId="77777777" w:rsidR="00E6718D" w:rsidRDefault="00E6718D" w:rsidP="00684BFE"/>
                          <w:p w14:paraId="77914DDB" w14:textId="77777777" w:rsidR="00684BFE" w:rsidRDefault="00684BFE" w:rsidP="00684BFE"/>
                        </w:txbxContent>
                      </v:textbox>
                    </v:shape>
                  </w:pict>
                </mc:Fallback>
              </mc:AlternateContent>
            </w:r>
            <w:r w:rsidRPr="00684B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487092C9" wp14:editId="166E01EE">
                      <wp:simplePos x="0" y="0"/>
                      <wp:positionH relativeFrom="column">
                        <wp:posOffset>2724785</wp:posOffset>
                      </wp:positionH>
                      <wp:positionV relativeFrom="paragraph">
                        <wp:posOffset>3378835</wp:posOffset>
                      </wp:positionV>
                      <wp:extent cx="2660650" cy="632460"/>
                      <wp:effectExtent l="0" t="0" r="25400" b="15240"/>
                      <wp:wrapNone/>
                      <wp:docPr id="1276515559" name="Text Box 12765155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60650" cy="632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5F4FF8E" w14:textId="46F71589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 xml:space="preserve">Item: 500D INSIDE EVA FOAM 10MM SOFT X1 </w:t>
                                  </w:r>
                                </w:p>
                                <w:p w14:paraId="02FCE16D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Style Color: ALL COLOR</w:t>
                                  </w:r>
                                </w:p>
                                <w:p w14:paraId="3A60C939" w14:textId="77777777" w:rsidR="00684BFE" w:rsidRPr="00E6718D" w:rsidRDefault="00684BFE" w:rsidP="00684BF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6718D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2E145325" w14:textId="77777777" w:rsidR="00684BFE" w:rsidRDefault="00684BFE" w:rsidP="00684BF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7092C9" id="Text Box 1276515559" o:spid="_x0000_s1052" type="#_x0000_t202" style="position:absolute;margin-left:214.55pt;margin-top:266.05pt;width:209.5pt;height:49.8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" fillcolor="white [3201]" strokeweight=".5pt">
                      <v:textbox>
                        <w:txbxContent>
                          <w:p w14:paraId="65F4FF8E" w14:textId="46F71589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 xml:space="preserve">Item: 500D INSIDE EVA FOAM 10MM SOFT X1 </w:t>
                            </w:r>
                          </w:p>
                          <w:p w14:paraId="02FCE16D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Style Color: ALL COLOR</w:t>
                            </w:r>
                          </w:p>
                          <w:p w14:paraId="3A60C939" w14:textId="77777777" w:rsidR="00684BFE" w:rsidRPr="00E6718D" w:rsidRDefault="00684BFE" w:rsidP="00684B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6718D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2E145325" w14:textId="77777777" w:rsidR="00684BFE" w:rsidRDefault="00684BFE" w:rsidP="00684BFE"/>
                        </w:txbxContent>
                      </v:textbox>
                    </v:shape>
                  </w:pict>
                </mc:Fallback>
              </mc:AlternateContent>
            </w:r>
            <w:r w:rsidR="007A64FB" w:rsidRPr="00684B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 wp14:anchorId="60229F6A" wp14:editId="7629EB28">
                      <wp:simplePos x="0" y="0"/>
                      <wp:positionH relativeFrom="column">
                        <wp:posOffset>996430</wp:posOffset>
                      </wp:positionH>
                      <wp:positionV relativeFrom="paragraph">
                        <wp:posOffset>1039494</wp:posOffset>
                      </wp:positionV>
                      <wp:extent cx="1728355" cy="855518"/>
                      <wp:effectExtent l="38100" t="38100" r="24765" b="20955"/>
                      <wp:wrapNone/>
                      <wp:docPr id="1276515553" name="Straight Arrow Connector 12765155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28355" cy="85551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DF8CA5" id="Straight Arrow Connector 1276515553" o:spid="_x0000_s1026" type="#_x0000_t32" style="position:absolute;margin-left:78.45pt;margin-top:81.85pt;width:136.1pt;height:67.35pt;flip:x y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7A64FB" w:rsidRPr="00684B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5312" behindDoc="0" locked="0" layoutInCell="1" allowOverlap="1" wp14:anchorId="22095FD1" wp14:editId="08582BAC">
                      <wp:simplePos x="0" y="0"/>
                      <wp:positionH relativeFrom="column">
                        <wp:posOffset>1296035</wp:posOffset>
                      </wp:positionH>
                      <wp:positionV relativeFrom="paragraph">
                        <wp:posOffset>1881158</wp:posOffset>
                      </wp:positionV>
                      <wp:extent cx="1428750" cy="183457"/>
                      <wp:effectExtent l="38100" t="0" r="19050" b="83820"/>
                      <wp:wrapNone/>
                      <wp:docPr id="1276515556" name="Straight Arrow Connector 12765155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28750" cy="18345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E729A4" id="Straight Arrow Connector 1276515556" o:spid="_x0000_s1026" type="#_x0000_t32" style="position:absolute;margin-left:102.05pt;margin-top:148.1pt;width:112.5pt;height:14.45pt;flip:x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7A64FB" w:rsidRPr="00684B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 wp14:anchorId="1CED52B1" wp14:editId="48DDAAB6">
                      <wp:simplePos x="0" y="0"/>
                      <wp:positionH relativeFrom="column">
                        <wp:posOffset>740120</wp:posOffset>
                      </wp:positionH>
                      <wp:positionV relativeFrom="paragraph">
                        <wp:posOffset>1881159</wp:posOffset>
                      </wp:positionV>
                      <wp:extent cx="2019300" cy="549332"/>
                      <wp:effectExtent l="38100" t="0" r="19050" b="79375"/>
                      <wp:wrapNone/>
                      <wp:docPr id="1276515557" name="Straight Arrow Connector 12765155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19300" cy="54933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8DE290" id="Straight Arrow Connector 1276515557" o:spid="_x0000_s1026" type="#_x0000_t32" style="position:absolute;margin-left:58.3pt;margin-top:148.1pt;width:159pt;height:43.25pt;flip:x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2043264" behindDoc="1" locked="0" layoutInCell="1" allowOverlap="1" wp14:anchorId="0675207A" wp14:editId="12CDA72B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725170</wp:posOffset>
                  </wp:positionV>
                  <wp:extent cx="2015490" cy="2506980"/>
                  <wp:effectExtent l="0" t="0" r="3810" b="7620"/>
                  <wp:wrapNone/>
                  <wp:docPr id="1276515555" name="Picture 1276515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297" name="Picture 1276515297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28" b="4098"/>
                          <a:stretch/>
                        </pic:blipFill>
                        <pic:spPr bwMode="auto">
                          <a:xfrm>
                            <a:off x="0" y="0"/>
                            <a:ext cx="2015490" cy="2506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046F81" w:rsidRPr="00684B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 wp14:anchorId="78A7EA41" wp14:editId="52352E2F">
                      <wp:simplePos x="0" y="0"/>
                      <wp:positionH relativeFrom="column">
                        <wp:posOffset>1631315</wp:posOffset>
                      </wp:positionH>
                      <wp:positionV relativeFrom="paragraph">
                        <wp:posOffset>2581910</wp:posOffset>
                      </wp:positionV>
                      <wp:extent cx="1134110" cy="880745"/>
                      <wp:effectExtent l="38100" t="38100" r="27940" b="33655"/>
                      <wp:wrapNone/>
                      <wp:docPr id="1276515558" name="Straight Arrow Connector 12765155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34110" cy="8807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AB61C9" id="Straight Arrow Connector 1276515558" o:spid="_x0000_s1026" type="#_x0000_t32" style="position:absolute;margin-left:128.45pt;margin-top:203.3pt;width:89.3pt;height:69.35pt;flip:x y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1B8503B0" w14:textId="4C669D25" w:rsidR="005F7CA1" w:rsidRPr="005F7CA1" w:rsidRDefault="005F7CA1" w:rsidP="005F7CA1"/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077E5" w:rsidRPr="00DE4BCC" w14:paraId="5AB1B898" w14:textId="77777777" w:rsidTr="00262A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AB19BC6" w14:textId="3444644F" w:rsidR="00D077E5" w:rsidRPr="00DE4BCC" w:rsidRDefault="00D077E5" w:rsidP="00262A98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D077E5" w:rsidRPr="00DE4BCC" w14:paraId="4C297F48" w14:textId="77777777" w:rsidTr="00512DF6">
        <w:trPr>
          <w:trHeight w:val="12383"/>
        </w:trPr>
        <w:tc>
          <w:tcPr>
            <w:tcW w:w="5000" w:type="pct"/>
          </w:tcPr>
          <w:p w14:paraId="5A78E52C" w14:textId="33AA808A" w:rsidR="00E10F5B" w:rsidRPr="00684BFE" w:rsidRDefault="00D077E5" w:rsidP="00E10F5B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  <w:r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6B341B33" wp14:editId="62230FA6">
                      <wp:simplePos x="0" y="0"/>
                      <wp:positionH relativeFrom="column">
                        <wp:posOffset>1039321</wp:posOffset>
                      </wp:positionH>
                      <wp:positionV relativeFrom="paragraph">
                        <wp:posOffset>-4025553</wp:posOffset>
                      </wp:positionV>
                      <wp:extent cx="1644650" cy="207645"/>
                      <wp:effectExtent l="0" t="57150" r="12700" b="20955"/>
                      <wp:wrapNone/>
                      <wp:docPr id="1276515302" name="Straight Arrow Connector 1276515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4650" cy="2076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359904" id="Straight Arrow Connector 1276515302" o:spid="_x0000_s1026" type="#_x0000_t32" style="position:absolute;margin-left:81.85pt;margin-top:-316.95pt;width:129.5pt;height:16.35pt;flip:x y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61985A8" w14:textId="22C96742" w:rsidR="00E10F5B" w:rsidRPr="00E10F5B" w:rsidRDefault="007D0E4B" w:rsidP="00E10F5B">
            <w:pPr>
              <w:tabs>
                <w:tab w:val="left" w:pos="3905"/>
              </w:tabs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62720" behindDoc="0" locked="0" layoutInCell="1" allowOverlap="1" wp14:anchorId="59022C21" wp14:editId="3D6AFBAD">
                      <wp:simplePos x="0" y="0"/>
                      <wp:positionH relativeFrom="column">
                        <wp:posOffset>4111625</wp:posOffset>
                      </wp:positionH>
                      <wp:positionV relativeFrom="paragraph">
                        <wp:posOffset>1866900</wp:posOffset>
                      </wp:positionV>
                      <wp:extent cx="1595120" cy="3007360"/>
                      <wp:effectExtent l="0" t="0" r="24130" b="21590"/>
                      <wp:wrapNone/>
                      <wp:docPr id="1276515564" name="Text Box 12765155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95120" cy="3007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48A64CC" w14:textId="55AC1A5A" w:rsidR="00C76BEB" w:rsidRDefault="00C76BEB" w:rsidP="00E10F5B">
                                  <w:r>
                                    <w:t xml:space="preserve">Item: 20MM NYLON TAPE  </w:t>
                                  </w:r>
                                </w:p>
                                <w:p w14:paraId="2C49E171" w14:textId="246DB69F" w:rsidR="00C76BEB" w:rsidRDefault="00C76BEB" w:rsidP="00046F81">
                                  <w:r>
                                    <w:t>Style Color: TFP</w:t>
                                  </w:r>
                                </w:p>
                                <w:p w14:paraId="295A8524" w14:textId="77777777" w:rsidR="00C76BEB" w:rsidRDefault="00C76BEB" w:rsidP="00046F81">
                                  <w:r>
                                    <w:t>RM Color: TFP</w:t>
                                  </w:r>
                                </w:p>
                                <w:p w14:paraId="10B28ECC" w14:textId="77777777" w:rsidR="00C76BEB" w:rsidRDefault="00C76BEB" w:rsidP="00046F81">
                                  <w:r>
                                    <w:t>Style Color: KUMUL</w:t>
                                  </w:r>
                                </w:p>
                                <w:p w14:paraId="2D1CDDFC" w14:textId="77777777" w:rsidR="00C76BEB" w:rsidRDefault="00C76BEB" w:rsidP="00046F81">
                                  <w:r>
                                    <w:t>RM Color: KUMUL</w:t>
                                  </w:r>
                                </w:p>
                                <w:p w14:paraId="477CD707" w14:textId="77777777" w:rsidR="00C76BEB" w:rsidRDefault="00C76BEB" w:rsidP="00046F81">
                                  <w:r>
                                    <w:t>Style Color: RG</w:t>
                                  </w:r>
                                </w:p>
                                <w:p w14:paraId="1B51F027" w14:textId="77777777" w:rsidR="00C76BEB" w:rsidRDefault="00C76BEB" w:rsidP="00046F81">
                                  <w:r>
                                    <w:t>RM Color: RG</w:t>
                                  </w:r>
                                </w:p>
                                <w:p w14:paraId="3176BC05" w14:textId="77777777" w:rsidR="00C76BEB" w:rsidRDefault="00C76BEB" w:rsidP="00046F81">
                                  <w:r>
                                    <w:t xml:space="preserve">Style Color: MCAM </w:t>
                                  </w:r>
                                </w:p>
                                <w:p w14:paraId="3317D9F8" w14:textId="77777777" w:rsidR="00C76BEB" w:rsidRDefault="00C76BEB" w:rsidP="00046F81">
                                  <w:r>
                                    <w:t>RM Color: MCAM</w:t>
                                  </w:r>
                                </w:p>
                                <w:p w14:paraId="3511C3E1" w14:textId="77777777" w:rsidR="00C76BEB" w:rsidRDefault="00C76BEB" w:rsidP="00046F81">
                                  <w:r>
                                    <w:t>Style Color: MC TROPIC</w:t>
                                  </w:r>
                                </w:p>
                                <w:p w14:paraId="05945ED7" w14:textId="238B0214" w:rsidR="00C76BEB" w:rsidRDefault="00C76BEB" w:rsidP="00046F81">
                                  <w:r>
                                    <w:t>RM Color: MC TROPIC</w:t>
                                  </w:r>
                                </w:p>
                                <w:p w14:paraId="0FB31BDE" w14:textId="77777777" w:rsidR="007D0E4B" w:rsidRDefault="007D0E4B" w:rsidP="007D0E4B">
                                  <w:r>
                                    <w:t>Style Color: WOODLAND</w:t>
                                  </w:r>
                                </w:p>
                                <w:p w14:paraId="6540C4CD" w14:textId="77777777" w:rsidR="007D0E4B" w:rsidRDefault="007D0E4B" w:rsidP="007D0E4B">
                                  <w:r>
                                    <w:t>RM Color: WOODLAND</w:t>
                                  </w:r>
                                </w:p>
                                <w:p w14:paraId="26DB8E76" w14:textId="77777777" w:rsidR="007D0E4B" w:rsidRDefault="007D0E4B" w:rsidP="00046F81"/>
                                <w:p w14:paraId="28071840" w14:textId="77777777" w:rsidR="00C76BEB" w:rsidRDefault="00C76BEB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022C21" id="Text Box 1276515564" o:spid="_x0000_s1053" type="#_x0000_t202" style="position:absolute;margin-left:323.75pt;margin-top:147pt;width:125.6pt;height:236.8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" fillcolor="white [3201]" strokeweight=".5pt">
                      <v:textbox>
                        <w:txbxContent>
                          <w:p w14:paraId="648A64CC" w14:textId="55AC1A5A" w:rsidR="00C76BEB" w:rsidRDefault="00C76BEB" w:rsidP="00E10F5B">
                            <w:r>
                              <w:t xml:space="preserve">Item: 20MM NYLON TAPE  </w:t>
                            </w:r>
                          </w:p>
                          <w:p w14:paraId="2C49E171" w14:textId="246DB69F" w:rsidR="00C76BEB" w:rsidRDefault="00C76BEB" w:rsidP="00046F81">
                            <w:r>
                              <w:t>Style Color: TFP</w:t>
                            </w:r>
                          </w:p>
                          <w:p w14:paraId="295A8524" w14:textId="77777777" w:rsidR="00C76BEB" w:rsidRDefault="00C76BEB" w:rsidP="00046F81">
                            <w:r>
                              <w:t>RM Color: TFP</w:t>
                            </w:r>
                          </w:p>
                          <w:p w14:paraId="10B28ECC" w14:textId="77777777" w:rsidR="00C76BEB" w:rsidRDefault="00C76BEB" w:rsidP="00046F81">
                            <w:r>
                              <w:t>Style Color: KUMUL</w:t>
                            </w:r>
                          </w:p>
                          <w:p w14:paraId="2D1CDDFC" w14:textId="77777777" w:rsidR="00C76BEB" w:rsidRDefault="00C76BEB" w:rsidP="00046F81">
                            <w:r>
                              <w:t>RM Color: KUMUL</w:t>
                            </w:r>
                          </w:p>
                          <w:p w14:paraId="477CD707" w14:textId="77777777" w:rsidR="00C76BEB" w:rsidRDefault="00C76BEB" w:rsidP="00046F81">
                            <w:r>
                              <w:t>Style Color: RG</w:t>
                            </w:r>
                          </w:p>
                          <w:p w14:paraId="1B51F027" w14:textId="77777777" w:rsidR="00C76BEB" w:rsidRDefault="00C76BEB" w:rsidP="00046F81">
                            <w:r>
                              <w:t>RM Color: RG</w:t>
                            </w:r>
                          </w:p>
                          <w:p w14:paraId="3176BC05" w14:textId="77777777" w:rsidR="00C76BEB" w:rsidRDefault="00C76BEB" w:rsidP="00046F81">
                            <w:r>
                              <w:t xml:space="preserve">Style Color: MCAM </w:t>
                            </w:r>
                          </w:p>
                          <w:p w14:paraId="3317D9F8" w14:textId="77777777" w:rsidR="00C76BEB" w:rsidRDefault="00C76BEB" w:rsidP="00046F81">
                            <w:r>
                              <w:t>RM Color: MCAM</w:t>
                            </w:r>
                          </w:p>
                          <w:p w14:paraId="3511C3E1" w14:textId="77777777" w:rsidR="00C76BEB" w:rsidRDefault="00C76BEB" w:rsidP="00046F81">
                            <w:r>
                              <w:t>Style Color: MC TROPIC</w:t>
                            </w:r>
                          </w:p>
                          <w:p w14:paraId="05945ED7" w14:textId="238B0214" w:rsidR="00C76BEB" w:rsidRDefault="00C76BEB" w:rsidP="00046F81">
                            <w:r>
                              <w:t>RM Color: MC TROPIC</w:t>
                            </w:r>
                          </w:p>
                          <w:p w14:paraId="0FB31BDE" w14:textId="77777777" w:rsidR="007D0E4B" w:rsidRDefault="007D0E4B" w:rsidP="007D0E4B">
                            <w:r>
                              <w:t>Style Color: WOODLAND</w:t>
                            </w:r>
                          </w:p>
                          <w:p w14:paraId="6540C4CD" w14:textId="77777777" w:rsidR="007D0E4B" w:rsidRDefault="007D0E4B" w:rsidP="007D0E4B">
                            <w:r>
                              <w:t>RM Color: WOODLAND</w:t>
                            </w:r>
                          </w:p>
                          <w:p w14:paraId="26DB8E76" w14:textId="77777777" w:rsidR="007D0E4B" w:rsidRDefault="007D0E4B" w:rsidP="00046F81"/>
                          <w:p w14:paraId="28071840" w14:textId="77777777" w:rsidR="00C76BEB" w:rsidRDefault="00C76BEB" w:rsidP="00E10F5B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62F901D6" wp14:editId="3FB522A3">
                      <wp:simplePos x="0" y="0"/>
                      <wp:positionH relativeFrom="column">
                        <wp:posOffset>2406015</wp:posOffset>
                      </wp:positionH>
                      <wp:positionV relativeFrom="paragraph">
                        <wp:posOffset>2575560</wp:posOffset>
                      </wp:positionV>
                      <wp:extent cx="1529715" cy="3032760"/>
                      <wp:effectExtent l="0" t="0" r="13335" b="15240"/>
                      <wp:wrapNone/>
                      <wp:docPr id="1276515321" name="Text Box 12765153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29715" cy="30327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9B7BE0F" w14:textId="77777777" w:rsidR="00E10F5B" w:rsidRDefault="00E10F5B" w:rsidP="00E10F5B">
                                  <w:r>
                                    <w:t xml:space="preserve">Item: CODURA 500D  </w:t>
                                  </w:r>
                                </w:p>
                                <w:p w14:paraId="228DAC3C" w14:textId="77777777" w:rsidR="00046F81" w:rsidRDefault="00046F81" w:rsidP="00046F81">
                                  <w:r>
                                    <w:t xml:space="preserve">Style Color: TFP </w:t>
                                  </w:r>
                                </w:p>
                                <w:p w14:paraId="3015372A" w14:textId="77777777" w:rsidR="00046F81" w:rsidRDefault="00046F81" w:rsidP="00046F81">
                                  <w:r>
                                    <w:t>RM Color: TFP</w:t>
                                  </w:r>
                                </w:p>
                                <w:p w14:paraId="38F21708" w14:textId="77777777" w:rsidR="00046F81" w:rsidRDefault="00046F81" w:rsidP="00046F81">
                                  <w:r>
                                    <w:t>Style Color: KUMUL</w:t>
                                  </w:r>
                                </w:p>
                                <w:p w14:paraId="3A6A6067" w14:textId="77777777" w:rsidR="00046F81" w:rsidRDefault="00046F81" w:rsidP="00046F81">
                                  <w:r>
                                    <w:t>RM Color: KUMUL</w:t>
                                  </w:r>
                                </w:p>
                                <w:p w14:paraId="1E0128BC" w14:textId="77777777" w:rsidR="00046F81" w:rsidRDefault="00046F81" w:rsidP="00046F81">
                                  <w:r>
                                    <w:t>Style Color: RG</w:t>
                                  </w:r>
                                </w:p>
                                <w:p w14:paraId="2D847B8E" w14:textId="77777777" w:rsidR="00046F81" w:rsidRDefault="00046F81" w:rsidP="00046F81">
                                  <w:r>
                                    <w:t>RM Color: RG</w:t>
                                  </w:r>
                                </w:p>
                                <w:p w14:paraId="4E84C675" w14:textId="77777777" w:rsidR="00046F81" w:rsidRDefault="00046F81" w:rsidP="00046F81">
                                  <w:r>
                                    <w:t xml:space="preserve">Style Color: MCAM </w:t>
                                  </w:r>
                                </w:p>
                                <w:p w14:paraId="56BE6878" w14:textId="77777777" w:rsidR="00046F81" w:rsidRDefault="00046F81" w:rsidP="00046F81">
                                  <w:r>
                                    <w:t>RM Color: MCAM</w:t>
                                  </w:r>
                                </w:p>
                                <w:p w14:paraId="61BAA7FF" w14:textId="77777777" w:rsidR="00046F81" w:rsidRDefault="00046F81" w:rsidP="00046F81">
                                  <w:r>
                                    <w:t>Style Color: MC TROPIC</w:t>
                                  </w:r>
                                </w:p>
                                <w:p w14:paraId="50CBCAC3" w14:textId="1922651F" w:rsidR="00046F81" w:rsidRDefault="00046F81" w:rsidP="00046F81">
                                  <w:r>
                                    <w:t>RM Color: MC TROPIC</w:t>
                                  </w:r>
                                </w:p>
                                <w:p w14:paraId="6451DB1C" w14:textId="77777777" w:rsidR="007D0E4B" w:rsidRDefault="007D0E4B" w:rsidP="007D0E4B">
                                  <w:r>
                                    <w:t>Style Color: WOODLAND</w:t>
                                  </w:r>
                                </w:p>
                                <w:p w14:paraId="334FAF51" w14:textId="77777777" w:rsidR="007D0E4B" w:rsidRDefault="007D0E4B" w:rsidP="007D0E4B">
                                  <w:r>
                                    <w:t>RM Color: WOODLAND</w:t>
                                  </w:r>
                                </w:p>
                                <w:p w14:paraId="578E14D3" w14:textId="77777777" w:rsidR="007D0E4B" w:rsidRDefault="007D0E4B" w:rsidP="00046F81"/>
                                <w:p w14:paraId="2B1CEFB5" w14:textId="77777777" w:rsidR="00E10F5B" w:rsidRDefault="00E10F5B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F901D6" id="Text Box 1276515321" o:spid="_x0000_s1054" type="#_x0000_t202" style="position:absolute;margin-left:189.45pt;margin-top:202.8pt;width:120.45pt;height:238.8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" fillcolor="white [3201]" strokeweight=".5pt">
                      <v:textbox>
                        <w:txbxContent>
                          <w:p w14:paraId="29B7BE0F" w14:textId="77777777" w:rsidR="00E10F5B" w:rsidRDefault="00E10F5B" w:rsidP="00E10F5B">
                            <w:r>
                              <w:t xml:space="preserve">Item: CODURA 500D  </w:t>
                            </w:r>
                          </w:p>
                          <w:p w14:paraId="228DAC3C" w14:textId="77777777" w:rsidR="00046F81" w:rsidRDefault="00046F81" w:rsidP="00046F81">
                            <w:r>
                              <w:t xml:space="preserve">Style Color: TFP </w:t>
                            </w:r>
                          </w:p>
                          <w:p w14:paraId="3015372A" w14:textId="77777777" w:rsidR="00046F81" w:rsidRDefault="00046F81" w:rsidP="00046F81">
                            <w:r>
                              <w:t>RM Color: TFP</w:t>
                            </w:r>
                          </w:p>
                          <w:p w14:paraId="38F21708" w14:textId="77777777" w:rsidR="00046F81" w:rsidRDefault="00046F81" w:rsidP="00046F81">
                            <w:r>
                              <w:t>Style Color: KUMUL</w:t>
                            </w:r>
                          </w:p>
                          <w:p w14:paraId="3A6A6067" w14:textId="77777777" w:rsidR="00046F81" w:rsidRDefault="00046F81" w:rsidP="00046F81">
                            <w:r>
                              <w:t>RM Color: KUMUL</w:t>
                            </w:r>
                          </w:p>
                          <w:p w14:paraId="1E0128BC" w14:textId="77777777" w:rsidR="00046F81" w:rsidRDefault="00046F81" w:rsidP="00046F81">
                            <w:r>
                              <w:t>Style Color: RG</w:t>
                            </w:r>
                          </w:p>
                          <w:p w14:paraId="2D847B8E" w14:textId="77777777" w:rsidR="00046F81" w:rsidRDefault="00046F81" w:rsidP="00046F81">
                            <w:r>
                              <w:t>RM Color: RG</w:t>
                            </w:r>
                          </w:p>
                          <w:p w14:paraId="4E84C675" w14:textId="77777777" w:rsidR="00046F81" w:rsidRDefault="00046F81" w:rsidP="00046F81">
                            <w:r>
                              <w:t xml:space="preserve">Style Color: MCAM </w:t>
                            </w:r>
                          </w:p>
                          <w:p w14:paraId="56BE6878" w14:textId="77777777" w:rsidR="00046F81" w:rsidRDefault="00046F81" w:rsidP="00046F81">
                            <w:r>
                              <w:t>RM Color: MCAM</w:t>
                            </w:r>
                          </w:p>
                          <w:p w14:paraId="61BAA7FF" w14:textId="77777777" w:rsidR="00046F81" w:rsidRDefault="00046F81" w:rsidP="00046F81">
                            <w:r>
                              <w:t>Style Color: MC TROPIC</w:t>
                            </w:r>
                          </w:p>
                          <w:p w14:paraId="50CBCAC3" w14:textId="1922651F" w:rsidR="00046F81" w:rsidRDefault="00046F81" w:rsidP="00046F81">
                            <w:r>
                              <w:t>RM Color: MC TROPIC</w:t>
                            </w:r>
                          </w:p>
                          <w:p w14:paraId="6451DB1C" w14:textId="77777777" w:rsidR="007D0E4B" w:rsidRDefault="007D0E4B" w:rsidP="007D0E4B">
                            <w:r>
                              <w:t>Style Color: WOODLAND</w:t>
                            </w:r>
                          </w:p>
                          <w:p w14:paraId="334FAF51" w14:textId="77777777" w:rsidR="007D0E4B" w:rsidRDefault="007D0E4B" w:rsidP="007D0E4B">
                            <w:r>
                              <w:t>RM Color: WOODLAND</w:t>
                            </w:r>
                          </w:p>
                          <w:p w14:paraId="578E14D3" w14:textId="77777777" w:rsidR="007D0E4B" w:rsidRDefault="007D0E4B" w:rsidP="00046F81"/>
                          <w:p w14:paraId="2B1CEFB5" w14:textId="77777777" w:rsidR="00E10F5B" w:rsidRDefault="00E10F5B" w:rsidP="00E10F5B"/>
                        </w:txbxContent>
                      </v:textbox>
                    </v:shape>
                  </w:pict>
                </mc:Fallback>
              </mc:AlternateContent>
            </w:r>
            <w:r w:rsidR="00E6718D"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 wp14:anchorId="75AE6CE2" wp14:editId="5DAD3934">
                      <wp:simplePos x="0" y="0"/>
                      <wp:positionH relativeFrom="column">
                        <wp:posOffset>2412365</wp:posOffset>
                      </wp:positionH>
                      <wp:positionV relativeFrom="paragraph">
                        <wp:posOffset>121920</wp:posOffset>
                      </wp:positionV>
                      <wp:extent cx="3314700" cy="1417955"/>
                      <wp:effectExtent l="0" t="0" r="19050" b="10795"/>
                      <wp:wrapNone/>
                      <wp:docPr id="1276515314" name="Text Box 12765153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14700" cy="14179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E656617" w14:textId="270D13D2" w:rsidR="00E10F5B" w:rsidRDefault="00E10F5B" w:rsidP="00E10F5B">
                                  <w:r>
                                    <w:t>Item: SR BUCKLE 20MM SET (810-1061) / (810-1063)</w:t>
                                  </w:r>
                                  <w:r w:rsidR="00046F81">
                                    <w:t xml:space="preserve"> / STERNUM SPLIT BAR 25MM (646-2025) / LADDELOCK 25MM (154-0200) / D RING 25MM</w:t>
                                  </w:r>
                                </w:p>
                                <w:p w14:paraId="3CC6E213" w14:textId="1BB6056F" w:rsidR="00046F81" w:rsidRDefault="00046F81" w:rsidP="00046F81">
                                  <w:r>
                                    <w:t>Style Color: TFP / MCAM / RG / MC TROPIC</w:t>
                                  </w:r>
                                  <w:r w:rsidR="00E6718D">
                                    <w:t xml:space="preserve"> / WOODLAND</w:t>
                                  </w:r>
                                </w:p>
                                <w:p w14:paraId="34DBD8A8" w14:textId="77777777" w:rsidR="00046F81" w:rsidRDefault="00046F81" w:rsidP="00046F81">
                                  <w:r>
                                    <w:t>RM Color: KHAKI</w:t>
                                  </w:r>
                                </w:p>
                                <w:p w14:paraId="71137221" w14:textId="77777777" w:rsidR="00046F81" w:rsidRDefault="00046F81" w:rsidP="00046F81">
                                  <w:r>
                                    <w:t>Style Color: KUMUL</w:t>
                                  </w:r>
                                </w:p>
                                <w:p w14:paraId="120E58AC" w14:textId="77777777" w:rsidR="00046F81" w:rsidRDefault="00046F81" w:rsidP="00046F81">
                                  <w:r>
                                    <w:t>RM Color: BLACK</w:t>
                                  </w:r>
                                </w:p>
                                <w:p w14:paraId="1935FB4C" w14:textId="77777777" w:rsidR="00E10F5B" w:rsidRDefault="00E10F5B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AE6CE2" id="Text Box 1276515314" o:spid="_x0000_s1055" type="#_x0000_t202" style="position:absolute;margin-left:189.95pt;margin-top:9.6pt;width:261pt;height:111.6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" fillcolor="white [3201]" strokeweight=".5pt">
                      <v:textbox>
                        <w:txbxContent>
                          <w:p w14:paraId="4E656617" w14:textId="270D13D2" w:rsidR="00E10F5B" w:rsidRDefault="00E10F5B" w:rsidP="00E10F5B">
                            <w:r>
                              <w:t>Item: SR BUCKLE 20MM SET (810-1061) / (810-1063)</w:t>
                            </w:r>
                            <w:r w:rsidR="00046F81">
                              <w:t xml:space="preserve"> / STERNUM SPLIT BAR 25MM (646-2025) / LADDELOCK 25MM (154-0200) / D RING 25MM</w:t>
                            </w:r>
                          </w:p>
                          <w:p w14:paraId="3CC6E213" w14:textId="1BB6056F" w:rsidR="00046F81" w:rsidRDefault="00046F81" w:rsidP="00046F81">
                            <w:r>
                              <w:t>Style Color: TFP / MCAM / RG / MC TROPIC</w:t>
                            </w:r>
                            <w:r w:rsidR="00E6718D">
                              <w:t xml:space="preserve"> / WOODLAND</w:t>
                            </w:r>
                          </w:p>
                          <w:p w14:paraId="34DBD8A8" w14:textId="77777777" w:rsidR="00046F81" w:rsidRDefault="00046F81" w:rsidP="00046F81">
                            <w:r>
                              <w:t>RM Color: KHAKI</w:t>
                            </w:r>
                          </w:p>
                          <w:p w14:paraId="71137221" w14:textId="77777777" w:rsidR="00046F81" w:rsidRDefault="00046F81" w:rsidP="00046F81">
                            <w:r>
                              <w:t>Style Color: KUMUL</w:t>
                            </w:r>
                          </w:p>
                          <w:p w14:paraId="120E58AC" w14:textId="77777777" w:rsidR="00046F81" w:rsidRDefault="00046F81" w:rsidP="00046F81">
                            <w:r>
                              <w:t>RM Color: BLACK</w:t>
                            </w:r>
                          </w:p>
                          <w:p w14:paraId="1935FB4C" w14:textId="77777777" w:rsidR="00E10F5B" w:rsidRDefault="00E10F5B" w:rsidP="00E10F5B"/>
                        </w:txbxContent>
                      </v:textbox>
                    </v:shape>
                  </w:pict>
                </mc:Fallback>
              </mc:AlternateContent>
            </w:r>
            <w:r w:rsidR="00512DF6"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66816" behindDoc="0" locked="0" layoutInCell="1" allowOverlap="1" wp14:anchorId="37F07320" wp14:editId="4D9AC6B5">
                      <wp:simplePos x="0" y="0"/>
                      <wp:positionH relativeFrom="column">
                        <wp:posOffset>2696210</wp:posOffset>
                      </wp:positionH>
                      <wp:positionV relativeFrom="paragraph">
                        <wp:posOffset>5905183</wp:posOffset>
                      </wp:positionV>
                      <wp:extent cx="2909888" cy="804862"/>
                      <wp:effectExtent l="0" t="0" r="24130" b="14605"/>
                      <wp:wrapNone/>
                      <wp:docPr id="1276515566" name="Text Box 12765155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09888" cy="80486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30F2E40" w14:textId="31389F48" w:rsidR="00512DF6" w:rsidRDefault="00512DF6" w:rsidP="00E10F5B">
                                  <w:r>
                                    <w:t xml:space="preserve">Item: AIR MESH INSIDE EVA FOAM 10MM SOFT X1 &amp; 1MM PP BOARD </w:t>
                                  </w:r>
                                </w:p>
                                <w:p w14:paraId="386E24EB" w14:textId="5BF786FE" w:rsidR="00512DF6" w:rsidRDefault="00512DF6" w:rsidP="00046F81">
                                  <w:r>
                                    <w:t>Style Color: ALL COLOR</w:t>
                                  </w:r>
                                </w:p>
                                <w:p w14:paraId="578F98E8" w14:textId="014F20BA" w:rsidR="00512DF6" w:rsidRDefault="00512DF6" w:rsidP="00E10F5B">
                                  <w:r>
                                    <w:t>RM Color: BLACK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F07320" id="Text Box 1276515566" o:spid="_x0000_s1056" type="#_x0000_t202" style="position:absolute;margin-left:212.3pt;margin-top:465pt;width:229.15pt;height:63.35pt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" fillcolor="white [3201]" strokeweight=".5pt">
                      <v:textbox>
                        <w:txbxContent>
                          <w:p w14:paraId="430F2E40" w14:textId="31389F48" w:rsidR="00512DF6" w:rsidRDefault="00512DF6" w:rsidP="00E10F5B">
                            <w:r>
                              <w:t xml:space="preserve">Item: AIR MESH INSIDE EVA FOAM 10MM SOFT X1 &amp; 1MM PP BOARD </w:t>
                            </w:r>
                          </w:p>
                          <w:p w14:paraId="386E24EB" w14:textId="5BF786FE" w:rsidR="00512DF6" w:rsidRDefault="00512DF6" w:rsidP="00046F81">
                            <w:r>
                              <w:t>Style Color: ALL COLOR</w:t>
                            </w:r>
                          </w:p>
                          <w:p w14:paraId="578F98E8" w14:textId="014F20BA" w:rsidR="00512DF6" w:rsidRDefault="00512DF6" w:rsidP="00E10F5B">
                            <w:r>
                              <w:t>RM Color: 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2DF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4225A7B3" wp14:editId="25747C7B">
                      <wp:simplePos x="0" y="0"/>
                      <wp:positionH relativeFrom="column">
                        <wp:posOffset>1843723</wp:posOffset>
                      </wp:positionH>
                      <wp:positionV relativeFrom="paragraph">
                        <wp:posOffset>6300788</wp:posOffset>
                      </wp:positionV>
                      <wp:extent cx="857250" cy="743267"/>
                      <wp:effectExtent l="38100" t="0" r="19050" b="57150"/>
                      <wp:wrapNone/>
                      <wp:docPr id="1276515567" name="Straight Arrow Connector 12765155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57250" cy="7432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76B6E8" id="Straight Arrow Connector 1276515567" o:spid="_x0000_s1026" type="#_x0000_t32" style="position:absolute;margin-left:145.2pt;margin-top:496.15pt;width:67.5pt;height:58.5pt;flip:x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12DF6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2064768" behindDoc="1" locked="0" layoutInCell="1" allowOverlap="1" wp14:anchorId="3362B698" wp14:editId="37DC0975">
                  <wp:simplePos x="0" y="0"/>
                  <wp:positionH relativeFrom="column">
                    <wp:posOffset>109537</wp:posOffset>
                  </wp:positionH>
                  <wp:positionV relativeFrom="paragraph">
                    <wp:posOffset>5313997</wp:posOffset>
                  </wp:positionV>
                  <wp:extent cx="1905000" cy="2100580"/>
                  <wp:effectExtent l="0" t="0" r="0" b="0"/>
                  <wp:wrapNone/>
                  <wp:docPr id="1276515565" name="Picture 1276515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305" name="Picture 1276515305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282"/>
                          <a:stretch/>
                        </pic:blipFill>
                        <pic:spPr bwMode="auto">
                          <a:xfrm>
                            <a:off x="0" y="0"/>
                            <a:ext cx="1905000" cy="2100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44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 wp14:anchorId="3CC8D000" wp14:editId="041E1253">
                      <wp:simplePos x="0" y="0"/>
                      <wp:positionH relativeFrom="column">
                        <wp:posOffset>967423</wp:posOffset>
                      </wp:positionH>
                      <wp:positionV relativeFrom="paragraph">
                        <wp:posOffset>2276475</wp:posOffset>
                      </wp:positionV>
                      <wp:extent cx="1490662" cy="1071880"/>
                      <wp:effectExtent l="38100" t="0" r="33655" b="52070"/>
                      <wp:wrapNone/>
                      <wp:docPr id="1276515562" name="Straight Arrow Connector 12765155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90662" cy="10718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DD244B" id="Straight Arrow Connector 1276515562" o:spid="_x0000_s1026" type="#_x0000_t32" style="position:absolute;margin-left:76.2pt;margin-top:179.25pt;width:117.35pt;height:84.4pt;flip:x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C76BE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 wp14:anchorId="193BB8B3" wp14:editId="30AA34F1">
                      <wp:simplePos x="0" y="0"/>
                      <wp:positionH relativeFrom="column">
                        <wp:posOffset>2444115</wp:posOffset>
                      </wp:positionH>
                      <wp:positionV relativeFrom="paragraph">
                        <wp:posOffset>2276475</wp:posOffset>
                      </wp:positionV>
                      <wp:extent cx="1976120" cy="4763"/>
                      <wp:effectExtent l="0" t="0" r="24130" b="33655"/>
                      <wp:wrapNone/>
                      <wp:docPr id="1276515563" name="Straight Connector 12765155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76120" cy="476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022C1BF" id="Straight Connector 1276515563" o:spid="_x0000_s1026" style="position:absolute;z-index:25206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2.45pt,179.25pt" to="348.05pt,17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" strokecolor="#f3533f [3209]" strokeweight=".5pt">
                      <v:stroke joinstyle="miter"/>
                    </v:line>
                  </w:pict>
                </mc:Fallback>
              </mc:AlternateContent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35F045C4" wp14:editId="4194ED57">
                      <wp:simplePos x="0" y="0"/>
                      <wp:positionH relativeFrom="column">
                        <wp:posOffset>864870</wp:posOffset>
                      </wp:positionH>
                      <wp:positionV relativeFrom="paragraph">
                        <wp:posOffset>3859530</wp:posOffset>
                      </wp:positionV>
                      <wp:extent cx="1860550" cy="105410"/>
                      <wp:effectExtent l="38100" t="0" r="25400" b="85090"/>
                      <wp:wrapNone/>
                      <wp:docPr id="1276515308" name="Straight Arrow Connector 12765153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60550" cy="1054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D33B6D" id="Straight Arrow Connector 1276515308" o:spid="_x0000_s1026" type="#_x0000_t32" style="position:absolute;margin-left:68.1pt;margin-top:303.9pt;width:146.5pt;height:8.3pt;flip:x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1882496" behindDoc="1" locked="0" layoutInCell="1" allowOverlap="1" wp14:anchorId="3E891446" wp14:editId="114B6B0B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2771140</wp:posOffset>
                  </wp:positionV>
                  <wp:extent cx="1905000" cy="2100580"/>
                  <wp:effectExtent l="0" t="0" r="0" b="0"/>
                  <wp:wrapNone/>
                  <wp:docPr id="1276515305" name="Picture 1276515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305" name="Picture 1276515305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282"/>
                          <a:stretch/>
                        </pic:blipFill>
                        <pic:spPr bwMode="auto">
                          <a:xfrm>
                            <a:off x="0" y="0"/>
                            <a:ext cx="1905000" cy="2100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644CEDE8" wp14:editId="49A7BC4F">
                      <wp:simplePos x="0" y="0"/>
                      <wp:positionH relativeFrom="column">
                        <wp:posOffset>504727</wp:posOffset>
                      </wp:positionH>
                      <wp:positionV relativeFrom="paragraph">
                        <wp:posOffset>785445</wp:posOffset>
                      </wp:positionV>
                      <wp:extent cx="1938704" cy="1336431"/>
                      <wp:effectExtent l="38100" t="0" r="23495" b="54610"/>
                      <wp:wrapNone/>
                      <wp:docPr id="1276515318" name="Straight Arrow Connector 12765153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38704" cy="133643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770CDD" id="Straight Arrow Connector 1276515318" o:spid="_x0000_s1026" type="#_x0000_t32" style="position:absolute;margin-left:39.75pt;margin-top:61.85pt;width:152.65pt;height:105.25pt;flip:x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0B92398" wp14:editId="5CF6E83E">
                      <wp:simplePos x="0" y="0"/>
                      <wp:positionH relativeFrom="column">
                        <wp:posOffset>1444039</wp:posOffset>
                      </wp:positionH>
                      <wp:positionV relativeFrom="paragraph">
                        <wp:posOffset>791308</wp:posOffset>
                      </wp:positionV>
                      <wp:extent cx="963734" cy="556113"/>
                      <wp:effectExtent l="38100" t="0" r="27305" b="53975"/>
                      <wp:wrapNone/>
                      <wp:docPr id="1276515306" name="Straight Arrow Connector 12765153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63734" cy="55611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A8B2FD" id="Straight Arrow Connector 1276515306" o:spid="_x0000_s1026" type="#_x0000_t32" style="position:absolute;margin-left:113.7pt;margin-top:62.3pt;width:75.9pt;height:43.8pt;flip:x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088E91CE" wp14:editId="23003CB9">
                      <wp:simplePos x="0" y="0"/>
                      <wp:positionH relativeFrom="column">
                        <wp:posOffset>1004422</wp:posOffset>
                      </wp:positionH>
                      <wp:positionV relativeFrom="paragraph">
                        <wp:posOffset>767861</wp:posOffset>
                      </wp:positionV>
                      <wp:extent cx="1403839" cy="604129"/>
                      <wp:effectExtent l="38100" t="0" r="25400" b="62865"/>
                      <wp:wrapNone/>
                      <wp:docPr id="1276515315" name="Straight Arrow Connector 1276515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03839" cy="60412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7BE607" id="Straight Arrow Connector 1276515315" o:spid="_x0000_s1026" type="#_x0000_t32" style="position:absolute;margin-left:79.1pt;margin-top:60.45pt;width:110.55pt;height:47.55pt;flip:x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 wp14:anchorId="3375457C" wp14:editId="405D9EEE">
                      <wp:simplePos x="0" y="0"/>
                      <wp:positionH relativeFrom="column">
                        <wp:posOffset>822715</wp:posOffset>
                      </wp:positionH>
                      <wp:positionV relativeFrom="paragraph">
                        <wp:posOffset>767863</wp:posOffset>
                      </wp:positionV>
                      <wp:extent cx="1608943" cy="181268"/>
                      <wp:effectExtent l="38100" t="0" r="10795" b="85725"/>
                      <wp:wrapNone/>
                      <wp:docPr id="1276515320" name="Straight Arrow Connector 1276515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08943" cy="18126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7A7793" id="Straight Arrow Connector 1276515320" o:spid="_x0000_s1026" type="#_x0000_t32" style="position:absolute;margin-left:64.8pt;margin-top:60.45pt;width:126.7pt;height:14.25pt;flip:x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4E8E71D8" wp14:editId="5F55BA08">
                      <wp:simplePos x="0" y="0"/>
                      <wp:positionH relativeFrom="column">
                        <wp:posOffset>1502654</wp:posOffset>
                      </wp:positionH>
                      <wp:positionV relativeFrom="paragraph">
                        <wp:posOffset>138821</wp:posOffset>
                      </wp:positionV>
                      <wp:extent cx="929054" cy="640764"/>
                      <wp:effectExtent l="38100" t="38100" r="23495" b="26035"/>
                      <wp:wrapNone/>
                      <wp:docPr id="1276515316" name="Straight Arrow Connector 12765153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29054" cy="64076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EEA4BD" id="Straight Arrow Connector 1276515316" o:spid="_x0000_s1026" type="#_x0000_t32" style="position:absolute;margin-left:118.3pt;margin-top:10.95pt;width:73.15pt;height:50.45pt;flip:x y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E10F5B">
              <w:rPr>
                <w:noProof/>
                <w:color w:val="auto"/>
                <w:sz w:val="20"/>
                <w:szCs w:val="22"/>
              </w:rPr>
              <w:drawing>
                <wp:inline distT="0" distB="0" distL="0" distR="0" wp14:anchorId="4BE6806E" wp14:editId="38706AFC">
                  <wp:extent cx="2015836" cy="2507033"/>
                  <wp:effectExtent l="0" t="0" r="3810" b="7620"/>
                  <wp:docPr id="1276515313" name="Picture 1276515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297" name="Picture 1276515297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28" b="4098"/>
                          <a:stretch/>
                        </pic:blipFill>
                        <pic:spPr bwMode="auto">
                          <a:xfrm>
                            <a:off x="0" y="0"/>
                            <a:ext cx="2023788" cy="2516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10F5B">
              <w:rPr>
                <w:sz w:val="20"/>
                <w:szCs w:val="22"/>
              </w:rPr>
              <w:tab/>
            </w:r>
          </w:p>
        </w:tc>
      </w:tr>
    </w:tbl>
    <w:p w14:paraId="14B4F435" w14:textId="249E018E" w:rsidR="00D077E5" w:rsidRDefault="00D077E5">
      <w:pPr>
        <w:rPr>
          <w:color w:val="auto"/>
        </w:rPr>
      </w:pPr>
      <w:r>
        <w:rPr>
          <w:color w:val="auto"/>
        </w:rPr>
        <w:br w:type="page"/>
      </w:r>
    </w:p>
    <w:p w14:paraId="5059FB6D" w14:textId="77777777" w:rsidR="00CD434E" w:rsidRDefault="00CD434E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C661E" w:rsidRPr="00DE4BCC" w14:paraId="0B6A7B02" w14:textId="77777777" w:rsidTr="004318A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6711620" w14:textId="77777777" w:rsidR="00BC661E" w:rsidRPr="00DE4BCC" w:rsidRDefault="00BC661E" w:rsidP="004318A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BC661E" w:rsidRPr="00DE4BCC" w14:paraId="19FB5E2B" w14:textId="77777777" w:rsidTr="007D0E4B">
        <w:trPr>
          <w:trHeight w:val="12185"/>
        </w:trPr>
        <w:tc>
          <w:tcPr>
            <w:tcW w:w="5000" w:type="pct"/>
          </w:tcPr>
          <w:p w14:paraId="184E330E" w14:textId="7191AF7B" w:rsidR="00BC661E" w:rsidRDefault="00BC661E" w:rsidP="004318A4">
            <w:pPr>
              <w:tabs>
                <w:tab w:val="left" w:pos="5610"/>
              </w:tabs>
              <w:rPr>
                <w:color w:val="auto"/>
              </w:rPr>
            </w:pPr>
            <w:r>
              <w:rPr>
                <w:color w:val="auto"/>
              </w:rPr>
              <w:t>Label Placement</w:t>
            </w:r>
          </w:p>
          <w:p w14:paraId="621EBB3F" w14:textId="53544D4B" w:rsidR="00D87295" w:rsidRDefault="00D87295" w:rsidP="004318A4">
            <w:pPr>
              <w:tabs>
                <w:tab w:val="left" w:pos="5610"/>
              </w:tabs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1765760" behindDoc="0" locked="0" layoutInCell="1" allowOverlap="1" wp14:anchorId="721D8EC8" wp14:editId="319DD505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112395</wp:posOffset>
                  </wp:positionV>
                  <wp:extent cx="2238279" cy="2731135"/>
                  <wp:effectExtent l="0" t="0" r="0" b="0"/>
                  <wp:wrapNone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360"/>
                          <a:stretch/>
                        </pic:blipFill>
                        <pic:spPr bwMode="auto">
                          <a:xfrm>
                            <a:off x="0" y="0"/>
                            <a:ext cx="2238279" cy="2731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A0FF715" w14:textId="2B9DCF5F" w:rsidR="00BC661E" w:rsidRDefault="00D87295" w:rsidP="004318A4">
            <w:pPr>
              <w:tabs>
                <w:tab w:val="left" w:pos="561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733F73EC" wp14:editId="68BB4C4D">
                      <wp:simplePos x="0" y="0"/>
                      <wp:positionH relativeFrom="column">
                        <wp:posOffset>753110</wp:posOffset>
                      </wp:positionH>
                      <wp:positionV relativeFrom="paragraph">
                        <wp:posOffset>859790</wp:posOffset>
                      </wp:positionV>
                      <wp:extent cx="2105025" cy="76200"/>
                      <wp:effectExtent l="19050" t="76200" r="28575" b="19050"/>
                      <wp:wrapNone/>
                      <wp:docPr id="57" name="Straight Arrow Connector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05025" cy="76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C505AC" id="Straight Arrow Connector 57" o:spid="_x0000_s1026" type="#_x0000_t32" style="position:absolute;margin-left:59.3pt;margin-top:67.7pt;width:165.75pt;height:6pt;flip:x y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" strokecolor="#c000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C2EBC93" w14:textId="77777777" w:rsidR="00D87295" w:rsidRPr="00D87295" w:rsidRDefault="00D87295" w:rsidP="00D87295"/>
          <w:p w14:paraId="0427D471" w14:textId="77777777" w:rsidR="00D87295" w:rsidRPr="00D87295" w:rsidRDefault="00D87295" w:rsidP="00D87295"/>
          <w:p w14:paraId="2EF45AA9" w14:textId="6029272F" w:rsidR="00D87295" w:rsidRPr="00D87295" w:rsidRDefault="007978D2" w:rsidP="00D8729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3C8B8484" wp14:editId="561E16F2">
                      <wp:simplePos x="0" y="0"/>
                      <wp:positionH relativeFrom="column">
                        <wp:posOffset>3058160</wp:posOffset>
                      </wp:positionH>
                      <wp:positionV relativeFrom="paragraph">
                        <wp:posOffset>122555</wp:posOffset>
                      </wp:positionV>
                      <wp:extent cx="2362200" cy="409575"/>
                      <wp:effectExtent l="0" t="0" r="19050" b="28575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0" cy="409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5E447A8" w14:textId="25D10E57" w:rsidR="00D87295" w:rsidRDefault="00D87295">
                                  <w:r>
                                    <w:t xml:space="preserve">Attaching on inside Main Pocket, </w:t>
                                  </w:r>
                                  <w:r w:rsidR="007978D2">
                                    <w:t xml:space="preserve">Under </w:t>
                                  </w:r>
                                  <w:r>
                                    <w:t xml:space="preserve">Binding, </w:t>
                                  </w:r>
                                  <w:r w:rsidR="007978D2">
                                    <w:t>3cm from top</w:t>
                                  </w:r>
                                  <w:r>
                                    <w:t xml:space="preserve"> </w:t>
                                  </w:r>
                                  <w:r w:rsidR="007978D2">
                                    <w:t xml:space="preserve">end </w:t>
                                  </w:r>
                                  <w:r>
                                    <w:t xml:space="preserve">as a </w:t>
                                  </w:r>
                                  <w:r w:rsidR="007978D2">
                                    <w:t xml:space="preserve">Loop </w:t>
                                  </w:r>
                                  <w:r>
                                    <w:t>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8B8484" id="Text Box 56" o:spid="_x0000_s1057" type="#_x0000_t202" style="position:absolute;margin-left:240.8pt;margin-top:9.65pt;width:186pt;height:32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" fillcolor="white [3201]" strokeweight=".5pt">
                      <v:textbox>
                        <w:txbxContent>
                          <w:p w14:paraId="55E447A8" w14:textId="25D10E57" w:rsidR="00D87295" w:rsidRDefault="00D87295">
                            <w:r>
                              <w:t xml:space="preserve">Attaching on inside Main Pocket, </w:t>
                            </w:r>
                            <w:r w:rsidR="007978D2">
                              <w:t xml:space="preserve">Under </w:t>
                            </w:r>
                            <w:r>
                              <w:t xml:space="preserve">Binding, </w:t>
                            </w:r>
                            <w:r w:rsidR="007978D2">
                              <w:t>3cm from top</w:t>
                            </w:r>
                            <w:r>
                              <w:t xml:space="preserve"> </w:t>
                            </w:r>
                            <w:r w:rsidR="007978D2">
                              <w:t xml:space="preserve">end </w:t>
                            </w:r>
                            <w:r>
                              <w:t xml:space="preserve">as a </w:t>
                            </w:r>
                            <w:r w:rsidR="007978D2">
                              <w:t xml:space="preserve">Loop </w:t>
                            </w:r>
                            <w:r>
                              <w:t>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A2E9228" w14:textId="77777777" w:rsidR="00D87295" w:rsidRPr="00D87295" w:rsidRDefault="00D87295" w:rsidP="00D87295"/>
          <w:p w14:paraId="076495F8" w14:textId="77777777" w:rsidR="00D87295" w:rsidRPr="00D87295" w:rsidRDefault="00D87295" w:rsidP="00D87295"/>
          <w:p w14:paraId="1E1EF7AE" w14:textId="77777777" w:rsidR="00D87295" w:rsidRPr="00D87295" w:rsidRDefault="00D87295" w:rsidP="00D87295"/>
          <w:p w14:paraId="0609C614" w14:textId="77777777" w:rsidR="00D87295" w:rsidRPr="00D87295" w:rsidRDefault="00D87295" w:rsidP="00D87295"/>
          <w:p w14:paraId="728DF16B" w14:textId="77777777" w:rsidR="00D87295" w:rsidRPr="00D87295" w:rsidRDefault="00D87295" w:rsidP="00D87295"/>
          <w:p w14:paraId="4CDE84D7" w14:textId="77777777" w:rsidR="00D87295" w:rsidRPr="00D87295" w:rsidRDefault="00D87295" w:rsidP="00D87295"/>
          <w:p w14:paraId="4CA11FA9" w14:textId="77777777" w:rsidR="00D87295" w:rsidRDefault="00D87295" w:rsidP="00D87295"/>
          <w:p w14:paraId="6009B65C" w14:textId="77777777" w:rsidR="00D87295" w:rsidRPr="00D87295" w:rsidRDefault="00D87295" w:rsidP="00D87295"/>
          <w:p w14:paraId="74EE89FB" w14:textId="77777777" w:rsidR="00D87295" w:rsidRDefault="00D87295" w:rsidP="00D87295"/>
          <w:p w14:paraId="75167CDD" w14:textId="25D626FA" w:rsidR="00D87295" w:rsidRDefault="005642DC" w:rsidP="00D87295">
            <w:r w:rsidRPr="005642DC">
              <w:rPr>
                <w:noProof/>
              </w:rPr>
              <w:drawing>
                <wp:anchor distT="0" distB="0" distL="114300" distR="114300" simplePos="0" relativeHeight="252082176" behindDoc="1" locked="0" layoutInCell="1" allowOverlap="1" wp14:anchorId="74477777" wp14:editId="3F55513E">
                  <wp:simplePos x="0" y="0"/>
                  <wp:positionH relativeFrom="column">
                    <wp:posOffset>2890520</wp:posOffset>
                  </wp:positionH>
                  <wp:positionV relativeFrom="paragraph">
                    <wp:posOffset>157711</wp:posOffset>
                  </wp:positionV>
                  <wp:extent cx="2722072" cy="1366853"/>
                  <wp:effectExtent l="0" t="0" r="2540" b="508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072" cy="1366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642DC">
              <w:rPr>
                <w:noProof/>
              </w:rPr>
              <w:drawing>
                <wp:anchor distT="0" distB="0" distL="114300" distR="114300" simplePos="0" relativeHeight="252081152" behindDoc="1" locked="0" layoutInCell="1" allowOverlap="1" wp14:anchorId="2D78041D" wp14:editId="60212C30">
                  <wp:simplePos x="0" y="0"/>
                  <wp:positionH relativeFrom="column">
                    <wp:posOffset>22341</wp:posOffset>
                  </wp:positionH>
                  <wp:positionV relativeFrom="paragraph">
                    <wp:posOffset>178377</wp:posOffset>
                  </wp:positionV>
                  <wp:extent cx="2701636" cy="1356591"/>
                  <wp:effectExtent l="0" t="0" r="3810" b="0"/>
                  <wp:wrapNone/>
                  <wp:docPr id="1276515576" name="Picture 1276515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1636" cy="1356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87295">
              <w:t>Label Artwork</w:t>
            </w:r>
          </w:p>
          <w:p w14:paraId="4515275F" w14:textId="730C95EB" w:rsidR="00D87295" w:rsidRDefault="007978D2" w:rsidP="007978D2">
            <w:pPr>
              <w:tabs>
                <w:tab w:val="left" w:pos="5430"/>
              </w:tabs>
            </w:pPr>
            <w:r>
              <w:tab/>
            </w:r>
          </w:p>
          <w:p w14:paraId="6D768D0C" w14:textId="1F7095BA" w:rsidR="00D87295" w:rsidRPr="00D87295" w:rsidRDefault="00D87295" w:rsidP="00D87295"/>
          <w:p w14:paraId="496EBFB9" w14:textId="4BA984F3" w:rsidR="00D87295" w:rsidRPr="00D87295" w:rsidRDefault="00D87295" w:rsidP="00D87295"/>
          <w:p w14:paraId="69980769" w14:textId="77777777" w:rsidR="00D87295" w:rsidRPr="00D87295" w:rsidRDefault="00D87295" w:rsidP="00D87295"/>
          <w:p w14:paraId="13C4D7FE" w14:textId="3F196E12" w:rsidR="00D87295" w:rsidRPr="00D87295" w:rsidRDefault="00D87295" w:rsidP="00D87295"/>
          <w:p w14:paraId="05116FFB" w14:textId="77777777" w:rsidR="00D87295" w:rsidRDefault="00D87295" w:rsidP="00D87295"/>
          <w:p w14:paraId="0A9C47B5" w14:textId="6BA99524" w:rsidR="005767B3" w:rsidRDefault="005642DC" w:rsidP="00FA2C38">
            <w:r w:rsidRPr="005642DC">
              <w:rPr>
                <w:noProof/>
              </w:rPr>
              <w:drawing>
                <wp:anchor distT="0" distB="0" distL="114300" distR="114300" simplePos="0" relativeHeight="252084224" behindDoc="1" locked="0" layoutInCell="1" allowOverlap="1" wp14:anchorId="2BBE1419" wp14:editId="53B117C4">
                  <wp:simplePos x="0" y="0"/>
                  <wp:positionH relativeFrom="column">
                    <wp:posOffset>2890578</wp:posOffset>
                  </wp:positionH>
                  <wp:positionV relativeFrom="paragraph">
                    <wp:posOffset>106160</wp:posOffset>
                  </wp:positionV>
                  <wp:extent cx="2743200" cy="1379807"/>
                  <wp:effectExtent l="0" t="0" r="0" b="0"/>
                  <wp:wrapNone/>
                  <wp:docPr id="1276515578" name="Picture 1276515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379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642DC">
              <w:rPr>
                <w:noProof/>
              </w:rPr>
              <w:drawing>
                <wp:anchor distT="0" distB="0" distL="114300" distR="114300" simplePos="0" relativeHeight="252083200" behindDoc="1" locked="0" layoutInCell="1" allowOverlap="1" wp14:anchorId="4AEF4355" wp14:editId="6F2E733B">
                  <wp:simplePos x="0" y="0"/>
                  <wp:positionH relativeFrom="column">
                    <wp:posOffset>16221</wp:posOffset>
                  </wp:positionH>
                  <wp:positionV relativeFrom="paragraph">
                    <wp:posOffset>117880</wp:posOffset>
                  </wp:positionV>
                  <wp:extent cx="2722419" cy="1368190"/>
                  <wp:effectExtent l="0" t="0" r="1905" b="3810"/>
                  <wp:wrapNone/>
                  <wp:docPr id="1276515577" name="Picture 1276515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5478" cy="136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8BFB0E" w14:textId="77777777" w:rsidR="00D87295" w:rsidRDefault="007978D2" w:rsidP="007978D2">
            <w:pPr>
              <w:tabs>
                <w:tab w:val="left" w:pos="5475"/>
              </w:tabs>
            </w:pPr>
            <w:r>
              <w:tab/>
            </w:r>
          </w:p>
          <w:p w14:paraId="39C349D9" w14:textId="77777777" w:rsidR="007D0E4B" w:rsidRPr="007D0E4B" w:rsidRDefault="007D0E4B" w:rsidP="007D0E4B"/>
          <w:p w14:paraId="35E5E29D" w14:textId="77777777" w:rsidR="007D0E4B" w:rsidRPr="007D0E4B" w:rsidRDefault="007D0E4B" w:rsidP="007D0E4B"/>
          <w:p w14:paraId="028271A2" w14:textId="77777777" w:rsidR="007D0E4B" w:rsidRPr="007D0E4B" w:rsidRDefault="007D0E4B" w:rsidP="007D0E4B"/>
          <w:p w14:paraId="07EC652B" w14:textId="77777777" w:rsidR="007D0E4B" w:rsidRPr="007D0E4B" w:rsidRDefault="007D0E4B" w:rsidP="007D0E4B"/>
          <w:p w14:paraId="65ABEC5A" w14:textId="77777777" w:rsidR="007D0E4B" w:rsidRDefault="007D0E4B" w:rsidP="007D0E4B"/>
          <w:p w14:paraId="58FDC1A9" w14:textId="0F0FA555" w:rsidR="007D0E4B" w:rsidRPr="007D0E4B" w:rsidRDefault="007D0E4B" w:rsidP="007D0E4B">
            <w:r w:rsidRPr="007D0E4B">
              <w:drawing>
                <wp:anchor distT="0" distB="0" distL="114300" distR="114300" simplePos="0" relativeHeight="252092416" behindDoc="1" locked="0" layoutInCell="1" allowOverlap="1" wp14:anchorId="66467369" wp14:editId="0A6A68ED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109855</wp:posOffset>
                  </wp:positionV>
                  <wp:extent cx="2737485" cy="1374593"/>
                  <wp:effectExtent l="0" t="0" r="5715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485" cy="1374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A5BC1A1" w14:textId="65E4FDDD" w:rsidR="00FA2C38" w:rsidRDefault="00FA2C38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FA2C38" w:rsidRPr="00DE4BCC" w14:paraId="54264AA7" w14:textId="77777777" w:rsidTr="000E68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E913835" w14:textId="77777777" w:rsidR="00FA2C38" w:rsidRPr="00DE4BCC" w:rsidRDefault="00FA2C38" w:rsidP="000E68E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FA2C38" w:rsidRPr="00DE4BCC" w14:paraId="4D15807F" w14:textId="77777777" w:rsidTr="007D0E4B">
        <w:trPr>
          <w:trHeight w:val="6803"/>
        </w:trPr>
        <w:tc>
          <w:tcPr>
            <w:tcW w:w="5000" w:type="pct"/>
          </w:tcPr>
          <w:p w14:paraId="1BFDC6F1" w14:textId="19B4BE93" w:rsidR="00FA2C38" w:rsidRDefault="00FA2C38" w:rsidP="002331F8">
            <w:r>
              <w:t>Sticker Artwork</w:t>
            </w:r>
          </w:p>
          <w:p w14:paraId="2495DC76" w14:textId="0688F648" w:rsidR="002331F8" w:rsidRDefault="002331F8" w:rsidP="002331F8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2086272" behindDoc="1" locked="0" layoutInCell="1" allowOverlap="1" wp14:anchorId="469E265C" wp14:editId="0A029385">
                  <wp:simplePos x="0" y="0"/>
                  <wp:positionH relativeFrom="column">
                    <wp:posOffset>2869738</wp:posOffset>
                  </wp:positionH>
                  <wp:positionV relativeFrom="paragraph">
                    <wp:posOffset>42698</wp:posOffset>
                  </wp:positionV>
                  <wp:extent cx="2715144" cy="1174822"/>
                  <wp:effectExtent l="0" t="0" r="9525" b="6350"/>
                  <wp:wrapNone/>
                  <wp:docPr id="1276515580" name="Picture 1276515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144" cy="1174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85248" behindDoc="1" locked="0" layoutInCell="1" allowOverlap="1" wp14:anchorId="427F315F" wp14:editId="21C73FBE">
                  <wp:simplePos x="0" y="0"/>
                  <wp:positionH relativeFrom="column">
                    <wp:posOffset>15759</wp:posOffset>
                  </wp:positionH>
                  <wp:positionV relativeFrom="paragraph">
                    <wp:posOffset>48722</wp:posOffset>
                  </wp:positionV>
                  <wp:extent cx="2701636" cy="1168977"/>
                  <wp:effectExtent l="0" t="0" r="3810" b="0"/>
                  <wp:wrapNone/>
                  <wp:docPr id="1276515579" name="Picture 1276515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636" cy="1168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5FFDB07" w14:textId="037513B4" w:rsidR="002331F8" w:rsidRDefault="002331F8" w:rsidP="002331F8"/>
          <w:p w14:paraId="3C326533" w14:textId="600A4F16" w:rsidR="002331F8" w:rsidRDefault="002331F8" w:rsidP="002331F8">
            <w:pPr>
              <w:pStyle w:val="NormalWeb"/>
            </w:pPr>
          </w:p>
          <w:p w14:paraId="00585FCC" w14:textId="7D91B1DB" w:rsidR="006B4AA9" w:rsidRDefault="006B4AA9" w:rsidP="006B4AA9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2088320" behindDoc="1" locked="0" layoutInCell="1" allowOverlap="1" wp14:anchorId="340C47BC" wp14:editId="4288803B">
                  <wp:simplePos x="0" y="0"/>
                  <wp:positionH relativeFrom="column">
                    <wp:posOffset>2883766</wp:posOffset>
                  </wp:positionH>
                  <wp:positionV relativeFrom="paragraph">
                    <wp:posOffset>192520</wp:posOffset>
                  </wp:positionV>
                  <wp:extent cx="2708391" cy="1171771"/>
                  <wp:effectExtent l="0" t="0" r="0" b="9525"/>
                  <wp:wrapNone/>
                  <wp:docPr id="1276515582" name="Picture 1276515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391" cy="1171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87296" behindDoc="1" locked="0" layoutInCell="1" allowOverlap="1" wp14:anchorId="4E146AF7" wp14:editId="55D874E6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206548</wp:posOffset>
                  </wp:positionV>
                  <wp:extent cx="2722418" cy="1177969"/>
                  <wp:effectExtent l="0" t="0" r="1905" b="3175"/>
                  <wp:wrapNone/>
                  <wp:docPr id="1276515581" name="Picture 1276515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418" cy="1177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628BA95" w14:textId="4303A304" w:rsidR="006B4AA9" w:rsidRDefault="00FA2C38" w:rsidP="006B4AA9">
            <w:pPr>
              <w:pStyle w:val="NormalWeb"/>
            </w:pPr>
            <w:r>
              <w:tab/>
            </w:r>
          </w:p>
          <w:p w14:paraId="11B58088" w14:textId="77777777" w:rsidR="00FA2C38" w:rsidRDefault="00FA2C38" w:rsidP="000E68E6">
            <w:pPr>
              <w:tabs>
                <w:tab w:val="left" w:pos="5475"/>
              </w:tabs>
            </w:pPr>
          </w:p>
          <w:p w14:paraId="2CB1F574" w14:textId="77777777" w:rsidR="007D0E4B" w:rsidRPr="007D0E4B" w:rsidRDefault="007D0E4B" w:rsidP="007D0E4B"/>
          <w:p w14:paraId="34AD1053" w14:textId="77777777" w:rsidR="007D0E4B" w:rsidRDefault="007D0E4B" w:rsidP="007D0E4B"/>
          <w:p w14:paraId="08BEE704" w14:textId="18900D0F" w:rsidR="007D0E4B" w:rsidRPr="007D0E4B" w:rsidRDefault="007D0E4B" w:rsidP="007D0E4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7D0E4B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93440" behindDoc="1" locked="0" layoutInCell="1" allowOverlap="1" wp14:anchorId="59FAE20D" wp14:editId="3C15B24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98425</wp:posOffset>
                  </wp:positionV>
                  <wp:extent cx="2729865" cy="1180608"/>
                  <wp:effectExtent l="0" t="0" r="0" b="635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865" cy="1180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1C5D1FB" w14:textId="2CE196C5" w:rsidR="007D0E4B" w:rsidRPr="007D0E4B" w:rsidRDefault="007D0E4B" w:rsidP="007D0E4B"/>
        </w:tc>
      </w:tr>
    </w:tbl>
    <w:p w14:paraId="179664FD" w14:textId="77777777" w:rsidR="00FA2C38" w:rsidRPr="00DE4BCC" w:rsidRDefault="00FA2C38" w:rsidP="00155384">
      <w:pPr>
        <w:rPr>
          <w:color w:val="auto"/>
        </w:rPr>
      </w:pPr>
    </w:p>
    <w:sectPr w:rsidR="00FA2C38" w:rsidRPr="00DE4BCC" w:rsidSect="00591137">
      <w:footerReference w:type="default" r:id="rId38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837E68" w14:textId="77777777" w:rsidR="00A35FEF" w:rsidRDefault="00A35FEF">
      <w:pPr>
        <w:spacing w:after="0"/>
      </w:pPr>
      <w:r>
        <w:separator/>
      </w:r>
    </w:p>
  </w:endnote>
  <w:endnote w:type="continuationSeparator" w:id="0">
    <w:p w14:paraId="4799D29B" w14:textId="77777777" w:rsidR="00A35FEF" w:rsidRDefault="00A35F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9686D0" w14:textId="77777777" w:rsidR="00A35FEF" w:rsidRDefault="00A35FEF">
      <w:pPr>
        <w:spacing w:after="0"/>
      </w:pPr>
      <w:r>
        <w:separator/>
      </w:r>
    </w:p>
  </w:footnote>
  <w:footnote w:type="continuationSeparator" w:id="0">
    <w:p w14:paraId="780FD4F6" w14:textId="77777777" w:rsidR="00A35FEF" w:rsidRDefault="00A35FE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37268"/>
    <w:rsid w:val="00046F81"/>
    <w:rsid w:val="00047818"/>
    <w:rsid w:val="00051B06"/>
    <w:rsid w:val="00064CB0"/>
    <w:rsid w:val="000677DA"/>
    <w:rsid w:val="000A13CF"/>
    <w:rsid w:val="000B1457"/>
    <w:rsid w:val="000B3402"/>
    <w:rsid w:val="000B6685"/>
    <w:rsid w:val="000C4AC5"/>
    <w:rsid w:val="000D37AE"/>
    <w:rsid w:val="000E45E2"/>
    <w:rsid w:val="000E5146"/>
    <w:rsid w:val="00115902"/>
    <w:rsid w:val="00124D21"/>
    <w:rsid w:val="00136E3C"/>
    <w:rsid w:val="00144509"/>
    <w:rsid w:val="00147208"/>
    <w:rsid w:val="00155384"/>
    <w:rsid w:val="001C1EDE"/>
    <w:rsid w:val="001D0C6A"/>
    <w:rsid w:val="001D7A6A"/>
    <w:rsid w:val="001E5C8E"/>
    <w:rsid w:val="00223B8D"/>
    <w:rsid w:val="002331F8"/>
    <w:rsid w:val="00255734"/>
    <w:rsid w:val="002750DA"/>
    <w:rsid w:val="0028638D"/>
    <w:rsid w:val="002A2DA1"/>
    <w:rsid w:val="002A4407"/>
    <w:rsid w:val="002B6BFB"/>
    <w:rsid w:val="002C6EAE"/>
    <w:rsid w:val="00305A6B"/>
    <w:rsid w:val="003366D8"/>
    <w:rsid w:val="003404FE"/>
    <w:rsid w:val="00340D16"/>
    <w:rsid w:val="00371D00"/>
    <w:rsid w:val="003C192B"/>
    <w:rsid w:val="003C2460"/>
    <w:rsid w:val="003C256A"/>
    <w:rsid w:val="003F2A2D"/>
    <w:rsid w:val="004342C2"/>
    <w:rsid w:val="00437F9D"/>
    <w:rsid w:val="00451E2E"/>
    <w:rsid w:val="004A15F5"/>
    <w:rsid w:val="004A7424"/>
    <w:rsid w:val="004C306F"/>
    <w:rsid w:val="004C30E4"/>
    <w:rsid w:val="004C34EC"/>
    <w:rsid w:val="004C726C"/>
    <w:rsid w:val="004C7E9E"/>
    <w:rsid w:val="004D1AB6"/>
    <w:rsid w:val="004E679F"/>
    <w:rsid w:val="005076EA"/>
    <w:rsid w:val="00512DF6"/>
    <w:rsid w:val="00552181"/>
    <w:rsid w:val="00553DF6"/>
    <w:rsid w:val="005642DC"/>
    <w:rsid w:val="00575A98"/>
    <w:rsid w:val="005767B3"/>
    <w:rsid w:val="00584CAD"/>
    <w:rsid w:val="00591137"/>
    <w:rsid w:val="00592AC2"/>
    <w:rsid w:val="005C2CF2"/>
    <w:rsid w:val="005E06E1"/>
    <w:rsid w:val="005E4A3B"/>
    <w:rsid w:val="005F7CA1"/>
    <w:rsid w:val="006433F3"/>
    <w:rsid w:val="00650B59"/>
    <w:rsid w:val="0065347E"/>
    <w:rsid w:val="0065685A"/>
    <w:rsid w:val="00664C5D"/>
    <w:rsid w:val="00684BFE"/>
    <w:rsid w:val="006A753C"/>
    <w:rsid w:val="006B4AA9"/>
    <w:rsid w:val="006D6A3A"/>
    <w:rsid w:val="006F24EC"/>
    <w:rsid w:val="00711EBF"/>
    <w:rsid w:val="007265C0"/>
    <w:rsid w:val="00735CF9"/>
    <w:rsid w:val="00747E46"/>
    <w:rsid w:val="00750468"/>
    <w:rsid w:val="007978D2"/>
    <w:rsid w:val="00797D0E"/>
    <w:rsid w:val="007A209A"/>
    <w:rsid w:val="007A64FB"/>
    <w:rsid w:val="007B0C03"/>
    <w:rsid w:val="007B56EE"/>
    <w:rsid w:val="007C1E31"/>
    <w:rsid w:val="007C2E7C"/>
    <w:rsid w:val="007D0E4B"/>
    <w:rsid w:val="007E1496"/>
    <w:rsid w:val="008644CA"/>
    <w:rsid w:val="008675B2"/>
    <w:rsid w:val="00894FA0"/>
    <w:rsid w:val="008D4132"/>
    <w:rsid w:val="0092279D"/>
    <w:rsid w:val="009516D0"/>
    <w:rsid w:val="00985466"/>
    <w:rsid w:val="00994A93"/>
    <w:rsid w:val="009C4410"/>
    <w:rsid w:val="009E6762"/>
    <w:rsid w:val="009F0E8D"/>
    <w:rsid w:val="009F6887"/>
    <w:rsid w:val="00A33C84"/>
    <w:rsid w:val="00A35FEF"/>
    <w:rsid w:val="00A56B70"/>
    <w:rsid w:val="00A835B2"/>
    <w:rsid w:val="00AC250E"/>
    <w:rsid w:val="00AF3C61"/>
    <w:rsid w:val="00B11297"/>
    <w:rsid w:val="00B41D79"/>
    <w:rsid w:val="00B445DD"/>
    <w:rsid w:val="00B778C9"/>
    <w:rsid w:val="00B8674E"/>
    <w:rsid w:val="00B8707A"/>
    <w:rsid w:val="00BA4210"/>
    <w:rsid w:val="00BB351C"/>
    <w:rsid w:val="00BC661E"/>
    <w:rsid w:val="00BF2A0B"/>
    <w:rsid w:val="00C066BC"/>
    <w:rsid w:val="00C0746C"/>
    <w:rsid w:val="00C405FC"/>
    <w:rsid w:val="00C441B6"/>
    <w:rsid w:val="00C7576A"/>
    <w:rsid w:val="00C76BEB"/>
    <w:rsid w:val="00C935ED"/>
    <w:rsid w:val="00CA528F"/>
    <w:rsid w:val="00CD434E"/>
    <w:rsid w:val="00D077E5"/>
    <w:rsid w:val="00D279CB"/>
    <w:rsid w:val="00D3176E"/>
    <w:rsid w:val="00D336B6"/>
    <w:rsid w:val="00D44742"/>
    <w:rsid w:val="00D56BEA"/>
    <w:rsid w:val="00D776E0"/>
    <w:rsid w:val="00D87295"/>
    <w:rsid w:val="00D87A34"/>
    <w:rsid w:val="00D96BDD"/>
    <w:rsid w:val="00DB0605"/>
    <w:rsid w:val="00DB3A8B"/>
    <w:rsid w:val="00DC2E1D"/>
    <w:rsid w:val="00DC372B"/>
    <w:rsid w:val="00DE4BCC"/>
    <w:rsid w:val="00DF38F3"/>
    <w:rsid w:val="00E10F5B"/>
    <w:rsid w:val="00E40E81"/>
    <w:rsid w:val="00E6718D"/>
    <w:rsid w:val="00E91C1C"/>
    <w:rsid w:val="00EA157B"/>
    <w:rsid w:val="00EA301D"/>
    <w:rsid w:val="00EB7B91"/>
    <w:rsid w:val="00EC52D1"/>
    <w:rsid w:val="00F07EAE"/>
    <w:rsid w:val="00F30396"/>
    <w:rsid w:val="00F33D62"/>
    <w:rsid w:val="00F37692"/>
    <w:rsid w:val="00F51E42"/>
    <w:rsid w:val="00F900BE"/>
    <w:rsid w:val="00F95343"/>
    <w:rsid w:val="00F95BA9"/>
    <w:rsid w:val="00FA2C38"/>
    <w:rsid w:val="00FA4FCB"/>
    <w:rsid w:val="00FA5EFB"/>
    <w:rsid w:val="00FC13FD"/>
    <w:rsid w:val="00FD191A"/>
    <w:rsid w:val="00FE6166"/>
    <w:rsid w:val="00FF14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0E4B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semiHidden/>
    <w:unhideWhenUsed/>
    <w:rsid w:val="005767B3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76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72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4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2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2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fontTable" Target="fontTable.xm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microsoft.com/office/2007/relationships/hdphoto" Target="media/hdphoto2.wdp"/><Relationship Id="rId20" Type="http://schemas.openxmlformats.org/officeDocument/2006/relationships/image" Target="media/image8.jpeg"/><Relationship Id="rId29" Type="http://schemas.openxmlformats.org/officeDocument/2006/relationships/image" Target="media/image17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2.jpeg"/><Relationship Id="rId32" Type="http://schemas.openxmlformats.org/officeDocument/2006/relationships/image" Target="media/image20.png"/><Relationship Id="rId37" Type="http://schemas.openxmlformats.org/officeDocument/2006/relationships/image" Target="media/image25.jpeg"/><Relationship Id="rId40" Type="http://schemas.openxmlformats.org/officeDocument/2006/relationships/glossaryDocument" Target="glossary/document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36" Type="http://schemas.openxmlformats.org/officeDocument/2006/relationships/image" Target="media/image24.jpeg"/><Relationship Id="rId10" Type="http://schemas.openxmlformats.org/officeDocument/2006/relationships/endnotes" Target="endnotes.xml"/><Relationship Id="rId19" Type="http://schemas.openxmlformats.org/officeDocument/2006/relationships/image" Target="media/image7.jpe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07/relationships/hdphoto" Target="media/hdphoto1.wdp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237945"/>
    <w:rsid w:val="002469A9"/>
    <w:rsid w:val="0029010A"/>
    <w:rsid w:val="00476E9E"/>
    <w:rsid w:val="004F05F6"/>
    <w:rsid w:val="004F21A0"/>
    <w:rsid w:val="00517E07"/>
    <w:rsid w:val="00623A13"/>
    <w:rsid w:val="00700CDD"/>
    <w:rsid w:val="00712F22"/>
    <w:rsid w:val="00730108"/>
    <w:rsid w:val="0075114A"/>
    <w:rsid w:val="00875C2A"/>
    <w:rsid w:val="008B27C6"/>
    <w:rsid w:val="008D55CE"/>
    <w:rsid w:val="00951BDA"/>
    <w:rsid w:val="009C049B"/>
    <w:rsid w:val="009F502E"/>
    <w:rsid w:val="00C20FA2"/>
    <w:rsid w:val="00C61CDB"/>
    <w:rsid w:val="00D46D74"/>
    <w:rsid w:val="00D47C45"/>
    <w:rsid w:val="00D57713"/>
    <w:rsid w:val="00D657F2"/>
    <w:rsid w:val="00E367A4"/>
    <w:rsid w:val="00F5786D"/>
    <w:rsid w:val="00F80EC7"/>
    <w:rsid w:val="00FD6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10</Pages>
  <Words>151</Words>
  <Characters>864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2024-08-07T06:13:00Z</dcterms:created>
  <dcterms:modified xsi:type="dcterms:W3CDTF">2026-06-08T15:45:00Z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