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Borders>
          <w:left w:val="double" w:sz="18" w:space="0" w:color="1F4E79" w:themeColor="accent1" w:themeShade="80"/>
        </w:tblBorders>
        <w:tblLook w:val="0600" w:firstRow="0" w:lastRow="0" w:firstColumn="0" w:lastColumn="0" w:noHBand="1" w:noVBand="1"/>
      </w:tblPr>
      <w:tblGrid>
        <w:gridCol w:w="9292"/>
      </w:tblGrid>
      <w:tr w:rsidR="00DE4BCC" w:rsidRPr="00711EBF" w14:paraId="47D623D1" w14:textId="77777777" w:rsidTr="00DE4BCC">
        <w:trPr>
          <w:trHeight w:val="900"/>
        </w:trPr>
        <w:tc>
          <w:tcPr>
            <w:tcW w:w="9350" w:type="dxa"/>
            <w:shd w:val="clear" w:color="auto" w:fill="auto"/>
            <w:vAlign w:val="center"/>
          </w:tcPr>
          <w:p w14:paraId="5BA4441E" w14:textId="3DD41E74" w:rsidR="005C2CF2" w:rsidRPr="00711EBF" w:rsidRDefault="000B6685" w:rsidP="00DE4BCC">
            <w:pPr>
              <w:pStyle w:val="Subtitle"/>
              <w:rPr>
                <w:color w:val="auto"/>
              </w:rPr>
            </w:pPr>
            <w:r w:rsidRPr="000B6685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>Platatac SPUR Tropical Pack</w:t>
            </w:r>
            <w:r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             </w:t>
            </w:r>
            <w:sdt>
              <w:sdtPr>
                <w:rPr>
                  <w:color w:val="002060"/>
                </w:rPr>
                <w:id w:val="1020900712"/>
                <w:placeholder>
                  <w:docPart w:val="C3EF77DA6B9B45F2A34E8B8A0A0C6757"/>
                </w:placeholder>
                <w15:appearance w15:val="hidden"/>
              </w:sdtPr>
              <w:sdtEndPr/>
              <w:sdtContent>
                <w:r w:rsidR="007A64FB">
                  <w:rPr>
                    <w:color w:val="002060"/>
                  </w:rPr>
                  <w:t>June 1, 2026</w:t>
                </w:r>
              </w:sdtContent>
            </w:sdt>
          </w:p>
        </w:tc>
      </w:tr>
    </w:tbl>
    <w:p w14:paraId="2E06F1D6" w14:textId="77777777" w:rsidR="00DE4BCC" w:rsidRDefault="00DE4BCC" w:rsidP="00DE4BCC">
      <w:pPr>
        <w:rPr>
          <w:b/>
          <w:bCs/>
          <w:color w:val="auto"/>
        </w:rPr>
      </w:pPr>
    </w:p>
    <w:tbl>
      <w:tblPr>
        <w:tblStyle w:val="InvoiceTable"/>
        <w:tblW w:w="0" w:type="auto"/>
        <w:tblLook w:val="04A0" w:firstRow="1" w:lastRow="0" w:firstColumn="1" w:lastColumn="0" w:noHBand="0" w:noVBand="1"/>
      </w:tblPr>
      <w:tblGrid>
        <w:gridCol w:w="2364"/>
        <w:gridCol w:w="2355"/>
        <w:gridCol w:w="2336"/>
        <w:gridCol w:w="2295"/>
      </w:tblGrid>
      <w:tr w:rsidR="00C935ED" w14:paraId="19AE759A" w14:textId="0B8B3E4F" w:rsidTr="00C935E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09"/>
        </w:trPr>
        <w:tc>
          <w:tcPr>
            <w:tcW w:w="2364" w:type="dxa"/>
            <w:vAlign w:val="center"/>
          </w:tcPr>
          <w:p w14:paraId="7FA2DD29" w14:textId="1E22C02A" w:rsidR="00C935ED" w:rsidRDefault="00C935ED" w:rsidP="00037268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PO Number</w:t>
            </w:r>
          </w:p>
        </w:tc>
        <w:tc>
          <w:tcPr>
            <w:tcW w:w="2355" w:type="dxa"/>
            <w:vAlign w:val="center"/>
          </w:tcPr>
          <w:p w14:paraId="260B65A2" w14:textId="1806A0A7" w:rsidR="00C935ED" w:rsidRDefault="00C935ED" w:rsidP="00037268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Product Code</w:t>
            </w:r>
          </w:p>
        </w:tc>
        <w:tc>
          <w:tcPr>
            <w:tcW w:w="2336" w:type="dxa"/>
            <w:vAlign w:val="center"/>
          </w:tcPr>
          <w:p w14:paraId="1E46B585" w14:textId="21F3F849" w:rsidR="00C935ED" w:rsidRDefault="00C935ED" w:rsidP="00037268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Color</w:t>
            </w:r>
          </w:p>
        </w:tc>
        <w:tc>
          <w:tcPr>
            <w:tcW w:w="2295" w:type="dxa"/>
          </w:tcPr>
          <w:p w14:paraId="77E22168" w14:textId="69E08DC1" w:rsidR="00C935ED" w:rsidRPr="00C935ED" w:rsidRDefault="00C935ED" w:rsidP="00037268">
            <w:pPr>
              <w:jc w:val="center"/>
              <w:rPr>
                <w:b w:val="0"/>
                <w:color w:val="auto"/>
              </w:rPr>
            </w:pPr>
            <w:r w:rsidRPr="00C935ED">
              <w:rPr>
                <w:b w:val="0"/>
                <w:color w:val="auto"/>
              </w:rPr>
              <w:t xml:space="preserve">Qty </w:t>
            </w:r>
          </w:p>
        </w:tc>
      </w:tr>
      <w:tr w:rsidR="00C935ED" w14:paraId="0805CD0D" w14:textId="39288246" w:rsidTr="00C935ED">
        <w:trPr>
          <w:trHeight w:val="420"/>
        </w:trPr>
        <w:tc>
          <w:tcPr>
            <w:tcW w:w="2364" w:type="dxa"/>
            <w:vAlign w:val="center"/>
          </w:tcPr>
          <w:p w14:paraId="54E256F5" w14:textId="66AB1341" w:rsidR="00C935ED" w:rsidRDefault="00C935ED" w:rsidP="009C4410">
            <w:pPr>
              <w:jc w:val="center"/>
              <w:rPr>
                <w:b/>
                <w:bCs/>
                <w:color w:val="auto"/>
              </w:rPr>
            </w:pPr>
          </w:p>
        </w:tc>
        <w:tc>
          <w:tcPr>
            <w:tcW w:w="2355" w:type="dxa"/>
            <w:vAlign w:val="bottom"/>
          </w:tcPr>
          <w:p w14:paraId="0A2ECFD2" w14:textId="34BAF579" w:rsidR="00C935ED" w:rsidRDefault="00C935ED" w:rsidP="009C4410">
            <w:pPr>
              <w:jc w:val="center"/>
              <w:rPr>
                <w:b/>
                <w:bCs/>
                <w:color w:val="auto"/>
              </w:rPr>
            </w:pPr>
            <w:r>
              <w:rPr>
                <w:rFonts w:ascii="Calibri" w:hAnsi="Calibri" w:cs="Calibri"/>
                <w:color w:val="000000"/>
                <w:szCs w:val="18"/>
              </w:rPr>
              <w:t>840579</w:t>
            </w:r>
          </w:p>
        </w:tc>
        <w:tc>
          <w:tcPr>
            <w:tcW w:w="2336" w:type="dxa"/>
            <w:vAlign w:val="bottom"/>
          </w:tcPr>
          <w:p w14:paraId="40E76476" w14:textId="49E08844" w:rsidR="00C935ED" w:rsidRDefault="00C935ED" w:rsidP="009C4410">
            <w:pPr>
              <w:jc w:val="center"/>
              <w:rPr>
                <w:b/>
                <w:bCs/>
                <w:color w:val="auto"/>
              </w:rPr>
            </w:pPr>
            <w:r>
              <w:rPr>
                <w:rFonts w:ascii="Calibri" w:hAnsi="Calibri" w:cs="Calibri"/>
                <w:szCs w:val="18"/>
              </w:rPr>
              <w:t>TFP</w:t>
            </w:r>
          </w:p>
        </w:tc>
        <w:tc>
          <w:tcPr>
            <w:tcW w:w="2295" w:type="dxa"/>
          </w:tcPr>
          <w:p w14:paraId="621A9C0E" w14:textId="77777777" w:rsidR="00C935ED" w:rsidRDefault="00C935ED" w:rsidP="009C4410">
            <w:pPr>
              <w:jc w:val="center"/>
              <w:rPr>
                <w:rFonts w:ascii="Calibri" w:hAnsi="Calibri" w:cs="Calibri"/>
                <w:szCs w:val="18"/>
              </w:rPr>
            </w:pPr>
          </w:p>
        </w:tc>
      </w:tr>
      <w:tr w:rsidR="00C935ED" w14:paraId="4F587290" w14:textId="31E1C31E" w:rsidTr="00C935ED">
        <w:trPr>
          <w:trHeight w:val="420"/>
        </w:trPr>
        <w:tc>
          <w:tcPr>
            <w:tcW w:w="2364" w:type="dxa"/>
            <w:shd w:val="clear" w:color="auto" w:fill="FFFF00"/>
            <w:vAlign w:val="bottom"/>
          </w:tcPr>
          <w:p w14:paraId="6D859F43" w14:textId="6B85B24C" w:rsidR="00C935ED" w:rsidRDefault="00C935ED" w:rsidP="00C935ED">
            <w:pPr>
              <w:jc w:val="center"/>
              <w:rPr>
                <w:rFonts w:ascii="Calibri" w:hAnsi="Calibri" w:cs="Calibri"/>
                <w:color w:val="000000"/>
                <w:szCs w:val="18"/>
              </w:rPr>
            </w:pPr>
            <w:r>
              <w:rPr>
                <w:rFonts w:ascii="Calibri" w:hAnsi="Calibri" w:cs="Calibri"/>
                <w:sz w:val="20"/>
              </w:rPr>
              <w:t>PO-00793</w:t>
            </w:r>
          </w:p>
        </w:tc>
        <w:tc>
          <w:tcPr>
            <w:tcW w:w="2355" w:type="dxa"/>
            <w:shd w:val="clear" w:color="auto" w:fill="FFFF00"/>
            <w:vAlign w:val="bottom"/>
          </w:tcPr>
          <w:p w14:paraId="3A3BC4DA" w14:textId="62D8AE14" w:rsidR="00C935ED" w:rsidRDefault="00C935ED" w:rsidP="00C935ED">
            <w:pPr>
              <w:jc w:val="center"/>
              <w:rPr>
                <w:rFonts w:ascii="Calibri" w:hAnsi="Calibri" w:cs="Calibri"/>
                <w:color w:val="000000"/>
                <w:szCs w:val="18"/>
              </w:rPr>
            </w:pPr>
            <w:r>
              <w:rPr>
                <w:rFonts w:ascii="Calibri" w:hAnsi="Calibri" w:cs="Calibri"/>
                <w:sz w:val="20"/>
              </w:rPr>
              <w:t>837915</w:t>
            </w:r>
          </w:p>
        </w:tc>
        <w:tc>
          <w:tcPr>
            <w:tcW w:w="2336" w:type="dxa"/>
            <w:shd w:val="clear" w:color="auto" w:fill="FFFF00"/>
            <w:vAlign w:val="center"/>
          </w:tcPr>
          <w:p w14:paraId="21FBAE3F" w14:textId="54CE30B8" w:rsidR="00C935ED" w:rsidRDefault="00C935ED" w:rsidP="00C935ED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 w:val="20"/>
              </w:rPr>
              <w:t>Kumul</w:t>
            </w:r>
          </w:p>
        </w:tc>
        <w:tc>
          <w:tcPr>
            <w:tcW w:w="2295" w:type="dxa"/>
            <w:shd w:val="clear" w:color="auto" w:fill="FFFF00"/>
          </w:tcPr>
          <w:p w14:paraId="3D071D4E" w14:textId="0E6FEBBA" w:rsidR="00C935ED" w:rsidRDefault="00C935ED" w:rsidP="00C935ED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100 pcs</w:t>
            </w:r>
          </w:p>
        </w:tc>
      </w:tr>
      <w:tr w:rsidR="00C935ED" w14:paraId="22443F32" w14:textId="54FC1725" w:rsidTr="00C935ED">
        <w:trPr>
          <w:trHeight w:val="432"/>
        </w:trPr>
        <w:tc>
          <w:tcPr>
            <w:tcW w:w="2364" w:type="dxa"/>
            <w:shd w:val="clear" w:color="auto" w:fill="FFFF00"/>
            <w:vAlign w:val="bottom"/>
          </w:tcPr>
          <w:p w14:paraId="058F3576" w14:textId="0315FB29" w:rsidR="00C935ED" w:rsidRDefault="00C935ED" w:rsidP="00C935ED">
            <w:pPr>
              <w:jc w:val="center"/>
              <w:rPr>
                <w:rFonts w:ascii="Calibri" w:hAnsi="Calibri" w:cs="Calibri"/>
                <w:color w:val="000000"/>
                <w:szCs w:val="18"/>
              </w:rPr>
            </w:pPr>
            <w:r>
              <w:rPr>
                <w:rFonts w:ascii="Calibri" w:hAnsi="Calibri" w:cs="Calibri"/>
                <w:sz w:val="20"/>
              </w:rPr>
              <w:t>PO-00793</w:t>
            </w:r>
          </w:p>
        </w:tc>
        <w:tc>
          <w:tcPr>
            <w:tcW w:w="2355" w:type="dxa"/>
            <w:shd w:val="clear" w:color="auto" w:fill="FFFF00"/>
            <w:vAlign w:val="bottom"/>
          </w:tcPr>
          <w:p w14:paraId="6202957B" w14:textId="2D9B24FC" w:rsidR="00C935ED" w:rsidRDefault="00C935ED" w:rsidP="00C935ED">
            <w:pPr>
              <w:jc w:val="center"/>
              <w:rPr>
                <w:rFonts w:ascii="Calibri" w:hAnsi="Calibri" w:cs="Calibri"/>
                <w:color w:val="000000"/>
                <w:szCs w:val="18"/>
              </w:rPr>
            </w:pPr>
            <w:r>
              <w:rPr>
                <w:rFonts w:ascii="Calibri" w:hAnsi="Calibri" w:cs="Calibri"/>
                <w:sz w:val="20"/>
              </w:rPr>
              <w:t>2051</w:t>
            </w:r>
          </w:p>
        </w:tc>
        <w:tc>
          <w:tcPr>
            <w:tcW w:w="2336" w:type="dxa"/>
            <w:shd w:val="clear" w:color="auto" w:fill="FFFF00"/>
            <w:vAlign w:val="center"/>
          </w:tcPr>
          <w:p w14:paraId="182D7092" w14:textId="052FEFDE" w:rsidR="00C935ED" w:rsidRDefault="00C935ED" w:rsidP="00C935ED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 w:val="20"/>
              </w:rPr>
              <w:t>Ranger Green</w:t>
            </w:r>
          </w:p>
        </w:tc>
        <w:tc>
          <w:tcPr>
            <w:tcW w:w="2295" w:type="dxa"/>
            <w:shd w:val="clear" w:color="auto" w:fill="FFFF00"/>
          </w:tcPr>
          <w:p w14:paraId="6610D02A" w14:textId="0508B2FA" w:rsidR="00C935ED" w:rsidRDefault="00C935ED" w:rsidP="00C935ED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100 pcs</w:t>
            </w:r>
          </w:p>
        </w:tc>
      </w:tr>
      <w:tr w:rsidR="00C935ED" w14:paraId="68598F33" w14:textId="2E0EC06A" w:rsidTr="00C935ED">
        <w:trPr>
          <w:trHeight w:val="420"/>
        </w:trPr>
        <w:tc>
          <w:tcPr>
            <w:tcW w:w="2364" w:type="dxa"/>
            <w:shd w:val="clear" w:color="auto" w:fill="FFFF00"/>
            <w:vAlign w:val="bottom"/>
          </w:tcPr>
          <w:p w14:paraId="02E13BD0" w14:textId="49BBF602" w:rsidR="00C935ED" w:rsidRDefault="00C935ED" w:rsidP="00C935ED">
            <w:pPr>
              <w:jc w:val="center"/>
              <w:rPr>
                <w:rFonts w:ascii="Calibri" w:hAnsi="Calibri" w:cs="Calibri"/>
                <w:color w:val="000000"/>
                <w:szCs w:val="18"/>
              </w:rPr>
            </w:pPr>
            <w:r>
              <w:rPr>
                <w:rFonts w:ascii="Calibri" w:hAnsi="Calibri" w:cs="Calibri"/>
                <w:sz w:val="20"/>
              </w:rPr>
              <w:t>PO-00793</w:t>
            </w:r>
          </w:p>
        </w:tc>
        <w:tc>
          <w:tcPr>
            <w:tcW w:w="2355" w:type="dxa"/>
            <w:shd w:val="clear" w:color="auto" w:fill="FFFF00"/>
            <w:vAlign w:val="bottom"/>
          </w:tcPr>
          <w:p w14:paraId="15C053E3" w14:textId="34DF76F8" w:rsidR="00C935ED" w:rsidRDefault="00C935ED" w:rsidP="00C935ED">
            <w:pPr>
              <w:jc w:val="center"/>
              <w:rPr>
                <w:rFonts w:ascii="Calibri" w:hAnsi="Calibri" w:cs="Calibri"/>
                <w:color w:val="000000"/>
                <w:szCs w:val="18"/>
              </w:rPr>
            </w:pPr>
            <w:r>
              <w:rPr>
                <w:rFonts w:ascii="Calibri" w:hAnsi="Calibri" w:cs="Calibri"/>
                <w:sz w:val="20"/>
              </w:rPr>
              <w:t>823394</w:t>
            </w:r>
          </w:p>
        </w:tc>
        <w:tc>
          <w:tcPr>
            <w:tcW w:w="2336" w:type="dxa"/>
            <w:shd w:val="clear" w:color="auto" w:fill="FFFF00"/>
            <w:vAlign w:val="center"/>
          </w:tcPr>
          <w:p w14:paraId="0E5EDD39" w14:textId="1B11D624" w:rsidR="00C935ED" w:rsidRDefault="00C935ED" w:rsidP="00C935ED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 w:val="20"/>
              </w:rPr>
              <w:t>Multicam</w:t>
            </w:r>
          </w:p>
        </w:tc>
        <w:tc>
          <w:tcPr>
            <w:tcW w:w="2295" w:type="dxa"/>
            <w:shd w:val="clear" w:color="auto" w:fill="FFFF00"/>
          </w:tcPr>
          <w:p w14:paraId="06F85E3B" w14:textId="4268BB3A" w:rsidR="00C935ED" w:rsidRDefault="00C935ED" w:rsidP="00C935ED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50 pcs</w:t>
            </w:r>
          </w:p>
        </w:tc>
      </w:tr>
      <w:tr w:rsidR="00C935ED" w14:paraId="080D1780" w14:textId="0143A7FF" w:rsidTr="00C935ED">
        <w:trPr>
          <w:trHeight w:val="359"/>
        </w:trPr>
        <w:tc>
          <w:tcPr>
            <w:tcW w:w="2364" w:type="dxa"/>
            <w:shd w:val="clear" w:color="auto" w:fill="FFFF00"/>
            <w:vAlign w:val="bottom"/>
          </w:tcPr>
          <w:p w14:paraId="0169998E" w14:textId="4AD98B02" w:rsidR="00C935ED" w:rsidRDefault="00C935ED" w:rsidP="00C935ED">
            <w:pPr>
              <w:jc w:val="center"/>
              <w:rPr>
                <w:rFonts w:ascii="Calibri" w:hAnsi="Calibri" w:cs="Calibri"/>
                <w:color w:val="000000"/>
                <w:szCs w:val="18"/>
              </w:rPr>
            </w:pPr>
            <w:r>
              <w:rPr>
                <w:rFonts w:ascii="Calibri" w:hAnsi="Calibri" w:cs="Calibri"/>
                <w:sz w:val="20"/>
              </w:rPr>
              <w:t>PO-00793</w:t>
            </w:r>
          </w:p>
        </w:tc>
        <w:tc>
          <w:tcPr>
            <w:tcW w:w="2355" w:type="dxa"/>
            <w:shd w:val="clear" w:color="auto" w:fill="FFFF00"/>
            <w:vAlign w:val="bottom"/>
          </w:tcPr>
          <w:p w14:paraId="4B349681" w14:textId="7BE3D4F8" w:rsidR="00C935ED" w:rsidRDefault="00C935ED" w:rsidP="00C935ED">
            <w:pPr>
              <w:jc w:val="center"/>
              <w:rPr>
                <w:rFonts w:ascii="Calibri" w:hAnsi="Calibri" w:cs="Calibri"/>
                <w:color w:val="000000"/>
                <w:szCs w:val="18"/>
              </w:rPr>
            </w:pPr>
            <w:r>
              <w:rPr>
                <w:rFonts w:ascii="Calibri" w:hAnsi="Calibri" w:cs="Calibri"/>
                <w:sz w:val="20"/>
              </w:rPr>
              <w:t>837287</w:t>
            </w:r>
          </w:p>
        </w:tc>
        <w:tc>
          <w:tcPr>
            <w:tcW w:w="2336" w:type="dxa"/>
            <w:shd w:val="clear" w:color="auto" w:fill="FFFF00"/>
            <w:vAlign w:val="center"/>
          </w:tcPr>
          <w:p w14:paraId="3B7EBC5D" w14:textId="1650E94A" w:rsidR="00C935ED" w:rsidRDefault="00C935ED" w:rsidP="00C935ED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 w:val="20"/>
              </w:rPr>
              <w:t>Multicam Tropic</w:t>
            </w:r>
          </w:p>
        </w:tc>
        <w:tc>
          <w:tcPr>
            <w:tcW w:w="2295" w:type="dxa"/>
            <w:shd w:val="clear" w:color="auto" w:fill="FFFF00"/>
          </w:tcPr>
          <w:p w14:paraId="1B909BB5" w14:textId="039C7072" w:rsidR="00C935ED" w:rsidRDefault="00C935ED" w:rsidP="00C935ED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50 pcs</w:t>
            </w:r>
          </w:p>
        </w:tc>
      </w:tr>
    </w:tbl>
    <w:p w14:paraId="206BD169" w14:textId="2007CB7B" w:rsidR="002750DA" w:rsidRDefault="002750DA" w:rsidP="00DE4BCC">
      <w:pPr>
        <w:rPr>
          <w:b/>
          <w:bCs/>
          <w:color w:val="FF0000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C935ED" w:rsidRPr="00DE4BCC" w14:paraId="14C3AA1B" w14:textId="77777777" w:rsidTr="000E68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19C424C7" w14:textId="77777777" w:rsidR="00C935ED" w:rsidRPr="00DE4BCC" w:rsidRDefault="00C935ED" w:rsidP="000E68E6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C935ED" w:rsidRPr="00DE4BCC" w14:paraId="12B19170" w14:textId="77777777" w:rsidTr="00C935ED">
        <w:trPr>
          <w:trHeight w:val="8639"/>
        </w:trPr>
        <w:tc>
          <w:tcPr>
            <w:tcW w:w="5000" w:type="pct"/>
          </w:tcPr>
          <w:p w14:paraId="3161900C" w14:textId="77777777" w:rsidR="00C935ED" w:rsidRDefault="00C935ED" w:rsidP="000E68E6">
            <w:pPr>
              <w:rPr>
                <w:color w:val="auto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26528" behindDoc="0" locked="0" layoutInCell="1" allowOverlap="1" wp14:anchorId="41253740" wp14:editId="6A414590">
                      <wp:simplePos x="0" y="0"/>
                      <wp:positionH relativeFrom="column">
                        <wp:posOffset>3008803</wp:posOffset>
                      </wp:positionH>
                      <wp:positionV relativeFrom="paragraph">
                        <wp:posOffset>43468</wp:posOffset>
                      </wp:positionV>
                      <wp:extent cx="1722120" cy="2556163"/>
                      <wp:effectExtent l="0" t="0" r="11430" b="15875"/>
                      <wp:wrapNone/>
                      <wp:docPr id="44" name="Text Box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22120" cy="255616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19F45BA" w14:textId="77777777" w:rsidR="00C935ED" w:rsidRDefault="00C935ED" w:rsidP="00C935ED">
                                  <w:r>
                                    <w:t xml:space="preserve">Item: VELCRO LOOP 100MM </w:t>
                                  </w:r>
                                </w:p>
                                <w:p w14:paraId="0642DD5F" w14:textId="77777777" w:rsidR="00C935ED" w:rsidRDefault="00C935ED" w:rsidP="00C935ED">
                                  <w:r>
                                    <w:t xml:space="preserve">Style Color: TFP </w:t>
                                  </w:r>
                                </w:p>
                                <w:p w14:paraId="4E332F19" w14:textId="0B368CE3" w:rsidR="00C935ED" w:rsidRDefault="00C935ED" w:rsidP="00C935ED">
                                  <w:r>
                                    <w:t>RM Color: TFP</w:t>
                                  </w:r>
                                </w:p>
                                <w:p w14:paraId="6FB76AEA" w14:textId="3FB553CF" w:rsidR="00C935ED" w:rsidRDefault="00C935ED" w:rsidP="00C935ED">
                                  <w:r>
                                    <w:t xml:space="preserve">Style Color: </w:t>
                                  </w:r>
                                  <w:r w:rsidR="00DC372B">
                                    <w:t>KUMUL</w:t>
                                  </w:r>
                                </w:p>
                                <w:p w14:paraId="6A8D7397" w14:textId="7809398D" w:rsidR="00C935ED" w:rsidRDefault="00C935ED" w:rsidP="00C935ED">
                                  <w:r>
                                    <w:t xml:space="preserve">RM Color: </w:t>
                                  </w:r>
                                  <w:r w:rsidR="00DC372B">
                                    <w:t>BLACK</w:t>
                                  </w:r>
                                </w:p>
                                <w:p w14:paraId="61EF7FFA" w14:textId="2D9E1C71" w:rsidR="00C935ED" w:rsidRDefault="00C935ED" w:rsidP="00C935ED">
                                  <w:r>
                                    <w:t xml:space="preserve">Style Color: </w:t>
                                  </w:r>
                                  <w:r w:rsidR="00DC372B">
                                    <w:t>RG</w:t>
                                  </w:r>
                                </w:p>
                                <w:p w14:paraId="3C0D8245" w14:textId="20C5F320" w:rsidR="00C935ED" w:rsidRDefault="00C935ED" w:rsidP="00C935ED">
                                  <w:r>
                                    <w:t xml:space="preserve">RM Color: </w:t>
                                  </w:r>
                                  <w:r w:rsidR="00DC372B">
                                    <w:t>RG</w:t>
                                  </w:r>
                                </w:p>
                                <w:p w14:paraId="48389D71" w14:textId="1DF0587E" w:rsidR="00C935ED" w:rsidRDefault="00C935ED" w:rsidP="00C935ED">
                                  <w:r>
                                    <w:t xml:space="preserve">Style Color: </w:t>
                                  </w:r>
                                  <w:r w:rsidR="00DC372B">
                                    <w:t>MCAM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3EFCC7A1" w14:textId="0688BE1C" w:rsidR="00C935ED" w:rsidRDefault="00C935ED" w:rsidP="00C935ED">
                                  <w:r>
                                    <w:t xml:space="preserve">RM Color: </w:t>
                                  </w:r>
                                  <w:r w:rsidR="00DC372B">
                                    <w:t>MCAM</w:t>
                                  </w:r>
                                </w:p>
                                <w:p w14:paraId="3E9D85B6" w14:textId="464E9847" w:rsidR="00C935ED" w:rsidRDefault="00C935ED" w:rsidP="00C935ED">
                                  <w:r>
                                    <w:t xml:space="preserve">Style Color: </w:t>
                                  </w:r>
                                  <w:r w:rsidR="00DC372B">
                                    <w:t>MC TROPIC</w:t>
                                  </w:r>
                                </w:p>
                                <w:p w14:paraId="3C1F699D" w14:textId="4B820FD8" w:rsidR="00C935ED" w:rsidRDefault="00C935ED" w:rsidP="00C935ED">
                                  <w:r>
                                    <w:t xml:space="preserve">RM Color: </w:t>
                                  </w:r>
                                  <w:r w:rsidR="00DC372B">
                                    <w:t>MC TROPIC</w:t>
                                  </w:r>
                                </w:p>
                                <w:p w14:paraId="46C787F4" w14:textId="77777777" w:rsidR="00C935ED" w:rsidRDefault="00C935ED" w:rsidP="00C935ED"/>
                                <w:p w14:paraId="1CA2A4A8" w14:textId="77777777" w:rsidR="00C935ED" w:rsidRDefault="00C935ED" w:rsidP="00C935ED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125374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44" o:spid="_x0000_s1026" type="#_x0000_t202" style="position:absolute;margin-left:236.9pt;margin-top:3.4pt;width:135.6pt;height:201.25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" fillcolor="white [3201]" strokeweight=".5pt">
                      <v:textbox>
                        <w:txbxContent>
                          <w:p w14:paraId="719F45BA" w14:textId="77777777" w:rsidR="00C935ED" w:rsidRDefault="00C935ED" w:rsidP="00C935ED">
                            <w:r>
                              <w:t xml:space="preserve">Item: VELCRO LOOP 100MM </w:t>
                            </w:r>
                          </w:p>
                          <w:p w14:paraId="0642DD5F" w14:textId="77777777" w:rsidR="00C935ED" w:rsidRDefault="00C935ED" w:rsidP="00C935ED">
                            <w:r>
                              <w:t xml:space="preserve">Style Color: TFP </w:t>
                            </w:r>
                          </w:p>
                          <w:p w14:paraId="4E332F19" w14:textId="0B368CE3" w:rsidR="00C935ED" w:rsidRDefault="00C935ED" w:rsidP="00C935ED">
                            <w:r>
                              <w:t>RM Color: TFP</w:t>
                            </w:r>
                          </w:p>
                          <w:p w14:paraId="6FB76AEA" w14:textId="3FB553CF" w:rsidR="00C935ED" w:rsidRDefault="00C935ED" w:rsidP="00C935ED">
                            <w:r>
                              <w:t xml:space="preserve">Style Color: </w:t>
                            </w:r>
                            <w:r w:rsidR="00DC372B">
                              <w:t>KUMUL</w:t>
                            </w:r>
                          </w:p>
                          <w:p w14:paraId="6A8D7397" w14:textId="7809398D" w:rsidR="00C935ED" w:rsidRDefault="00C935ED" w:rsidP="00C935ED">
                            <w:r>
                              <w:t xml:space="preserve">RM Color: </w:t>
                            </w:r>
                            <w:r w:rsidR="00DC372B">
                              <w:t>BLACK</w:t>
                            </w:r>
                          </w:p>
                          <w:p w14:paraId="61EF7FFA" w14:textId="2D9E1C71" w:rsidR="00C935ED" w:rsidRDefault="00C935ED" w:rsidP="00C935ED">
                            <w:r>
                              <w:t xml:space="preserve">Style Color: </w:t>
                            </w:r>
                            <w:r w:rsidR="00DC372B">
                              <w:t>RG</w:t>
                            </w:r>
                          </w:p>
                          <w:p w14:paraId="3C0D8245" w14:textId="20C5F320" w:rsidR="00C935ED" w:rsidRDefault="00C935ED" w:rsidP="00C935ED">
                            <w:r>
                              <w:t xml:space="preserve">RM Color: </w:t>
                            </w:r>
                            <w:r w:rsidR="00DC372B">
                              <w:t>RG</w:t>
                            </w:r>
                          </w:p>
                          <w:p w14:paraId="48389D71" w14:textId="1DF0587E" w:rsidR="00C935ED" w:rsidRDefault="00C935ED" w:rsidP="00C935ED">
                            <w:r>
                              <w:t xml:space="preserve">Style Color: </w:t>
                            </w:r>
                            <w:r w:rsidR="00DC372B">
                              <w:t>MCAM</w:t>
                            </w:r>
                            <w:r>
                              <w:t xml:space="preserve"> </w:t>
                            </w:r>
                          </w:p>
                          <w:p w14:paraId="3EFCC7A1" w14:textId="0688BE1C" w:rsidR="00C935ED" w:rsidRDefault="00C935ED" w:rsidP="00C935ED">
                            <w:r>
                              <w:t xml:space="preserve">RM Color: </w:t>
                            </w:r>
                            <w:r w:rsidR="00DC372B">
                              <w:t>MCAM</w:t>
                            </w:r>
                          </w:p>
                          <w:p w14:paraId="3E9D85B6" w14:textId="464E9847" w:rsidR="00C935ED" w:rsidRDefault="00C935ED" w:rsidP="00C935ED">
                            <w:r>
                              <w:t xml:space="preserve">Style Color: </w:t>
                            </w:r>
                            <w:r w:rsidR="00DC372B">
                              <w:t>MC TROPIC</w:t>
                            </w:r>
                          </w:p>
                          <w:p w14:paraId="3C1F699D" w14:textId="4B820FD8" w:rsidR="00C935ED" w:rsidRDefault="00C935ED" w:rsidP="00C935ED">
                            <w:r>
                              <w:t xml:space="preserve">RM Color: </w:t>
                            </w:r>
                            <w:r w:rsidR="00DC372B">
                              <w:t>MC TROPIC</w:t>
                            </w:r>
                          </w:p>
                          <w:p w14:paraId="46C787F4" w14:textId="77777777" w:rsidR="00C935ED" w:rsidRDefault="00C935ED" w:rsidP="00C935ED"/>
                          <w:p w14:paraId="1CA2A4A8" w14:textId="77777777" w:rsidR="00C935ED" w:rsidRDefault="00C935ED" w:rsidP="00C935ED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color w:val="auto"/>
              </w:rPr>
              <w:drawing>
                <wp:anchor distT="0" distB="0" distL="114300" distR="114300" simplePos="0" relativeHeight="251925504" behindDoc="1" locked="0" layoutInCell="1" allowOverlap="1" wp14:anchorId="6F71A44B" wp14:editId="66FB749D">
                  <wp:simplePos x="0" y="0"/>
                  <wp:positionH relativeFrom="column">
                    <wp:posOffset>240665</wp:posOffset>
                  </wp:positionH>
                  <wp:positionV relativeFrom="paragraph">
                    <wp:posOffset>276225</wp:posOffset>
                  </wp:positionV>
                  <wp:extent cx="2155190" cy="2072640"/>
                  <wp:effectExtent l="0" t="0" r="0" b="3810"/>
                  <wp:wrapNone/>
                  <wp:docPr id="1276515327" name="Picture 1276515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007" b="10884"/>
                          <a:stretch/>
                        </pic:blipFill>
                        <pic:spPr bwMode="auto">
                          <a:xfrm rot="10800000">
                            <a:off x="0" y="0"/>
                            <a:ext cx="2155190" cy="2072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6DFE5B8" w14:textId="77777777" w:rsidR="00C935ED" w:rsidRDefault="00C935ED" w:rsidP="000E68E6">
            <w:pPr>
              <w:tabs>
                <w:tab w:val="left" w:pos="420"/>
                <w:tab w:val="left" w:pos="5355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8336" behindDoc="0" locked="0" layoutInCell="1" allowOverlap="1" wp14:anchorId="4B98F95C" wp14:editId="46A30B60">
                      <wp:simplePos x="0" y="0"/>
                      <wp:positionH relativeFrom="column">
                        <wp:posOffset>1543685</wp:posOffset>
                      </wp:positionH>
                      <wp:positionV relativeFrom="paragraph">
                        <wp:posOffset>208915</wp:posOffset>
                      </wp:positionV>
                      <wp:extent cx="1581150" cy="190500"/>
                      <wp:effectExtent l="38100" t="0" r="19050" b="95250"/>
                      <wp:wrapNone/>
                      <wp:docPr id="48" name="Straight Arrow Connector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81150" cy="1905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20FD2BC0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48" o:spid="_x0000_s1026" type="#_x0000_t32" style="position:absolute;margin-left:121.55pt;margin-top:16.45pt;width:124.5pt;height:15pt;flip:x;z-index:251918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tab/>
            </w:r>
            <w:r>
              <w:tab/>
            </w:r>
          </w:p>
          <w:p w14:paraId="567C70A6" w14:textId="77777777" w:rsidR="00C935ED" w:rsidRPr="00155384" w:rsidRDefault="00C935ED" w:rsidP="000E68E6"/>
          <w:p w14:paraId="7EFA81F8" w14:textId="4E6645FF" w:rsidR="00C935ED" w:rsidRDefault="00C935ED" w:rsidP="000E68E6">
            <w:pPr>
              <w:rPr>
                <w:noProof/>
                <w14:ligatures w14:val="standard"/>
              </w:rPr>
            </w:pPr>
          </w:p>
          <w:p w14:paraId="6B58F5FC" w14:textId="356F457A" w:rsidR="00C935ED" w:rsidRPr="00155384" w:rsidRDefault="00C935ED" w:rsidP="000E68E6"/>
          <w:p w14:paraId="4EE1BE28" w14:textId="6E5C0A1A" w:rsidR="00C935ED" w:rsidRPr="00155384" w:rsidRDefault="00C935ED" w:rsidP="000E68E6"/>
          <w:p w14:paraId="4548D6E1" w14:textId="1A06C51F" w:rsidR="00C935ED" w:rsidRPr="00155384" w:rsidRDefault="00C935ED" w:rsidP="000E68E6"/>
          <w:p w14:paraId="1668411E" w14:textId="10C50637" w:rsidR="00C935ED" w:rsidRPr="00155384" w:rsidRDefault="00C935ED" w:rsidP="000E68E6"/>
          <w:p w14:paraId="3896EB66" w14:textId="4E6F925D" w:rsidR="00C935ED" w:rsidRDefault="00C935ED" w:rsidP="000E68E6"/>
          <w:p w14:paraId="0F6B5D9B" w14:textId="6B439EF5" w:rsidR="00C935ED" w:rsidRPr="009F6887" w:rsidRDefault="00C935ED" w:rsidP="00C935ED">
            <w:pPr>
              <w:tabs>
                <w:tab w:val="left" w:pos="5640"/>
              </w:tabs>
            </w:pPr>
          </w:p>
          <w:p w14:paraId="24F2B6B6" w14:textId="71D8723C" w:rsidR="00C935ED" w:rsidRPr="009F6887" w:rsidRDefault="00C935ED" w:rsidP="000E68E6"/>
          <w:p w14:paraId="0E582ED3" w14:textId="60B79219" w:rsidR="00C935ED" w:rsidRDefault="00C935ED" w:rsidP="000E68E6"/>
          <w:p w14:paraId="68090BCC" w14:textId="69B09FBC" w:rsidR="00C935ED" w:rsidRDefault="00DC372B" w:rsidP="000E68E6">
            <w:pPr>
              <w:rPr>
                <w:noProof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27552" behindDoc="0" locked="0" layoutInCell="1" allowOverlap="1" wp14:anchorId="77F82A41" wp14:editId="76C3BBC1">
                      <wp:simplePos x="0" y="0"/>
                      <wp:positionH relativeFrom="column">
                        <wp:posOffset>3143885</wp:posOffset>
                      </wp:positionH>
                      <wp:positionV relativeFrom="paragraph">
                        <wp:posOffset>177165</wp:posOffset>
                      </wp:positionV>
                      <wp:extent cx="1562100" cy="2552700"/>
                      <wp:effectExtent l="0" t="0" r="19050" b="19050"/>
                      <wp:wrapNone/>
                      <wp:docPr id="51" name="Text Box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62100" cy="2552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6937AF4" w14:textId="77777777" w:rsidR="00C935ED" w:rsidRDefault="00C935ED" w:rsidP="00C935ED">
                                  <w:r>
                                    <w:t xml:space="preserve">Item: CODURA 500D  </w:t>
                                  </w:r>
                                </w:p>
                                <w:p w14:paraId="02E0A5C8" w14:textId="77777777" w:rsidR="00C935ED" w:rsidRDefault="00C935ED" w:rsidP="00C935ED">
                                  <w:r>
                                    <w:t xml:space="preserve">Style Color: TFP </w:t>
                                  </w:r>
                                </w:p>
                                <w:p w14:paraId="7F44938A" w14:textId="51358C42" w:rsidR="00C935ED" w:rsidRDefault="00C935ED" w:rsidP="00C935ED">
                                  <w:r>
                                    <w:t>RM Color: TFP</w:t>
                                  </w:r>
                                </w:p>
                                <w:p w14:paraId="159E0DAA" w14:textId="77777777" w:rsidR="00DC372B" w:rsidRDefault="00DC372B" w:rsidP="00DC372B">
                                  <w:r>
                                    <w:t>Style Color: KUMUL</w:t>
                                  </w:r>
                                </w:p>
                                <w:p w14:paraId="6B7EF2AB" w14:textId="77777777" w:rsidR="00DC372B" w:rsidRDefault="00DC372B" w:rsidP="00DC372B">
                                  <w:r>
                                    <w:t>RM Color: KUMUL</w:t>
                                  </w:r>
                                </w:p>
                                <w:p w14:paraId="00308801" w14:textId="77777777" w:rsidR="00DC372B" w:rsidRDefault="00DC372B" w:rsidP="00DC372B">
                                  <w:r>
                                    <w:t>Style Color: RG</w:t>
                                  </w:r>
                                </w:p>
                                <w:p w14:paraId="60DE47D5" w14:textId="77777777" w:rsidR="00DC372B" w:rsidRDefault="00DC372B" w:rsidP="00DC372B">
                                  <w:r>
                                    <w:t>RM Color: RG</w:t>
                                  </w:r>
                                </w:p>
                                <w:p w14:paraId="4A769C6F" w14:textId="77777777" w:rsidR="00DC372B" w:rsidRDefault="00DC372B" w:rsidP="00DC372B">
                                  <w:r>
                                    <w:t xml:space="preserve">Style Color: MCAM </w:t>
                                  </w:r>
                                </w:p>
                                <w:p w14:paraId="435C1F52" w14:textId="77777777" w:rsidR="00DC372B" w:rsidRDefault="00DC372B" w:rsidP="00DC372B">
                                  <w:r>
                                    <w:t>RM Color: MCAM</w:t>
                                  </w:r>
                                </w:p>
                                <w:p w14:paraId="402A7431" w14:textId="77777777" w:rsidR="00DC372B" w:rsidRDefault="00DC372B" w:rsidP="00DC372B">
                                  <w:r>
                                    <w:t>Style Color: MC TROPIC</w:t>
                                  </w:r>
                                </w:p>
                                <w:p w14:paraId="37B848C1" w14:textId="77777777" w:rsidR="00DC372B" w:rsidRDefault="00DC372B" w:rsidP="00DC372B">
                                  <w:r>
                                    <w:t>RM Color: MC TROPIC</w:t>
                                  </w:r>
                                </w:p>
                                <w:p w14:paraId="0E52B2B2" w14:textId="77777777" w:rsidR="00DC372B" w:rsidRDefault="00DC372B" w:rsidP="00C935ED"/>
                                <w:p w14:paraId="04DD0395" w14:textId="77777777" w:rsidR="00C935ED" w:rsidRDefault="00C935ED" w:rsidP="00C935ED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F82A41" id="Text Box 51" o:spid="_x0000_s1027" type="#_x0000_t202" style="position:absolute;margin-left:247.55pt;margin-top:13.95pt;width:123pt;height:201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" fillcolor="white [3201]" strokeweight=".5pt">
                      <v:textbox>
                        <w:txbxContent>
                          <w:p w14:paraId="26937AF4" w14:textId="77777777" w:rsidR="00C935ED" w:rsidRDefault="00C935ED" w:rsidP="00C935ED">
                            <w:r>
                              <w:t xml:space="preserve">Item: CODURA 500D  </w:t>
                            </w:r>
                          </w:p>
                          <w:p w14:paraId="02E0A5C8" w14:textId="77777777" w:rsidR="00C935ED" w:rsidRDefault="00C935ED" w:rsidP="00C935ED">
                            <w:r>
                              <w:t xml:space="preserve">Style Color: TFP </w:t>
                            </w:r>
                          </w:p>
                          <w:p w14:paraId="7F44938A" w14:textId="51358C42" w:rsidR="00C935ED" w:rsidRDefault="00C935ED" w:rsidP="00C935ED">
                            <w:r>
                              <w:t>RM Color: TFP</w:t>
                            </w:r>
                          </w:p>
                          <w:p w14:paraId="159E0DAA" w14:textId="77777777" w:rsidR="00DC372B" w:rsidRDefault="00DC372B" w:rsidP="00DC372B">
                            <w:r>
                              <w:t>Style Color: KUMUL</w:t>
                            </w:r>
                          </w:p>
                          <w:p w14:paraId="6B7EF2AB" w14:textId="77777777" w:rsidR="00DC372B" w:rsidRDefault="00DC372B" w:rsidP="00DC372B">
                            <w:r>
                              <w:t>RM Color: KUMUL</w:t>
                            </w:r>
                          </w:p>
                          <w:p w14:paraId="00308801" w14:textId="77777777" w:rsidR="00DC372B" w:rsidRDefault="00DC372B" w:rsidP="00DC372B">
                            <w:r>
                              <w:t>Style Color: RG</w:t>
                            </w:r>
                          </w:p>
                          <w:p w14:paraId="60DE47D5" w14:textId="77777777" w:rsidR="00DC372B" w:rsidRDefault="00DC372B" w:rsidP="00DC372B">
                            <w:r>
                              <w:t>RM Color: RG</w:t>
                            </w:r>
                          </w:p>
                          <w:p w14:paraId="4A769C6F" w14:textId="77777777" w:rsidR="00DC372B" w:rsidRDefault="00DC372B" w:rsidP="00DC372B">
                            <w:r>
                              <w:t xml:space="preserve">Style Color: MCAM </w:t>
                            </w:r>
                          </w:p>
                          <w:p w14:paraId="435C1F52" w14:textId="77777777" w:rsidR="00DC372B" w:rsidRDefault="00DC372B" w:rsidP="00DC372B">
                            <w:r>
                              <w:t>RM Color: MCAM</w:t>
                            </w:r>
                          </w:p>
                          <w:p w14:paraId="402A7431" w14:textId="77777777" w:rsidR="00DC372B" w:rsidRDefault="00DC372B" w:rsidP="00DC372B">
                            <w:r>
                              <w:t>Style Color: MC TROPIC</w:t>
                            </w:r>
                          </w:p>
                          <w:p w14:paraId="37B848C1" w14:textId="77777777" w:rsidR="00DC372B" w:rsidRDefault="00DC372B" w:rsidP="00DC372B">
                            <w:r>
                              <w:t>RM Color: MC TROPIC</w:t>
                            </w:r>
                          </w:p>
                          <w:p w14:paraId="0E52B2B2" w14:textId="77777777" w:rsidR="00DC372B" w:rsidRDefault="00DC372B" w:rsidP="00C935ED"/>
                          <w:p w14:paraId="04DD0395" w14:textId="77777777" w:rsidR="00C935ED" w:rsidRDefault="00C935ED" w:rsidP="00C935ED"/>
                        </w:txbxContent>
                      </v:textbox>
                    </v:shape>
                  </w:pict>
                </mc:Fallback>
              </mc:AlternateContent>
            </w:r>
          </w:p>
          <w:p w14:paraId="3E168553" w14:textId="2A6B2FAC" w:rsidR="00C935ED" w:rsidRDefault="00DC372B" w:rsidP="000E68E6">
            <w:pPr>
              <w:rPr>
                <w:noProof/>
              </w:rPr>
            </w:pPr>
            <w:r>
              <w:rPr>
                <w:noProof/>
                <w:color w:val="auto"/>
              </w:rPr>
              <w:drawing>
                <wp:anchor distT="0" distB="0" distL="114300" distR="114300" simplePos="0" relativeHeight="251930624" behindDoc="1" locked="0" layoutInCell="1" allowOverlap="1" wp14:anchorId="7719E719" wp14:editId="158E2D6E">
                  <wp:simplePos x="0" y="0"/>
                  <wp:positionH relativeFrom="column">
                    <wp:posOffset>255905</wp:posOffset>
                  </wp:positionH>
                  <wp:positionV relativeFrom="paragraph">
                    <wp:posOffset>167640</wp:posOffset>
                  </wp:positionV>
                  <wp:extent cx="2155190" cy="2072640"/>
                  <wp:effectExtent l="0" t="0" r="0" b="3810"/>
                  <wp:wrapNone/>
                  <wp:docPr id="1276515331" name="Picture 1276515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007" b="10884"/>
                          <a:stretch/>
                        </pic:blipFill>
                        <pic:spPr bwMode="auto">
                          <a:xfrm rot="10800000">
                            <a:off x="0" y="0"/>
                            <a:ext cx="2155190" cy="2072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105906E" w14:textId="6ABFE43A" w:rsidR="00C935ED" w:rsidRDefault="00C935ED" w:rsidP="000E68E6"/>
          <w:p w14:paraId="236271B9" w14:textId="67EE5F66" w:rsidR="00C935ED" w:rsidRPr="009F6887" w:rsidRDefault="00DC372B" w:rsidP="000E68E6">
            <w:pPr>
              <w:tabs>
                <w:tab w:val="left" w:pos="1845"/>
                <w:tab w:val="left" w:pos="6660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5264" behindDoc="0" locked="0" layoutInCell="1" allowOverlap="1" wp14:anchorId="52461504" wp14:editId="07E3FF94">
                      <wp:simplePos x="0" y="0"/>
                      <wp:positionH relativeFrom="column">
                        <wp:posOffset>1436370</wp:posOffset>
                      </wp:positionH>
                      <wp:positionV relativeFrom="paragraph">
                        <wp:posOffset>635000</wp:posOffset>
                      </wp:positionV>
                      <wp:extent cx="1760855" cy="45085"/>
                      <wp:effectExtent l="19050" t="76200" r="10795" b="50165"/>
                      <wp:wrapNone/>
                      <wp:docPr id="58" name="Straight Arrow Connector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760855" cy="4508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87E289" id="Straight Arrow Connector 58" o:spid="_x0000_s1026" type="#_x0000_t32" style="position:absolute;margin-left:113.1pt;margin-top:50pt;width:138.65pt;height:3.55pt;flip:x y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6288" behindDoc="0" locked="0" layoutInCell="1" allowOverlap="1" wp14:anchorId="0E442A1C" wp14:editId="295047EC">
                      <wp:simplePos x="0" y="0"/>
                      <wp:positionH relativeFrom="column">
                        <wp:posOffset>1734185</wp:posOffset>
                      </wp:positionH>
                      <wp:positionV relativeFrom="paragraph">
                        <wp:posOffset>262890</wp:posOffset>
                      </wp:positionV>
                      <wp:extent cx="1463040" cy="415290"/>
                      <wp:effectExtent l="38100" t="57150" r="22860" b="22860"/>
                      <wp:wrapNone/>
                      <wp:docPr id="52" name="Straight Arrow Connector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63040" cy="41529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2A8F61" id="Straight Arrow Connector 52" o:spid="_x0000_s1026" type="#_x0000_t32" style="position:absolute;margin-left:136.55pt;margin-top:20.7pt;width:115.2pt;height:32.7pt;flip:x y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7312" behindDoc="0" locked="0" layoutInCell="1" allowOverlap="1" wp14:anchorId="0DB153C7" wp14:editId="66536B82">
                      <wp:simplePos x="0" y="0"/>
                      <wp:positionH relativeFrom="column">
                        <wp:posOffset>1650365</wp:posOffset>
                      </wp:positionH>
                      <wp:positionV relativeFrom="paragraph">
                        <wp:posOffset>678180</wp:posOffset>
                      </wp:positionV>
                      <wp:extent cx="1546225" cy="479425"/>
                      <wp:effectExtent l="38100" t="0" r="15875" b="73025"/>
                      <wp:wrapNone/>
                      <wp:docPr id="1276515266" name="Straight Arrow Connector 12765152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46225" cy="47942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D738FA" id="Straight Arrow Connector 1276515266" o:spid="_x0000_s1026" type="#_x0000_t32" style="position:absolute;margin-left:129.95pt;margin-top:53.4pt;width:121.75pt;height:37.75pt;flip:x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C935ED">
              <w:tab/>
            </w:r>
            <w:r w:rsidR="00C935ED">
              <w:tab/>
            </w:r>
          </w:p>
        </w:tc>
      </w:tr>
    </w:tbl>
    <w:p w14:paraId="35EC83BD" w14:textId="77777777" w:rsidR="00C935ED" w:rsidRPr="009C4410" w:rsidRDefault="00C935ED" w:rsidP="00DE4BCC">
      <w:pPr>
        <w:rPr>
          <w:b/>
          <w:bCs/>
          <w:color w:val="FF0000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4C30E4" w:rsidRPr="00DE4BCC" w14:paraId="02564ACB" w14:textId="77777777" w:rsidTr="00B011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068047FC" w14:textId="4827C90B" w:rsidR="004C30E4" w:rsidRPr="00DE4BCC" w:rsidRDefault="004C30E4" w:rsidP="00B0118E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4C30E4" w:rsidRPr="00DE4BCC" w14:paraId="231C93FE" w14:textId="77777777" w:rsidTr="00DC372B">
        <w:trPr>
          <w:trHeight w:val="12473"/>
        </w:trPr>
        <w:tc>
          <w:tcPr>
            <w:tcW w:w="5000" w:type="pct"/>
          </w:tcPr>
          <w:p w14:paraId="72899BC2" w14:textId="7F7EDB02" w:rsidR="004C30E4" w:rsidRDefault="00DC372B" w:rsidP="00B0118E">
            <w:pPr>
              <w:rPr>
                <w:color w:val="auto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 wp14:anchorId="3DBBB2D3" wp14:editId="18D6DA8E">
                      <wp:simplePos x="0" y="0"/>
                      <wp:positionH relativeFrom="column">
                        <wp:posOffset>2846705</wp:posOffset>
                      </wp:positionH>
                      <wp:positionV relativeFrom="paragraph">
                        <wp:posOffset>115570</wp:posOffset>
                      </wp:positionV>
                      <wp:extent cx="1781175" cy="2537460"/>
                      <wp:effectExtent l="0" t="0" r="28575" b="15240"/>
                      <wp:wrapNone/>
                      <wp:docPr id="9" name="Text Box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81175" cy="2537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01B5945" w14:textId="026621DB" w:rsidR="00115902" w:rsidRDefault="00115902" w:rsidP="00115902">
                                  <w:r>
                                    <w:t xml:space="preserve">Item: NYLON TAPE 20MM  </w:t>
                                  </w:r>
                                </w:p>
                                <w:p w14:paraId="081A2770" w14:textId="77777777" w:rsidR="00DC372B" w:rsidRDefault="00DC372B" w:rsidP="00DC372B">
                                  <w:r>
                                    <w:t xml:space="preserve">Style Color: TFP </w:t>
                                  </w:r>
                                </w:p>
                                <w:p w14:paraId="6E67963A" w14:textId="77777777" w:rsidR="00DC372B" w:rsidRDefault="00DC372B" w:rsidP="00DC372B">
                                  <w:r>
                                    <w:t>RM Color: TFP</w:t>
                                  </w:r>
                                </w:p>
                                <w:p w14:paraId="16FB2529" w14:textId="77777777" w:rsidR="00DC372B" w:rsidRDefault="00DC372B" w:rsidP="00DC372B">
                                  <w:r>
                                    <w:t>Style Color: KUMUL</w:t>
                                  </w:r>
                                </w:p>
                                <w:p w14:paraId="3BCD5390" w14:textId="77777777" w:rsidR="00DC372B" w:rsidRDefault="00DC372B" w:rsidP="00DC372B">
                                  <w:r>
                                    <w:t>RM Color: KUMUL</w:t>
                                  </w:r>
                                </w:p>
                                <w:p w14:paraId="4F0B8198" w14:textId="77777777" w:rsidR="00DC372B" w:rsidRDefault="00DC372B" w:rsidP="00DC372B">
                                  <w:r>
                                    <w:t>Style Color: RG</w:t>
                                  </w:r>
                                </w:p>
                                <w:p w14:paraId="07778C99" w14:textId="77777777" w:rsidR="00DC372B" w:rsidRDefault="00DC372B" w:rsidP="00DC372B">
                                  <w:r>
                                    <w:t>RM Color: RG</w:t>
                                  </w:r>
                                </w:p>
                                <w:p w14:paraId="10597E09" w14:textId="77777777" w:rsidR="00DC372B" w:rsidRDefault="00DC372B" w:rsidP="00DC372B">
                                  <w:r>
                                    <w:t xml:space="preserve">Style Color: MCAM </w:t>
                                  </w:r>
                                </w:p>
                                <w:p w14:paraId="5444D870" w14:textId="77777777" w:rsidR="00DC372B" w:rsidRDefault="00DC372B" w:rsidP="00DC372B">
                                  <w:r>
                                    <w:t>RM Color: MCAM</w:t>
                                  </w:r>
                                </w:p>
                                <w:p w14:paraId="7030313A" w14:textId="77777777" w:rsidR="00DC372B" w:rsidRDefault="00DC372B" w:rsidP="00DC372B">
                                  <w:r>
                                    <w:t>Style Color: MC TROPIC</w:t>
                                  </w:r>
                                </w:p>
                                <w:p w14:paraId="03DD7788" w14:textId="77777777" w:rsidR="00DC372B" w:rsidRDefault="00DC372B" w:rsidP="00DC372B">
                                  <w:r>
                                    <w:t>RM Color: MC TROPIC</w:t>
                                  </w:r>
                                </w:p>
                                <w:p w14:paraId="59DCFB98" w14:textId="77777777" w:rsidR="00115902" w:rsidRDefault="00115902" w:rsidP="00115902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BBB2D3" id="Text Box 9" o:spid="_x0000_s1028" type="#_x0000_t202" style="position:absolute;margin-left:224.15pt;margin-top:9.1pt;width:140.25pt;height:199.8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" fillcolor="white [3201]" strokeweight=".5pt">
                      <v:textbox>
                        <w:txbxContent>
                          <w:p w14:paraId="201B5945" w14:textId="026621DB" w:rsidR="00115902" w:rsidRDefault="00115902" w:rsidP="00115902">
                            <w:r>
                              <w:t xml:space="preserve">Item: NYLON TAPE 20MM  </w:t>
                            </w:r>
                          </w:p>
                          <w:p w14:paraId="081A2770" w14:textId="77777777" w:rsidR="00DC372B" w:rsidRDefault="00DC372B" w:rsidP="00DC372B">
                            <w:r>
                              <w:t xml:space="preserve">Style Color: TFP </w:t>
                            </w:r>
                          </w:p>
                          <w:p w14:paraId="6E67963A" w14:textId="77777777" w:rsidR="00DC372B" w:rsidRDefault="00DC372B" w:rsidP="00DC372B">
                            <w:r>
                              <w:t>RM Color: TFP</w:t>
                            </w:r>
                          </w:p>
                          <w:p w14:paraId="16FB2529" w14:textId="77777777" w:rsidR="00DC372B" w:rsidRDefault="00DC372B" w:rsidP="00DC372B">
                            <w:r>
                              <w:t>Style Color: KUMUL</w:t>
                            </w:r>
                          </w:p>
                          <w:p w14:paraId="3BCD5390" w14:textId="77777777" w:rsidR="00DC372B" w:rsidRDefault="00DC372B" w:rsidP="00DC372B">
                            <w:r>
                              <w:t>RM Color: KUMUL</w:t>
                            </w:r>
                          </w:p>
                          <w:p w14:paraId="4F0B8198" w14:textId="77777777" w:rsidR="00DC372B" w:rsidRDefault="00DC372B" w:rsidP="00DC372B">
                            <w:r>
                              <w:t>Style Color: RG</w:t>
                            </w:r>
                          </w:p>
                          <w:p w14:paraId="07778C99" w14:textId="77777777" w:rsidR="00DC372B" w:rsidRDefault="00DC372B" w:rsidP="00DC372B">
                            <w:r>
                              <w:t>RM Color: RG</w:t>
                            </w:r>
                          </w:p>
                          <w:p w14:paraId="10597E09" w14:textId="77777777" w:rsidR="00DC372B" w:rsidRDefault="00DC372B" w:rsidP="00DC372B">
                            <w:r>
                              <w:t xml:space="preserve">Style Color: MCAM </w:t>
                            </w:r>
                          </w:p>
                          <w:p w14:paraId="5444D870" w14:textId="77777777" w:rsidR="00DC372B" w:rsidRDefault="00DC372B" w:rsidP="00DC372B">
                            <w:r>
                              <w:t>RM Color: MCAM</w:t>
                            </w:r>
                          </w:p>
                          <w:p w14:paraId="7030313A" w14:textId="77777777" w:rsidR="00DC372B" w:rsidRDefault="00DC372B" w:rsidP="00DC372B">
                            <w:r>
                              <w:t>Style Color: MC TROPIC</w:t>
                            </w:r>
                          </w:p>
                          <w:p w14:paraId="03DD7788" w14:textId="77777777" w:rsidR="00DC372B" w:rsidRDefault="00DC372B" w:rsidP="00DC372B">
                            <w:r>
                              <w:t>RM Color: MC TROPIC</w:t>
                            </w:r>
                          </w:p>
                          <w:p w14:paraId="59DCFB98" w14:textId="77777777" w:rsidR="00115902" w:rsidRDefault="00115902" w:rsidP="00115902"/>
                        </w:txbxContent>
                      </v:textbox>
                    </v:shape>
                  </w:pict>
                </mc:Fallback>
              </mc:AlternateContent>
            </w:r>
            <w:r w:rsidR="00064CB0">
              <w:rPr>
                <w:noProof/>
                <w:color w:val="auto"/>
              </w:rPr>
              <w:drawing>
                <wp:anchor distT="0" distB="0" distL="114300" distR="114300" simplePos="0" relativeHeight="251781120" behindDoc="1" locked="0" layoutInCell="1" allowOverlap="1" wp14:anchorId="388B5BEB" wp14:editId="1E8C19E8">
                  <wp:simplePos x="0" y="0"/>
                  <wp:positionH relativeFrom="column">
                    <wp:posOffset>240665</wp:posOffset>
                  </wp:positionH>
                  <wp:positionV relativeFrom="paragraph">
                    <wp:posOffset>276225</wp:posOffset>
                  </wp:positionV>
                  <wp:extent cx="2155190" cy="2072640"/>
                  <wp:effectExtent l="0" t="0" r="0" b="3810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007" b="10884"/>
                          <a:stretch/>
                        </pic:blipFill>
                        <pic:spPr bwMode="auto">
                          <a:xfrm rot="10800000">
                            <a:off x="0" y="0"/>
                            <a:ext cx="2155190" cy="2072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CC2A474" w14:textId="50E7FF5E" w:rsidR="00437F9D" w:rsidRDefault="00EA157B" w:rsidP="00EA157B">
            <w:pPr>
              <w:tabs>
                <w:tab w:val="left" w:pos="420"/>
                <w:tab w:val="left" w:pos="5355"/>
              </w:tabs>
            </w:pPr>
            <w:r>
              <w:tab/>
            </w:r>
            <w:r>
              <w:tab/>
            </w:r>
          </w:p>
          <w:p w14:paraId="5BAEE9A3" w14:textId="2D10914D" w:rsidR="00155384" w:rsidRPr="00155384" w:rsidRDefault="00155384" w:rsidP="00155384"/>
          <w:p w14:paraId="2530708A" w14:textId="77777777" w:rsidR="00BC661E" w:rsidRDefault="00BC661E" w:rsidP="00155384">
            <w:pPr>
              <w:rPr>
                <w:noProof/>
                <w14:ligatures w14:val="standard"/>
              </w:rPr>
            </w:pPr>
          </w:p>
          <w:p w14:paraId="77944EB3" w14:textId="7FC9DF17" w:rsidR="00155384" w:rsidRPr="00155384" w:rsidRDefault="00155384" w:rsidP="00155384"/>
          <w:p w14:paraId="74F20DA9" w14:textId="05C55B9E" w:rsidR="00155384" w:rsidRPr="00155384" w:rsidRDefault="00155384" w:rsidP="00155384"/>
          <w:p w14:paraId="5F88CC9A" w14:textId="0E41F69A" w:rsidR="00155384" w:rsidRPr="00155384" w:rsidRDefault="00124D21" w:rsidP="00155384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20E47BBE" wp14:editId="5A0777D2">
                      <wp:simplePos x="0" y="0"/>
                      <wp:positionH relativeFrom="column">
                        <wp:posOffset>1147445</wp:posOffset>
                      </wp:positionH>
                      <wp:positionV relativeFrom="paragraph">
                        <wp:posOffset>127000</wp:posOffset>
                      </wp:positionV>
                      <wp:extent cx="1691640" cy="152400"/>
                      <wp:effectExtent l="0" t="57150" r="22860" b="19050"/>
                      <wp:wrapNone/>
                      <wp:docPr id="19" name="Straight Arrow Connector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91640" cy="1524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2E9633" id="Straight Arrow Connector 19" o:spid="_x0000_s1026" type="#_x0000_t32" style="position:absolute;margin-left:90.35pt;margin-top:10pt;width:133.2pt;height:12pt;flip:x y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5162B68" w14:textId="718C182F" w:rsidR="00155384" w:rsidRPr="00155384" w:rsidRDefault="00155384" w:rsidP="00155384"/>
          <w:p w14:paraId="178DE6D5" w14:textId="603229EA" w:rsidR="00155384" w:rsidRDefault="00155384" w:rsidP="00155384"/>
          <w:p w14:paraId="0DF1E3C1" w14:textId="0946D6EC" w:rsidR="00155384" w:rsidRDefault="00155384" w:rsidP="00155384"/>
          <w:p w14:paraId="3DD306C0" w14:textId="03D4E10D" w:rsidR="001C1EDE" w:rsidRDefault="001C1EDE" w:rsidP="009F6887"/>
          <w:p w14:paraId="76AF2EE3" w14:textId="363C2153" w:rsidR="001C1EDE" w:rsidRDefault="001C1EDE" w:rsidP="009F6887"/>
          <w:p w14:paraId="4B12125A" w14:textId="207462FF" w:rsidR="001C1EDE" w:rsidRDefault="006B4AA9" w:rsidP="009F6887"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 wp14:anchorId="4C904ACC" wp14:editId="615A4698">
                      <wp:simplePos x="0" y="0"/>
                      <wp:positionH relativeFrom="column">
                        <wp:posOffset>3108441</wp:posOffset>
                      </wp:positionH>
                      <wp:positionV relativeFrom="paragraph">
                        <wp:posOffset>127866</wp:posOffset>
                      </wp:positionV>
                      <wp:extent cx="1623060" cy="2545080"/>
                      <wp:effectExtent l="0" t="0" r="15240" b="26670"/>
                      <wp:wrapNone/>
                      <wp:docPr id="27" name="Text Box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23060" cy="25450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B3E0653" w14:textId="2FE424BD" w:rsidR="0065685A" w:rsidRDefault="0065685A" w:rsidP="0065685A">
                                  <w:r>
                                    <w:t xml:space="preserve">Item: WEBBING 50MM D/S  </w:t>
                                  </w:r>
                                </w:p>
                                <w:p w14:paraId="5585778A" w14:textId="77777777" w:rsidR="0065685A" w:rsidRDefault="0065685A" w:rsidP="0065685A">
                                  <w:r>
                                    <w:t xml:space="preserve">Style Color: TFP </w:t>
                                  </w:r>
                                </w:p>
                                <w:p w14:paraId="7C47DDB8" w14:textId="0E452CF1" w:rsidR="0065685A" w:rsidRDefault="0065685A" w:rsidP="0065685A">
                                  <w:r>
                                    <w:t>RM Color: TFP D/S</w:t>
                                  </w:r>
                                </w:p>
                                <w:p w14:paraId="1040B3C4" w14:textId="77777777" w:rsidR="00DC372B" w:rsidRDefault="00DC372B" w:rsidP="00DC372B">
                                  <w:r>
                                    <w:t>Style Color: KUMUL</w:t>
                                  </w:r>
                                </w:p>
                                <w:p w14:paraId="1D3D1C74" w14:textId="025AF4C4" w:rsidR="00DC372B" w:rsidRDefault="00DC372B" w:rsidP="00DC372B">
                                  <w:r>
                                    <w:t>RM Color: KUMUL</w:t>
                                  </w:r>
                                  <w:r>
                                    <w:t xml:space="preserve"> D/S</w:t>
                                  </w:r>
                                </w:p>
                                <w:p w14:paraId="4C795519" w14:textId="77777777" w:rsidR="00DC372B" w:rsidRDefault="00DC372B" w:rsidP="00DC372B">
                                  <w:r>
                                    <w:t>Style Color: RG</w:t>
                                  </w:r>
                                </w:p>
                                <w:p w14:paraId="65C27A72" w14:textId="77777777" w:rsidR="00DC372B" w:rsidRDefault="00DC372B" w:rsidP="00DC372B">
                                  <w:r>
                                    <w:t>RM Color: RG</w:t>
                                  </w:r>
                                </w:p>
                                <w:p w14:paraId="70E04380" w14:textId="77777777" w:rsidR="00DC372B" w:rsidRDefault="00DC372B" w:rsidP="00DC372B">
                                  <w:r>
                                    <w:t xml:space="preserve">Style Color: MCAM </w:t>
                                  </w:r>
                                </w:p>
                                <w:p w14:paraId="668A6867" w14:textId="3A9FCB37" w:rsidR="00DC372B" w:rsidRDefault="00DC372B" w:rsidP="00DC372B">
                                  <w:r>
                                    <w:t>RM Color: MCAM</w:t>
                                  </w:r>
                                  <w:r>
                                    <w:t xml:space="preserve"> D/S</w:t>
                                  </w:r>
                                </w:p>
                                <w:p w14:paraId="66D42EA0" w14:textId="77777777" w:rsidR="00DC372B" w:rsidRDefault="00DC372B" w:rsidP="00DC372B">
                                  <w:r>
                                    <w:t>Style Color: MC TROPIC</w:t>
                                  </w:r>
                                </w:p>
                                <w:p w14:paraId="750DAFF3" w14:textId="79506893" w:rsidR="00DC372B" w:rsidRDefault="00DC372B" w:rsidP="00DC372B">
                                  <w:r>
                                    <w:t>RM Color: MC TROPIC</w:t>
                                  </w:r>
                                  <w:r>
                                    <w:t xml:space="preserve"> D/S</w:t>
                                  </w:r>
                                </w:p>
                                <w:p w14:paraId="0ED9D845" w14:textId="77777777" w:rsidR="00DC372B" w:rsidRDefault="00DC372B" w:rsidP="0065685A"/>
                                <w:p w14:paraId="6C11CDF5" w14:textId="77777777" w:rsidR="0065685A" w:rsidRDefault="0065685A" w:rsidP="0065685A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904ACC" id="Text Box 27" o:spid="_x0000_s1029" type="#_x0000_t202" style="position:absolute;margin-left:244.75pt;margin-top:10.05pt;width:127.8pt;height:200.4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" fillcolor="white [3201]" strokeweight=".5pt">
                      <v:textbox>
                        <w:txbxContent>
                          <w:p w14:paraId="3B3E0653" w14:textId="2FE424BD" w:rsidR="0065685A" w:rsidRDefault="0065685A" w:rsidP="0065685A">
                            <w:r>
                              <w:t xml:space="preserve">Item: WEBBING 50MM D/S  </w:t>
                            </w:r>
                          </w:p>
                          <w:p w14:paraId="5585778A" w14:textId="77777777" w:rsidR="0065685A" w:rsidRDefault="0065685A" w:rsidP="0065685A">
                            <w:r>
                              <w:t xml:space="preserve">Style Color: TFP </w:t>
                            </w:r>
                          </w:p>
                          <w:p w14:paraId="7C47DDB8" w14:textId="0E452CF1" w:rsidR="0065685A" w:rsidRDefault="0065685A" w:rsidP="0065685A">
                            <w:r>
                              <w:t>RM Color: TFP D/S</w:t>
                            </w:r>
                          </w:p>
                          <w:p w14:paraId="1040B3C4" w14:textId="77777777" w:rsidR="00DC372B" w:rsidRDefault="00DC372B" w:rsidP="00DC372B">
                            <w:r>
                              <w:t>Style Color: KUMUL</w:t>
                            </w:r>
                          </w:p>
                          <w:p w14:paraId="1D3D1C74" w14:textId="025AF4C4" w:rsidR="00DC372B" w:rsidRDefault="00DC372B" w:rsidP="00DC372B">
                            <w:r>
                              <w:t>RM Color: KUMUL</w:t>
                            </w:r>
                            <w:r>
                              <w:t xml:space="preserve"> D/S</w:t>
                            </w:r>
                          </w:p>
                          <w:p w14:paraId="4C795519" w14:textId="77777777" w:rsidR="00DC372B" w:rsidRDefault="00DC372B" w:rsidP="00DC372B">
                            <w:r>
                              <w:t>Style Color: RG</w:t>
                            </w:r>
                          </w:p>
                          <w:p w14:paraId="65C27A72" w14:textId="77777777" w:rsidR="00DC372B" w:rsidRDefault="00DC372B" w:rsidP="00DC372B">
                            <w:r>
                              <w:t>RM Color: RG</w:t>
                            </w:r>
                          </w:p>
                          <w:p w14:paraId="70E04380" w14:textId="77777777" w:rsidR="00DC372B" w:rsidRDefault="00DC372B" w:rsidP="00DC372B">
                            <w:r>
                              <w:t xml:space="preserve">Style Color: MCAM </w:t>
                            </w:r>
                          </w:p>
                          <w:p w14:paraId="668A6867" w14:textId="3A9FCB37" w:rsidR="00DC372B" w:rsidRDefault="00DC372B" w:rsidP="00DC372B">
                            <w:r>
                              <w:t>RM Color: MCAM</w:t>
                            </w:r>
                            <w:r>
                              <w:t xml:space="preserve"> D/S</w:t>
                            </w:r>
                          </w:p>
                          <w:p w14:paraId="66D42EA0" w14:textId="77777777" w:rsidR="00DC372B" w:rsidRDefault="00DC372B" w:rsidP="00DC372B">
                            <w:r>
                              <w:t>Style Color: MC TROPIC</w:t>
                            </w:r>
                          </w:p>
                          <w:p w14:paraId="750DAFF3" w14:textId="79506893" w:rsidR="00DC372B" w:rsidRDefault="00DC372B" w:rsidP="00DC372B">
                            <w:r>
                              <w:t>RM Color: MC TROPIC</w:t>
                            </w:r>
                            <w:r>
                              <w:t xml:space="preserve"> D/S</w:t>
                            </w:r>
                          </w:p>
                          <w:p w14:paraId="0ED9D845" w14:textId="77777777" w:rsidR="00DC372B" w:rsidRDefault="00DC372B" w:rsidP="0065685A"/>
                          <w:p w14:paraId="6C11CDF5" w14:textId="77777777" w:rsidR="0065685A" w:rsidRDefault="0065685A" w:rsidP="0065685A"/>
                        </w:txbxContent>
                      </v:textbox>
                    </v:shape>
                  </w:pict>
                </mc:Fallback>
              </mc:AlternateContent>
            </w:r>
          </w:p>
          <w:p w14:paraId="49CF04D6" w14:textId="71FAB3BA" w:rsidR="00D87A34" w:rsidRDefault="00DC372B" w:rsidP="009F6887">
            <w:pPr>
              <w:rPr>
                <w:noProof/>
                <w14:ligatures w14:val="standard"/>
              </w:rPr>
            </w:pPr>
            <w:r>
              <w:rPr>
                <w:noProof/>
              </w:rPr>
              <w:drawing>
                <wp:anchor distT="0" distB="0" distL="114300" distR="114300" simplePos="0" relativeHeight="251788288" behindDoc="1" locked="0" layoutInCell="1" allowOverlap="1" wp14:anchorId="7B821BFE" wp14:editId="7A7090E1">
                  <wp:simplePos x="0" y="0"/>
                  <wp:positionH relativeFrom="margin">
                    <wp:posOffset>278765</wp:posOffset>
                  </wp:positionH>
                  <wp:positionV relativeFrom="paragraph">
                    <wp:posOffset>113665</wp:posOffset>
                  </wp:positionV>
                  <wp:extent cx="1699260" cy="2417107"/>
                  <wp:effectExtent l="0" t="0" r="0" b="254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9260" cy="2417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418CC20" w14:textId="41BC04D8" w:rsidR="001C1EDE" w:rsidRDefault="001C1EDE" w:rsidP="009F6887"/>
          <w:p w14:paraId="5EFBD0D5" w14:textId="57504D17" w:rsidR="009F6887" w:rsidRPr="009F6887" w:rsidRDefault="009F6887" w:rsidP="009F6887"/>
          <w:p w14:paraId="4BE8967F" w14:textId="731B650F" w:rsidR="009F6887" w:rsidRDefault="009F6887" w:rsidP="009F6887">
            <w:pPr>
              <w:tabs>
                <w:tab w:val="left" w:pos="5640"/>
              </w:tabs>
            </w:pPr>
            <w:r>
              <w:tab/>
            </w:r>
          </w:p>
          <w:p w14:paraId="202E4BD6" w14:textId="75622DA7" w:rsidR="009F6887" w:rsidRDefault="00DC372B" w:rsidP="000B6685">
            <w:pPr>
              <w:tabs>
                <w:tab w:val="left" w:pos="6540"/>
              </w:tabs>
              <w:ind w:firstLine="720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 wp14:anchorId="37885B58" wp14:editId="08708457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106045</wp:posOffset>
                      </wp:positionV>
                      <wp:extent cx="2529840" cy="76200"/>
                      <wp:effectExtent l="38100" t="0" r="22860" b="95250"/>
                      <wp:wrapNone/>
                      <wp:docPr id="54" name="Straight Arrow Connector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529840" cy="762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5CEFC3" id="Straight Arrow Connector 54" o:spid="_x0000_s1026" type="#_x0000_t32" style="position:absolute;margin-left:55.55pt;margin-top:8.35pt;width:199.2pt;height:6pt;flip:x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0B6685">
              <w:tab/>
            </w:r>
          </w:p>
          <w:p w14:paraId="091D49B0" w14:textId="565710E7" w:rsidR="009F6887" w:rsidRPr="009F6887" w:rsidRDefault="009F6887" w:rsidP="009F6887"/>
          <w:p w14:paraId="03C76364" w14:textId="6711BAC4" w:rsidR="009F6887" w:rsidRPr="009F6887" w:rsidRDefault="009F6887" w:rsidP="009F6887"/>
          <w:p w14:paraId="17065376" w14:textId="585F30DD" w:rsidR="009F6887" w:rsidRPr="009F6887" w:rsidRDefault="009F6887" w:rsidP="009F6887"/>
          <w:p w14:paraId="262CACC7" w14:textId="00843C37" w:rsidR="009F6887" w:rsidRPr="009F6887" w:rsidRDefault="009F6887" w:rsidP="009F6887"/>
          <w:p w14:paraId="144F52E0" w14:textId="02D78894" w:rsidR="009F6887" w:rsidRDefault="009F6887" w:rsidP="009F6887"/>
          <w:p w14:paraId="534029CB" w14:textId="7721C459" w:rsidR="00CD434E" w:rsidRDefault="00CD434E" w:rsidP="009F6887">
            <w:pPr>
              <w:rPr>
                <w:noProof/>
              </w:rPr>
            </w:pPr>
          </w:p>
          <w:p w14:paraId="7B14765F" w14:textId="11CD848E" w:rsidR="00D87A34" w:rsidRDefault="00D87A34" w:rsidP="009F6887">
            <w:pPr>
              <w:rPr>
                <w:noProof/>
              </w:rPr>
            </w:pPr>
          </w:p>
          <w:p w14:paraId="50AAEC55" w14:textId="66E74162" w:rsidR="009F6887" w:rsidRDefault="00BF2A0B" w:rsidP="009F6887">
            <w:r w:rsidRPr="00BF2A0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5984" behindDoc="0" locked="0" layoutInCell="1" allowOverlap="1" wp14:anchorId="7BCD03D1" wp14:editId="659620E9">
                      <wp:simplePos x="0" y="0"/>
                      <wp:positionH relativeFrom="column">
                        <wp:posOffset>2945765</wp:posOffset>
                      </wp:positionH>
                      <wp:positionV relativeFrom="paragraph">
                        <wp:posOffset>37465</wp:posOffset>
                      </wp:positionV>
                      <wp:extent cx="1562100" cy="2552700"/>
                      <wp:effectExtent l="0" t="0" r="19050" b="19050"/>
                      <wp:wrapNone/>
                      <wp:docPr id="1276515388" name="Text Box 12765153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62100" cy="2552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207ACFF" w14:textId="77777777" w:rsidR="00BF2A0B" w:rsidRDefault="00BF2A0B" w:rsidP="00BF2A0B">
                                  <w:r>
                                    <w:t xml:space="preserve">Item: CODURA 500D  </w:t>
                                  </w:r>
                                </w:p>
                                <w:p w14:paraId="1B847361" w14:textId="77777777" w:rsidR="00BF2A0B" w:rsidRDefault="00BF2A0B" w:rsidP="00BF2A0B">
                                  <w:r>
                                    <w:t xml:space="preserve">Style Color: TFP </w:t>
                                  </w:r>
                                </w:p>
                                <w:p w14:paraId="434B0151" w14:textId="77777777" w:rsidR="00BF2A0B" w:rsidRDefault="00BF2A0B" w:rsidP="00BF2A0B">
                                  <w:r>
                                    <w:t>RM Color: TFP</w:t>
                                  </w:r>
                                </w:p>
                                <w:p w14:paraId="2F7E594B" w14:textId="77777777" w:rsidR="00BF2A0B" w:rsidRDefault="00BF2A0B" w:rsidP="00BF2A0B">
                                  <w:r>
                                    <w:t>Style Color: KUMUL</w:t>
                                  </w:r>
                                </w:p>
                                <w:p w14:paraId="1D34560F" w14:textId="77777777" w:rsidR="00BF2A0B" w:rsidRDefault="00BF2A0B" w:rsidP="00BF2A0B">
                                  <w:r>
                                    <w:t>RM Color: KUMUL</w:t>
                                  </w:r>
                                </w:p>
                                <w:p w14:paraId="7BD63FAF" w14:textId="77777777" w:rsidR="00BF2A0B" w:rsidRDefault="00BF2A0B" w:rsidP="00BF2A0B">
                                  <w:r>
                                    <w:t>Style Color: RG</w:t>
                                  </w:r>
                                </w:p>
                                <w:p w14:paraId="65560C4A" w14:textId="77777777" w:rsidR="00BF2A0B" w:rsidRDefault="00BF2A0B" w:rsidP="00BF2A0B">
                                  <w:r>
                                    <w:t>RM Color: RG</w:t>
                                  </w:r>
                                </w:p>
                                <w:p w14:paraId="31226C7E" w14:textId="77777777" w:rsidR="00BF2A0B" w:rsidRDefault="00BF2A0B" w:rsidP="00BF2A0B">
                                  <w:r>
                                    <w:t xml:space="preserve">Style Color: MCAM </w:t>
                                  </w:r>
                                </w:p>
                                <w:p w14:paraId="10A8F00C" w14:textId="77777777" w:rsidR="00BF2A0B" w:rsidRDefault="00BF2A0B" w:rsidP="00BF2A0B">
                                  <w:r>
                                    <w:t>RM Color: MCAM</w:t>
                                  </w:r>
                                </w:p>
                                <w:p w14:paraId="3C0DC0C5" w14:textId="77777777" w:rsidR="00BF2A0B" w:rsidRDefault="00BF2A0B" w:rsidP="00BF2A0B">
                                  <w:r>
                                    <w:t>Style Color: MC TROPIC</w:t>
                                  </w:r>
                                </w:p>
                                <w:p w14:paraId="76A9192F" w14:textId="77777777" w:rsidR="00BF2A0B" w:rsidRDefault="00BF2A0B" w:rsidP="00BF2A0B">
                                  <w:r>
                                    <w:t>RM Color: MC TROPIC</w:t>
                                  </w:r>
                                </w:p>
                                <w:p w14:paraId="50381530" w14:textId="77777777" w:rsidR="00BF2A0B" w:rsidRDefault="00BF2A0B" w:rsidP="00BF2A0B"/>
                                <w:p w14:paraId="1291A8AF" w14:textId="77777777" w:rsidR="00BF2A0B" w:rsidRDefault="00BF2A0B" w:rsidP="00BF2A0B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CD03D1" id="Text Box 1276515388" o:spid="_x0000_s1030" type="#_x0000_t202" style="position:absolute;margin-left:231.95pt;margin-top:2.95pt;width:123pt;height:201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" fillcolor="white [3201]" strokeweight=".5pt">
                      <v:textbox>
                        <w:txbxContent>
                          <w:p w14:paraId="2207ACFF" w14:textId="77777777" w:rsidR="00BF2A0B" w:rsidRDefault="00BF2A0B" w:rsidP="00BF2A0B">
                            <w:r>
                              <w:t xml:space="preserve">Item: CODURA 500D  </w:t>
                            </w:r>
                          </w:p>
                          <w:p w14:paraId="1B847361" w14:textId="77777777" w:rsidR="00BF2A0B" w:rsidRDefault="00BF2A0B" w:rsidP="00BF2A0B">
                            <w:r>
                              <w:t xml:space="preserve">Style Color: TFP </w:t>
                            </w:r>
                          </w:p>
                          <w:p w14:paraId="434B0151" w14:textId="77777777" w:rsidR="00BF2A0B" w:rsidRDefault="00BF2A0B" w:rsidP="00BF2A0B">
                            <w:r>
                              <w:t>RM Color: TFP</w:t>
                            </w:r>
                          </w:p>
                          <w:p w14:paraId="2F7E594B" w14:textId="77777777" w:rsidR="00BF2A0B" w:rsidRDefault="00BF2A0B" w:rsidP="00BF2A0B">
                            <w:r>
                              <w:t>Style Color: KUMUL</w:t>
                            </w:r>
                          </w:p>
                          <w:p w14:paraId="1D34560F" w14:textId="77777777" w:rsidR="00BF2A0B" w:rsidRDefault="00BF2A0B" w:rsidP="00BF2A0B">
                            <w:r>
                              <w:t>RM Color: KUMUL</w:t>
                            </w:r>
                          </w:p>
                          <w:p w14:paraId="7BD63FAF" w14:textId="77777777" w:rsidR="00BF2A0B" w:rsidRDefault="00BF2A0B" w:rsidP="00BF2A0B">
                            <w:r>
                              <w:t>Style Color: RG</w:t>
                            </w:r>
                          </w:p>
                          <w:p w14:paraId="65560C4A" w14:textId="77777777" w:rsidR="00BF2A0B" w:rsidRDefault="00BF2A0B" w:rsidP="00BF2A0B">
                            <w:r>
                              <w:t>RM Color: RG</w:t>
                            </w:r>
                          </w:p>
                          <w:p w14:paraId="31226C7E" w14:textId="77777777" w:rsidR="00BF2A0B" w:rsidRDefault="00BF2A0B" w:rsidP="00BF2A0B">
                            <w:r>
                              <w:t xml:space="preserve">Style Color: MCAM </w:t>
                            </w:r>
                          </w:p>
                          <w:p w14:paraId="10A8F00C" w14:textId="77777777" w:rsidR="00BF2A0B" w:rsidRDefault="00BF2A0B" w:rsidP="00BF2A0B">
                            <w:r>
                              <w:t>RM Color: MCAM</w:t>
                            </w:r>
                          </w:p>
                          <w:p w14:paraId="3C0DC0C5" w14:textId="77777777" w:rsidR="00BF2A0B" w:rsidRDefault="00BF2A0B" w:rsidP="00BF2A0B">
                            <w:r>
                              <w:t>Style Color: MC TROPIC</w:t>
                            </w:r>
                          </w:p>
                          <w:p w14:paraId="76A9192F" w14:textId="77777777" w:rsidR="00BF2A0B" w:rsidRDefault="00BF2A0B" w:rsidP="00BF2A0B">
                            <w:r>
                              <w:t>RM Color: MC TROPIC</w:t>
                            </w:r>
                          </w:p>
                          <w:p w14:paraId="50381530" w14:textId="77777777" w:rsidR="00BF2A0B" w:rsidRDefault="00BF2A0B" w:rsidP="00BF2A0B"/>
                          <w:p w14:paraId="1291A8AF" w14:textId="77777777" w:rsidR="00BF2A0B" w:rsidRDefault="00BF2A0B" w:rsidP="00BF2A0B"/>
                        </w:txbxContent>
                      </v:textbox>
                    </v:shape>
                  </w:pict>
                </mc:Fallback>
              </mc:AlternateContent>
            </w:r>
          </w:p>
          <w:p w14:paraId="0EDA22A1" w14:textId="2991545B" w:rsidR="00CD434E" w:rsidRDefault="00CD434E" w:rsidP="009F6887">
            <w:pPr>
              <w:tabs>
                <w:tab w:val="left" w:pos="1845"/>
                <w:tab w:val="left" w:pos="6660"/>
              </w:tabs>
              <w:rPr>
                <w:noProof/>
              </w:rPr>
            </w:pPr>
          </w:p>
          <w:p w14:paraId="43801118" w14:textId="4D4686F9" w:rsidR="009F6887" w:rsidRPr="009F6887" w:rsidRDefault="00BF2A0B" w:rsidP="009F6887">
            <w:pPr>
              <w:tabs>
                <w:tab w:val="left" w:pos="1845"/>
                <w:tab w:val="left" w:pos="6660"/>
              </w:tabs>
            </w:pPr>
            <w:r w:rsidRPr="00BF2A0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8032" behindDoc="0" locked="0" layoutInCell="1" allowOverlap="1" wp14:anchorId="25B4D9F2" wp14:editId="6A95E60E">
                      <wp:simplePos x="0" y="0"/>
                      <wp:positionH relativeFrom="column">
                        <wp:posOffset>1139825</wp:posOffset>
                      </wp:positionH>
                      <wp:positionV relativeFrom="paragraph">
                        <wp:posOffset>781050</wp:posOffset>
                      </wp:positionV>
                      <wp:extent cx="1828800" cy="113665"/>
                      <wp:effectExtent l="0" t="57150" r="19050" b="19685"/>
                      <wp:wrapNone/>
                      <wp:docPr id="1276515389" name="Straight Arrow Connector 12765153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828800" cy="11366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463863" id="Straight Arrow Connector 1276515389" o:spid="_x0000_s1026" type="#_x0000_t32" style="position:absolute;margin-left:89.75pt;margin-top:61.5pt;width:2in;height:8.95pt;flip:x y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BF2A0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4960" behindDoc="0" locked="0" layoutInCell="1" allowOverlap="1" wp14:anchorId="352A60DE" wp14:editId="489DB784">
                      <wp:simplePos x="0" y="0"/>
                      <wp:positionH relativeFrom="column">
                        <wp:posOffset>1231265</wp:posOffset>
                      </wp:positionH>
                      <wp:positionV relativeFrom="paragraph">
                        <wp:posOffset>902335</wp:posOffset>
                      </wp:positionV>
                      <wp:extent cx="1706880" cy="236855"/>
                      <wp:effectExtent l="38100" t="0" r="26670" b="86995"/>
                      <wp:wrapNone/>
                      <wp:docPr id="1276515387" name="Straight Arrow Connector 12765153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06880" cy="23685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65011B" id="Straight Arrow Connector 1276515387" o:spid="_x0000_s1026" type="#_x0000_t32" style="position:absolute;margin-left:96.95pt;margin-top:71.05pt;width:134.4pt;height:18.65pt;flip:x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592AC2">
              <w:rPr>
                <w:noProof/>
              </w:rPr>
              <w:drawing>
                <wp:anchor distT="0" distB="0" distL="114300" distR="114300" simplePos="0" relativeHeight="251734016" behindDoc="0" locked="0" layoutInCell="1" allowOverlap="1" wp14:anchorId="6D49E261" wp14:editId="395CBB19">
                  <wp:simplePos x="0" y="0"/>
                  <wp:positionH relativeFrom="column">
                    <wp:posOffset>-10795</wp:posOffset>
                  </wp:positionH>
                  <wp:positionV relativeFrom="paragraph">
                    <wp:posOffset>163195</wp:posOffset>
                  </wp:positionV>
                  <wp:extent cx="2320909" cy="1798320"/>
                  <wp:effectExtent l="0" t="0" r="3810" b="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backgroundRemoval t="14115" b="85646" l="17415" r="94794">
                                        <a14:foregroundMark x1="20287" y1="57177" x2="20287" y2="57177"/>
                                        <a14:foregroundMark x1="20287" y1="57177" x2="20287" y2="57177"/>
                                        <a14:foregroundMark x1="24057" y1="50000" x2="26032" y2="60526"/>
                                        <a14:foregroundMark x1="37522" y1="36842" x2="54039" y2="22010"/>
                                        <a14:foregroundMark x1="55296" y1="19856" x2="75404" y2="18660"/>
                                        <a14:foregroundMark x1="82047" y1="46172" x2="89228" y2="72249"/>
                                        <a14:foregroundMark x1="89228" y1="72249" x2="86535" y2="72010"/>
                                        <a14:foregroundMark x1="84560" y1="74641" x2="94794" y2="86124"/>
                                        <a14:foregroundMark x1="24776" y1="84689" x2="18133" y2="77512"/>
                                        <a14:foregroundMark x1="17415" y1="76794" x2="24057" y2="71292"/>
                                        <a14:foregroundMark x1="33393" y1="44019" x2="39677" y2="36364"/>
                                        <a14:foregroundMark x1="45422" y1="43301" x2="45422" y2="43301"/>
                                        <a14:backgroundMark x1="33393" y1="27512" x2="33393" y2="27512"/>
                                        <a14:backgroundMark x1="33393" y1="27512" x2="30162" y2="40191"/>
                                        <a14:backgroundMark x1="36804" y1="33493" x2="36804" y2="33493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15" t="3957" r="3936" b="12927"/>
                          <a:stretch/>
                        </pic:blipFill>
                        <pic:spPr bwMode="auto">
                          <a:xfrm>
                            <a:off x="0" y="0"/>
                            <a:ext cx="2320909" cy="1798320"/>
                          </a:xfrm>
                          <a:prstGeom prst="rect">
                            <a:avLst/>
                          </a:prstGeom>
                          <a:ln w="9525" cap="flat" cmpd="sng" algn="ctr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F6887">
              <w:tab/>
            </w:r>
            <w:r w:rsidR="009F6887">
              <w:tab/>
            </w:r>
          </w:p>
        </w:tc>
      </w:tr>
    </w:tbl>
    <w:p w14:paraId="0D9B9253" w14:textId="4FD7AF7E" w:rsidR="00DC372B" w:rsidRDefault="00DC372B" w:rsidP="00155384">
      <w:pPr>
        <w:rPr>
          <w:color w:val="auto"/>
        </w:rPr>
      </w:pPr>
    </w:p>
    <w:p w14:paraId="58E8FF7B" w14:textId="77777777" w:rsidR="00DC372B" w:rsidRDefault="00DC372B">
      <w:pPr>
        <w:rPr>
          <w:color w:val="auto"/>
        </w:rPr>
      </w:pPr>
      <w:r>
        <w:rPr>
          <w:color w:val="auto"/>
        </w:rPr>
        <w:br w:type="page"/>
      </w: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DC372B" w:rsidRPr="00DE4BCC" w14:paraId="269C7A6D" w14:textId="77777777" w:rsidTr="000E68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B3E785D" w14:textId="77777777" w:rsidR="00DC372B" w:rsidRPr="00DE4BCC" w:rsidRDefault="00DC372B" w:rsidP="000E68E6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DC372B" w:rsidRPr="00DE4BCC" w14:paraId="1EA6BD46" w14:textId="77777777" w:rsidTr="000E68E6">
        <w:trPr>
          <w:trHeight w:val="12563"/>
        </w:trPr>
        <w:tc>
          <w:tcPr>
            <w:tcW w:w="5000" w:type="pct"/>
          </w:tcPr>
          <w:p w14:paraId="5C117E23" w14:textId="386DD286" w:rsidR="00DC372B" w:rsidRDefault="00512DF6" w:rsidP="000E68E6">
            <w:pPr>
              <w:rPr>
                <w:color w:val="auto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72960" behindDoc="0" locked="0" layoutInCell="1" allowOverlap="1" wp14:anchorId="1B2FDAF5" wp14:editId="749480E4">
                      <wp:simplePos x="0" y="0"/>
                      <wp:positionH relativeFrom="column">
                        <wp:posOffset>3815080</wp:posOffset>
                      </wp:positionH>
                      <wp:positionV relativeFrom="paragraph">
                        <wp:posOffset>135890</wp:posOffset>
                      </wp:positionV>
                      <wp:extent cx="1971675" cy="1743075"/>
                      <wp:effectExtent l="0" t="0" r="28575" b="28575"/>
                      <wp:wrapNone/>
                      <wp:docPr id="1276515569" name="Text Box 12765155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71675" cy="17430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E0F99FC" w14:textId="407543E0" w:rsidR="00512DF6" w:rsidRDefault="00512DF6" w:rsidP="00512DF6">
                                  <w:r>
                                    <w:t xml:space="preserve">Item: </w:t>
                                  </w:r>
                                  <w:r>
                                    <w:t>50MM WEBBING INSIDE 50MM VELCRO LOOP &amp; HOOK</w:t>
                                  </w:r>
                                  <w:r>
                                    <w:t xml:space="preserve">  </w:t>
                                  </w:r>
                                </w:p>
                                <w:p w14:paraId="77932DE3" w14:textId="77777777" w:rsidR="00512DF6" w:rsidRDefault="00512DF6" w:rsidP="00512DF6">
                                  <w:r>
                                    <w:t>Style Color: TFP / MCAM</w:t>
                                  </w:r>
                                </w:p>
                                <w:p w14:paraId="64545965" w14:textId="77777777" w:rsidR="00512DF6" w:rsidRDefault="00512DF6" w:rsidP="00512DF6">
                                  <w:r>
                                    <w:t>RM Color: CBK</w:t>
                                  </w:r>
                                </w:p>
                                <w:p w14:paraId="12F66251" w14:textId="77777777" w:rsidR="00512DF6" w:rsidRDefault="00512DF6" w:rsidP="00512DF6">
                                  <w:r>
                                    <w:t>Style Color: KUMUL</w:t>
                                  </w:r>
                                </w:p>
                                <w:p w14:paraId="1126831D" w14:textId="77777777" w:rsidR="00512DF6" w:rsidRDefault="00512DF6" w:rsidP="00512DF6">
                                  <w:r>
                                    <w:t>RM Color: BLACK</w:t>
                                  </w:r>
                                </w:p>
                                <w:p w14:paraId="0D80A02B" w14:textId="77777777" w:rsidR="00512DF6" w:rsidRDefault="00512DF6" w:rsidP="00512DF6">
                                  <w:r>
                                    <w:t>Style Color: RG / MC TROPIC</w:t>
                                  </w:r>
                                </w:p>
                                <w:p w14:paraId="1A8D40AE" w14:textId="77777777" w:rsidR="00512DF6" w:rsidRDefault="00512DF6" w:rsidP="00512DF6">
                                  <w:r>
                                    <w:t>RM Color: RG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2FDAF5" id="Text Box 1276515569" o:spid="_x0000_s1031" type="#_x0000_t202" style="position:absolute;margin-left:300.4pt;margin-top:10.7pt;width:155.25pt;height:137.25pt;z-index:25207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" fillcolor="white [3201]" strokeweight=".5pt">
                      <v:textbox>
                        <w:txbxContent>
                          <w:p w14:paraId="3E0F99FC" w14:textId="407543E0" w:rsidR="00512DF6" w:rsidRDefault="00512DF6" w:rsidP="00512DF6">
                            <w:r>
                              <w:t xml:space="preserve">Item: </w:t>
                            </w:r>
                            <w:r>
                              <w:t>50MM WEBBING INSIDE 50MM VELCRO LOOP &amp; HOOK</w:t>
                            </w:r>
                            <w:r>
                              <w:t xml:space="preserve">  </w:t>
                            </w:r>
                          </w:p>
                          <w:p w14:paraId="77932DE3" w14:textId="77777777" w:rsidR="00512DF6" w:rsidRDefault="00512DF6" w:rsidP="00512DF6">
                            <w:r>
                              <w:t>Style Color: TFP / MCAM</w:t>
                            </w:r>
                          </w:p>
                          <w:p w14:paraId="64545965" w14:textId="77777777" w:rsidR="00512DF6" w:rsidRDefault="00512DF6" w:rsidP="00512DF6">
                            <w:r>
                              <w:t>RM Color: CBK</w:t>
                            </w:r>
                          </w:p>
                          <w:p w14:paraId="12F66251" w14:textId="77777777" w:rsidR="00512DF6" w:rsidRDefault="00512DF6" w:rsidP="00512DF6">
                            <w:r>
                              <w:t>Style Color: KUMUL</w:t>
                            </w:r>
                          </w:p>
                          <w:p w14:paraId="1126831D" w14:textId="77777777" w:rsidR="00512DF6" w:rsidRDefault="00512DF6" w:rsidP="00512DF6">
                            <w:r>
                              <w:t>RM Color: BLACK</w:t>
                            </w:r>
                          </w:p>
                          <w:p w14:paraId="0D80A02B" w14:textId="77777777" w:rsidR="00512DF6" w:rsidRDefault="00512DF6" w:rsidP="00512DF6">
                            <w:r>
                              <w:t>Style Color: RG / MC TROPIC</w:t>
                            </w:r>
                          </w:p>
                          <w:p w14:paraId="1A8D40AE" w14:textId="77777777" w:rsidR="00512DF6" w:rsidRDefault="00512DF6" w:rsidP="00512DF6">
                            <w:r>
                              <w:t>RM Color: RG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F2A0B">
              <w:rPr>
                <w:noProof/>
              </w:rPr>
              <w:drawing>
                <wp:anchor distT="0" distB="0" distL="114300" distR="114300" simplePos="0" relativeHeight="251940864" behindDoc="1" locked="0" layoutInCell="1" allowOverlap="1" wp14:anchorId="6B4C98D9" wp14:editId="6F301F62">
                  <wp:simplePos x="0" y="0"/>
                  <wp:positionH relativeFrom="margin">
                    <wp:posOffset>95885</wp:posOffset>
                  </wp:positionH>
                  <wp:positionV relativeFrom="paragraph">
                    <wp:posOffset>275590</wp:posOffset>
                  </wp:positionV>
                  <wp:extent cx="1752600" cy="2492981"/>
                  <wp:effectExtent l="0" t="0" r="0" b="3175"/>
                  <wp:wrapNone/>
                  <wp:docPr id="1276515384" name="Picture 1276515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5693" cy="2497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620FD0D" w14:textId="0194F756" w:rsidR="00DC372B" w:rsidRDefault="00512DF6" w:rsidP="000E68E6">
            <w:pPr>
              <w:tabs>
                <w:tab w:val="left" w:pos="420"/>
                <w:tab w:val="left" w:pos="5355"/>
              </w:tabs>
            </w:pPr>
            <w:r>
              <w:rPr>
                <w:noProof/>
                <w14:ligatures w14:val="standard"/>
              </w:rPr>
              <mc:AlternateContent>
                <mc:Choice Requires="wps">
                  <w:drawing>
                    <wp:anchor distT="0" distB="0" distL="114300" distR="114300" simplePos="0" relativeHeight="252073984" behindDoc="0" locked="0" layoutInCell="1" allowOverlap="1" wp14:anchorId="675368BD" wp14:editId="4208A602">
                      <wp:simplePos x="0" y="0"/>
                      <wp:positionH relativeFrom="column">
                        <wp:posOffset>2253297</wp:posOffset>
                      </wp:positionH>
                      <wp:positionV relativeFrom="paragraph">
                        <wp:posOffset>171768</wp:posOffset>
                      </wp:positionV>
                      <wp:extent cx="1571625" cy="9525"/>
                      <wp:effectExtent l="0" t="0" r="28575" b="28575"/>
                      <wp:wrapNone/>
                      <wp:docPr id="1276515570" name="Straight Connector 12765155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571625" cy="95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81B8001" id="Straight Connector 1276515570" o:spid="_x0000_s1026" style="position:absolute;z-index:25207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7.4pt,13.55pt" to="301.15pt,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" strokecolor="#f3533f [3209]" strokeweight=".5pt">
                      <v:stroke joinstyle="miter"/>
                    </v:lin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0912" behindDoc="0" locked="0" layoutInCell="1" allowOverlap="1" wp14:anchorId="6B0A30F7" wp14:editId="01BAFC62">
                      <wp:simplePos x="0" y="0"/>
                      <wp:positionH relativeFrom="column">
                        <wp:posOffset>400685</wp:posOffset>
                      </wp:positionH>
                      <wp:positionV relativeFrom="paragraph">
                        <wp:posOffset>171768</wp:posOffset>
                      </wp:positionV>
                      <wp:extent cx="1852613" cy="1095375"/>
                      <wp:effectExtent l="38100" t="0" r="14605" b="47625"/>
                      <wp:wrapNone/>
                      <wp:docPr id="1276515568" name="Straight Arrow Connector 12765155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852613" cy="109537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3CDD01" id="Straight Arrow Connector 1276515568" o:spid="_x0000_s1026" type="#_x0000_t32" style="position:absolute;margin-left:31.55pt;margin-top:13.55pt;width:145.9pt;height:86.25pt;flip:x;z-index:25207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DC372B">
              <w:tab/>
            </w:r>
            <w:r w:rsidR="00DC372B">
              <w:tab/>
            </w:r>
          </w:p>
          <w:p w14:paraId="5A98AA9F" w14:textId="59658A80" w:rsidR="00DC372B" w:rsidRPr="00155384" w:rsidRDefault="00DC372B" w:rsidP="000E68E6"/>
          <w:p w14:paraId="2DD679DE" w14:textId="632BE85C" w:rsidR="00DC372B" w:rsidRDefault="00BF2A0B" w:rsidP="000E68E6">
            <w:pPr>
              <w:rPr>
                <w:noProof/>
                <w14:ligatures w14:val="standard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39840" behindDoc="0" locked="0" layoutInCell="1" allowOverlap="1" wp14:anchorId="7DB7DCAD" wp14:editId="4CEFDEE0">
                      <wp:simplePos x="0" y="0"/>
                      <wp:positionH relativeFrom="column">
                        <wp:posOffset>2162810</wp:posOffset>
                      </wp:positionH>
                      <wp:positionV relativeFrom="paragraph">
                        <wp:posOffset>175578</wp:posOffset>
                      </wp:positionV>
                      <wp:extent cx="1609725" cy="2537460"/>
                      <wp:effectExtent l="0" t="0" r="28575" b="15240"/>
                      <wp:wrapNone/>
                      <wp:docPr id="1276515376" name="Text Box 12765153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09725" cy="2537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D9DE8D2" w14:textId="200F9DAD" w:rsidR="00DC372B" w:rsidRDefault="00DC372B" w:rsidP="00DC372B">
                                  <w:r>
                                    <w:t xml:space="preserve">Item: </w:t>
                                  </w:r>
                                  <w:r w:rsidR="00BF2A0B">
                                    <w:t xml:space="preserve">WEBBING 25MM D/S </w:t>
                                  </w:r>
                                </w:p>
                                <w:p w14:paraId="2DF9CA02" w14:textId="77777777" w:rsidR="00DC372B" w:rsidRDefault="00DC372B" w:rsidP="00DC372B">
                                  <w:r>
                                    <w:t xml:space="preserve">Style Color: TFP </w:t>
                                  </w:r>
                                </w:p>
                                <w:p w14:paraId="62C7832B" w14:textId="6D24BE92" w:rsidR="00DC372B" w:rsidRDefault="00DC372B" w:rsidP="00DC372B">
                                  <w:r>
                                    <w:t>RM Color: TFP</w:t>
                                  </w:r>
                                  <w:r w:rsidR="00BF2A0B">
                                    <w:t xml:space="preserve"> D/S</w:t>
                                  </w:r>
                                </w:p>
                                <w:p w14:paraId="1AFFFDA9" w14:textId="77777777" w:rsidR="00DC372B" w:rsidRDefault="00DC372B" w:rsidP="00DC372B">
                                  <w:r>
                                    <w:t>Style Color: KUMUL</w:t>
                                  </w:r>
                                </w:p>
                                <w:p w14:paraId="69B30B97" w14:textId="068AEF7E" w:rsidR="00DC372B" w:rsidRDefault="00DC372B" w:rsidP="00DC372B">
                                  <w:r>
                                    <w:t>RM Color: KUMUL</w:t>
                                  </w:r>
                                  <w:r w:rsidR="00BF2A0B">
                                    <w:t xml:space="preserve"> D/S</w:t>
                                  </w:r>
                                </w:p>
                                <w:p w14:paraId="14D09FD6" w14:textId="77777777" w:rsidR="00DC372B" w:rsidRDefault="00DC372B" w:rsidP="00DC372B">
                                  <w:r>
                                    <w:t>Style Color: RG</w:t>
                                  </w:r>
                                </w:p>
                                <w:p w14:paraId="22909183" w14:textId="77777777" w:rsidR="00DC372B" w:rsidRDefault="00DC372B" w:rsidP="00DC372B">
                                  <w:r>
                                    <w:t>RM Color: RG</w:t>
                                  </w:r>
                                </w:p>
                                <w:p w14:paraId="1F2B0DFB" w14:textId="77777777" w:rsidR="00DC372B" w:rsidRDefault="00DC372B" w:rsidP="00DC372B">
                                  <w:r>
                                    <w:t xml:space="preserve">Style Color: MCAM </w:t>
                                  </w:r>
                                </w:p>
                                <w:p w14:paraId="51C42349" w14:textId="7F16F8AD" w:rsidR="00DC372B" w:rsidRDefault="00DC372B" w:rsidP="00DC372B">
                                  <w:r>
                                    <w:t>RM Color: MCAM</w:t>
                                  </w:r>
                                  <w:r w:rsidR="00BF2A0B">
                                    <w:t xml:space="preserve"> D/S</w:t>
                                  </w:r>
                                </w:p>
                                <w:p w14:paraId="6C8A7DD6" w14:textId="77777777" w:rsidR="00DC372B" w:rsidRDefault="00DC372B" w:rsidP="00DC372B">
                                  <w:r>
                                    <w:t>Style Color: MC TROPIC</w:t>
                                  </w:r>
                                </w:p>
                                <w:p w14:paraId="180A5E2D" w14:textId="6F418F7D" w:rsidR="00DC372B" w:rsidRDefault="00DC372B" w:rsidP="00DC372B">
                                  <w:r>
                                    <w:t>RM Color: MC TROPIC</w:t>
                                  </w:r>
                                  <w:r w:rsidR="00BF2A0B">
                                    <w:t xml:space="preserve"> D/S</w:t>
                                  </w:r>
                                </w:p>
                                <w:p w14:paraId="60CB9952" w14:textId="77777777" w:rsidR="00DC372B" w:rsidRDefault="00DC372B" w:rsidP="00DC372B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B7DCAD" id="Text Box 1276515376" o:spid="_x0000_s1032" type="#_x0000_t202" style="position:absolute;margin-left:170.3pt;margin-top:13.85pt;width:126.75pt;height:199.8pt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" fillcolor="white [3201]" strokeweight=".5pt">
                      <v:textbox>
                        <w:txbxContent>
                          <w:p w14:paraId="7D9DE8D2" w14:textId="200F9DAD" w:rsidR="00DC372B" w:rsidRDefault="00DC372B" w:rsidP="00DC372B">
                            <w:r>
                              <w:t xml:space="preserve">Item: </w:t>
                            </w:r>
                            <w:r w:rsidR="00BF2A0B">
                              <w:t xml:space="preserve">WEBBING 25MM D/S </w:t>
                            </w:r>
                          </w:p>
                          <w:p w14:paraId="2DF9CA02" w14:textId="77777777" w:rsidR="00DC372B" w:rsidRDefault="00DC372B" w:rsidP="00DC372B">
                            <w:r>
                              <w:t xml:space="preserve">Style Color: TFP </w:t>
                            </w:r>
                          </w:p>
                          <w:p w14:paraId="62C7832B" w14:textId="6D24BE92" w:rsidR="00DC372B" w:rsidRDefault="00DC372B" w:rsidP="00DC372B">
                            <w:r>
                              <w:t>RM Color: TFP</w:t>
                            </w:r>
                            <w:r w:rsidR="00BF2A0B">
                              <w:t xml:space="preserve"> D/S</w:t>
                            </w:r>
                          </w:p>
                          <w:p w14:paraId="1AFFFDA9" w14:textId="77777777" w:rsidR="00DC372B" w:rsidRDefault="00DC372B" w:rsidP="00DC372B">
                            <w:r>
                              <w:t>Style Color: KUMUL</w:t>
                            </w:r>
                          </w:p>
                          <w:p w14:paraId="69B30B97" w14:textId="068AEF7E" w:rsidR="00DC372B" w:rsidRDefault="00DC372B" w:rsidP="00DC372B">
                            <w:r>
                              <w:t>RM Color: KUMUL</w:t>
                            </w:r>
                            <w:r w:rsidR="00BF2A0B">
                              <w:t xml:space="preserve"> D/S</w:t>
                            </w:r>
                          </w:p>
                          <w:p w14:paraId="14D09FD6" w14:textId="77777777" w:rsidR="00DC372B" w:rsidRDefault="00DC372B" w:rsidP="00DC372B">
                            <w:r>
                              <w:t>Style Color: RG</w:t>
                            </w:r>
                          </w:p>
                          <w:p w14:paraId="22909183" w14:textId="77777777" w:rsidR="00DC372B" w:rsidRDefault="00DC372B" w:rsidP="00DC372B">
                            <w:r>
                              <w:t>RM Color: RG</w:t>
                            </w:r>
                          </w:p>
                          <w:p w14:paraId="1F2B0DFB" w14:textId="77777777" w:rsidR="00DC372B" w:rsidRDefault="00DC372B" w:rsidP="00DC372B">
                            <w:r>
                              <w:t xml:space="preserve">Style Color: MCAM </w:t>
                            </w:r>
                          </w:p>
                          <w:p w14:paraId="51C42349" w14:textId="7F16F8AD" w:rsidR="00DC372B" w:rsidRDefault="00DC372B" w:rsidP="00DC372B">
                            <w:r>
                              <w:t>RM Color: MCAM</w:t>
                            </w:r>
                            <w:r w:rsidR="00BF2A0B">
                              <w:t xml:space="preserve"> D/S</w:t>
                            </w:r>
                          </w:p>
                          <w:p w14:paraId="6C8A7DD6" w14:textId="77777777" w:rsidR="00DC372B" w:rsidRDefault="00DC372B" w:rsidP="00DC372B">
                            <w:r>
                              <w:t>Style Color: MC TROPIC</w:t>
                            </w:r>
                          </w:p>
                          <w:p w14:paraId="180A5E2D" w14:textId="6F418F7D" w:rsidR="00DC372B" w:rsidRDefault="00DC372B" w:rsidP="00DC372B">
                            <w:r>
                              <w:t>RM Color: MC TROPIC</w:t>
                            </w:r>
                            <w:r w:rsidR="00BF2A0B">
                              <w:t xml:space="preserve"> D/S</w:t>
                            </w:r>
                          </w:p>
                          <w:p w14:paraId="60CB9952" w14:textId="77777777" w:rsidR="00DC372B" w:rsidRDefault="00DC372B" w:rsidP="00DC372B"/>
                        </w:txbxContent>
                      </v:textbox>
                    </v:shape>
                  </w:pict>
                </mc:Fallback>
              </mc:AlternateContent>
            </w:r>
          </w:p>
          <w:p w14:paraId="180E06E7" w14:textId="77777777" w:rsidR="00DC372B" w:rsidRPr="00155384" w:rsidRDefault="00DC372B" w:rsidP="000E68E6"/>
          <w:p w14:paraId="6D2B89CE" w14:textId="6BC587FA" w:rsidR="00DC372B" w:rsidRPr="00155384" w:rsidRDefault="00DC372B" w:rsidP="000E68E6"/>
          <w:p w14:paraId="3A52A563" w14:textId="4F555798" w:rsidR="00DC372B" w:rsidRPr="00155384" w:rsidRDefault="00DC372B" w:rsidP="000E68E6"/>
          <w:p w14:paraId="0F9FA30E" w14:textId="25DA0A3B" w:rsidR="00DC372B" w:rsidRPr="00155384" w:rsidRDefault="00BF2A0B" w:rsidP="000E68E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7792" behindDoc="0" locked="0" layoutInCell="1" allowOverlap="1" wp14:anchorId="6D6BA604" wp14:editId="519BD88F">
                      <wp:simplePos x="0" y="0"/>
                      <wp:positionH relativeFrom="column">
                        <wp:posOffset>781685</wp:posOffset>
                      </wp:positionH>
                      <wp:positionV relativeFrom="paragraph">
                        <wp:posOffset>149860</wp:posOffset>
                      </wp:positionV>
                      <wp:extent cx="1423988" cy="528638"/>
                      <wp:effectExtent l="38100" t="38100" r="24130" b="24130"/>
                      <wp:wrapNone/>
                      <wp:docPr id="1276515380" name="Straight Arrow Connector 12765153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23988" cy="52863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B0E0A7" id="Straight Arrow Connector 1276515380" o:spid="_x0000_s1026" type="#_x0000_t32" style="position:absolute;margin-left:61.55pt;margin-top:11.8pt;width:112.15pt;height:41.65pt;flip:x y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A3F0CA0" w14:textId="13C6C726" w:rsidR="00DC372B" w:rsidRDefault="00DC372B" w:rsidP="000E68E6"/>
          <w:p w14:paraId="5FD44D56" w14:textId="171E53D3" w:rsidR="00DC372B" w:rsidRDefault="00DC372B" w:rsidP="000E68E6"/>
          <w:p w14:paraId="6EA7B5C7" w14:textId="383BF4E0" w:rsidR="00DC372B" w:rsidRDefault="00512DF6" w:rsidP="000E68E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5744" behindDoc="0" locked="0" layoutInCell="1" allowOverlap="1" wp14:anchorId="39FC6CFD" wp14:editId="54020E8D">
                      <wp:simplePos x="0" y="0"/>
                      <wp:positionH relativeFrom="column">
                        <wp:posOffset>1415098</wp:posOffset>
                      </wp:positionH>
                      <wp:positionV relativeFrom="paragraph">
                        <wp:posOffset>7938</wp:posOffset>
                      </wp:positionV>
                      <wp:extent cx="757237" cy="2941320"/>
                      <wp:effectExtent l="38100" t="0" r="24130" b="49530"/>
                      <wp:wrapNone/>
                      <wp:docPr id="1276515378" name="Straight Arrow Connector 12765153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57237" cy="29413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1650C9" id="Straight Arrow Connector 1276515378" o:spid="_x0000_s1026" type="#_x0000_t32" style="position:absolute;margin-left:111.45pt;margin-top:.65pt;width:59.6pt;height:231.6pt;flip:x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2F595D2" w14:textId="5D9E88CC" w:rsidR="00DC372B" w:rsidRDefault="00DC372B" w:rsidP="000E68E6"/>
          <w:p w14:paraId="12815CF4" w14:textId="5FDE219D" w:rsidR="00DC372B" w:rsidRDefault="00DC372B" w:rsidP="000E68E6"/>
          <w:p w14:paraId="07D7B0F2" w14:textId="7BB670BE" w:rsidR="00DC372B" w:rsidRDefault="00DC372B" w:rsidP="000E68E6">
            <w:pPr>
              <w:rPr>
                <w:noProof/>
                <w14:ligatures w14:val="standard"/>
              </w:rPr>
            </w:pPr>
          </w:p>
          <w:p w14:paraId="78ABDF25" w14:textId="1F38BDE3" w:rsidR="00DC372B" w:rsidRDefault="00BF2A0B" w:rsidP="000E68E6">
            <w:r>
              <w:rPr>
                <w:noProof/>
              </w:rPr>
              <w:drawing>
                <wp:anchor distT="0" distB="0" distL="114300" distR="114300" simplePos="0" relativeHeight="251934720" behindDoc="0" locked="0" layoutInCell="1" allowOverlap="1" wp14:anchorId="6F57B7F3" wp14:editId="136DAEFD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27940</wp:posOffset>
                  </wp:positionV>
                  <wp:extent cx="2251710" cy="2251710"/>
                  <wp:effectExtent l="0" t="0" r="0" b="0"/>
                  <wp:wrapNone/>
                  <wp:docPr id="1276515385" name="Picture 1276515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backgroundRemoval t="28125" b="93490" l="33968" r="73280">
                                        <a14:foregroundMark x1="44070" y1="35026" x2="53075" y2="29948"/>
                                        <a14:foregroundMark x1="53075" y1="29948" x2="64861" y2="38542"/>
                                        <a14:foregroundMark x1="64861" y1="38542" x2="71889" y2="59115"/>
                                        <a14:foregroundMark x1="71889" y1="59115" x2="69473" y2="78646"/>
                                        <a14:foregroundMark x1="69473" y1="78646" x2="62811" y2="90885"/>
                                        <a14:foregroundMark x1="62811" y1="90885" x2="59883" y2="86979"/>
                                        <a14:foregroundMark x1="65081" y1="35417" x2="57833" y2="25130"/>
                                        <a14:foregroundMark x1="57833" y1="25130" x2="46925" y2="27604"/>
                                        <a14:foregroundMark x1="46925" y1="27604" x2="39239" y2="41016"/>
                                        <a14:foregroundMark x1="39239" y1="41016" x2="34627" y2="58464"/>
                                        <a14:foregroundMark x1="34627" y1="58464" x2="37116" y2="80859"/>
                                        <a14:foregroundMark x1="37116" y1="80859" x2="52562" y2="89583"/>
                                        <a14:foregroundMark x1="52562" y1="89583" x2="66179" y2="88932"/>
                                        <a14:foregroundMark x1="45168" y1="84115" x2="63763" y2="84896"/>
                                        <a14:foregroundMark x1="63763" y1="84896" x2="47438" y2="84115"/>
                                        <a14:foregroundMark x1="47438" y1="84115" x2="57028" y2="91016"/>
                                        <a14:foregroundMark x1="57028" y1="91016" x2="57833" y2="89844"/>
                                        <a14:foregroundMark x1="63104" y1="92188" x2="38507" y2="87370"/>
                                        <a14:foregroundMark x1="38507" y1="87370" x2="60908" y2="93229"/>
                                        <a14:foregroundMark x1="60908" y1="93229" x2="38287" y2="86849"/>
                                        <a14:foregroundMark x1="38287" y1="86849" x2="62225" y2="91276"/>
                                        <a14:foregroundMark x1="62225" y1="91276" x2="39312" y2="92057"/>
                                        <a14:foregroundMark x1="39312" y1="92057" x2="52489" y2="93359"/>
                                        <a14:foregroundMark x1="52489" y1="93359" x2="37775" y2="81250"/>
                                        <a14:foregroundMark x1="37775" y1="81250" x2="35944" y2="54818"/>
                                        <a14:foregroundMark x1="35944" y1="54818" x2="37775" y2="64063"/>
                                        <a14:foregroundMark x1="33968" y1="65365" x2="36091" y2="88932"/>
                                        <a14:foregroundMark x1="70571" y1="83724" x2="51098" y2="96875"/>
                                        <a14:foregroundMark x1="51098" y1="96875" x2="65593" y2="95182"/>
                                        <a14:foregroundMark x1="65593" y1="95182" x2="54978" y2="92969"/>
                                        <a14:foregroundMark x1="54978" y1="92969" x2="56369" y2="93490"/>
                                        <a14:foregroundMark x1="68887" y1="91146" x2="69546" y2="73438"/>
                                        <a14:foregroundMark x1="69546" y1="73438" x2="72182" y2="83073"/>
                                        <a14:foregroundMark x1="71449" y1="86328" x2="73060" y2="87240"/>
                                        <a14:foregroundMark x1="72914" y1="83464" x2="72914" y2="83464"/>
                                        <a14:foregroundMark x1="71962" y1="86719" x2="71816" y2="85026"/>
                                        <a14:foregroundMark x1="69839" y1="76693" x2="69839" y2="76693"/>
                                        <a14:foregroundMark x1="72328" y1="76042" x2="72182" y2="61458"/>
                                        <a14:foregroundMark x1="45168" y1="28255" x2="62006" y2="30208"/>
                                        <a14:foregroundMark x1="45900" y1="38281" x2="46047" y2="32813"/>
                                        <a14:foregroundMark x1="46047" y1="35026" x2="39898" y2="47656"/>
                                        <a14:foregroundMark x1="69985" y1="84766" x2="73280" y2="87630"/>
                                        <a14:backgroundMark x1="36823" y1="33464" x2="37921" y2="3151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295" t="25086" r="26923" b="5930"/>
                          <a:stretch/>
                        </pic:blipFill>
                        <pic:spPr bwMode="auto">
                          <a:xfrm>
                            <a:off x="0" y="0"/>
                            <a:ext cx="2251710" cy="22517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49C8739" w14:textId="0D55A6AD" w:rsidR="00DC372B" w:rsidRPr="009F6887" w:rsidRDefault="00DC372B" w:rsidP="000E68E6"/>
          <w:p w14:paraId="33FC8E6B" w14:textId="011FF448" w:rsidR="00DC372B" w:rsidRDefault="000B3402" w:rsidP="000E68E6">
            <w:pPr>
              <w:tabs>
                <w:tab w:val="left" w:pos="5640"/>
              </w:tabs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54176" behindDoc="0" locked="0" layoutInCell="1" allowOverlap="1" wp14:anchorId="62AC63ED" wp14:editId="72766C8B">
                      <wp:simplePos x="0" y="0"/>
                      <wp:positionH relativeFrom="column">
                        <wp:posOffset>3121025</wp:posOffset>
                      </wp:positionH>
                      <wp:positionV relativeFrom="paragraph">
                        <wp:posOffset>199390</wp:posOffset>
                      </wp:positionV>
                      <wp:extent cx="1781175" cy="1623060"/>
                      <wp:effectExtent l="0" t="0" r="28575" b="15240"/>
                      <wp:wrapNone/>
                      <wp:docPr id="1276515392" name="Text Box 12765153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81175" cy="16230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CC08B4F" w14:textId="4EE0EC37" w:rsidR="00FF14DC" w:rsidRDefault="00FF14DC" w:rsidP="00DC372B">
                                  <w:r>
                                    <w:t xml:space="preserve">Item: </w:t>
                                  </w:r>
                                  <w:r>
                                    <w:t xml:space="preserve">500D CODURA 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51ACFB63" w14:textId="3872986E" w:rsidR="00FF14DC" w:rsidRDefault="00FF14DC" w:rsidP="00DC372B">
                                  <w:r>
                                    <w:t>Style Color: TFP</w:t>
                                  </w:r>
                                  <w:r>
                                    <w:t xml:space="preserve"> / MCAM</w:t>
                                  </w:r>
                                </w:p>
                                <w:p w14:paraId="7434ECD0" w14:textId="543901AC" w:rsidR="00FF14DC" w:rsidRDefault="00FF14DC" w:rsidP="00DC372B">
                                  <w:r>
                                    <w:t xml:space="preserve">RM Color: </w:t>
                                  </w:r>
                                  <w:r>
                                    <w:t>CBK</w:t>
                                  </w:r>
                                </w:p>
                                <w:p w14:paraId="2D6DDE53" w14:textId="77777777" w:rsidR="00FF14DC" w:rsidRDefault="00FF14DC" w:rsidP="00DC372B">
                                  <w:r>
                                    <w:t>Style Color: KUMUL</w:t>
                                  </w:r>
                                </w:p>
                                <w:p w14:paraId="6AF6EC3E" w14:textId="4381A5F4" w:rsidR="00FF14DC" w:rsidRDefault="00FF14DC" w:rsidP="00DC372B">
                                  <w:r>
                                    <w:t xml:space="preserve">RM Color: </w:t>
                                  </w:r>
                                  <w:r>
                                    <w:t>BLACK</w:t>
                                  </w:r>
                                </w:p>
                                <w:p w14:paraId="1DD1FB6A" w14:textId="4D863E68" w:rsidR="00FF14DC" w:rsidRDefault="00FF14DC" w:rsidP="00DC372B">
                                  <w:r>
                                    <w:t>Style Color: RG</w:t>
                                  </w:r>
                                  <w:r>
                                    <w:t xml:space="preserve"> / MC TROPIC</w:t>
                                  </w:r>
                                </w:p>
                                <w:p w14:paraId="58317916" w14:textId="32150A27" w:rsidR="00FF14DC" w:rsidRDefault="00FF14DC" w:rsidP="00DC372B">
                                  <w:r>
                                    <w:t>RM Color: RG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AC63ED" id="Text Box 1276515392" o:spid="_x0000_s1033" type="#_x0000_t202" style="position:absolute;margin-left:245.75pt;margin-top:15.7pt;width:140.25pt;height:127.8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" fillcolor="white [3201]" strokeweight=".5pt">
                      <v:textbox>
                        <w:txbxContent>
                          <w:p w14:paraId="0CC08B4F" w14:textId="4EE0EC37" w:rsidR="00FF14DC" w:rsidRDefault="00FF14DC" w:rsidP="00DC372B">
                            <w:r>
                              <w:t xml:space="preserve">Item: </w:t>
                            </w:r>
                            <w:r>
                              <w:t xml:space="preserve">500D CODURA </w:t>
                            </w:r>
                            <w:r>
                              <w:t xml:space="preserve"> </w:t>
                            </w:r>
                          </w:p>
                          <w:p w14:paraId="51ACFB63" w14:textId="3872986E" w:rsidR="00FF14DC" w:rsidRDefault="00FF14DC" w:rsidP="00DC372B">
                            <w:r>
                              <w:t>Style Color: TFP</w:t>
                            </w:r>
                            <w:r>
                              <w:t xml:space="preserve"> / MCAM</w:t>
                            </w:r>
                          </w:p>
                          <w:p w14:paraId="7434ECD0" w14:textId="543901AC" w:rsidR="00FF14DC" w:rsidRDefault="00FF14DC" w:rsidP="00DC372B">
                            <w:r>
                              <w:t xml:space="preserve">RM Color: </w:t>
                            </w:r>
                            <w:r>
                              <w:t>CBK</w:t>
                            </w:r>
                          </w:p>
                          <w:p w14:paraId="2D6DDE53" w14:textId="77777777" w:rsidR="00FF14DC" w:rsidRDefault="00FF14DC" w:rsidP="00DC372B">
                            <w:r>
                              <w:t>Style Color: KUMUL</w:t>
                            </w:r>
                          </w:p>
                          <w:p w14:paraId="6AF6EC3E" w14:textId="4381A5F4" w:rsidR="00FF14DC" w:rsidRDefault="00FF14DC" w:rsidP="00DC372B">
                            <w:r>
                              <w:t xml:space="preserve">RM Color: </w:t>
                            </w:r>
                            <w:r>
                              <w:t>BLACK</w:t>
                            </w:r>
                          </w:p>
                          <w:p w14:paraId="1DD1FB6A" w14:textId="4D863E68" w:rsidR="00FF14DC" w:rsidRDefault="00FF14DC" w:rsidP="00DC372B">
                            <w:r>
                              <w:t>Style Color: RG</w:t>
                            </w:r>
                            <w:r>
                              <w:t xml:space="preserve"> / MC TROPIC</w:t>
                            </w:r>
                          </w:p>
                          <w:p w14:paraId="58317916" w14:textId="32150A27" w:rsidR="00FF14DC" w:rsidRDefault="00FF14DC" w:rsidP="00DC372B">
                            <w:r>
                              <w:t>RM Color: RG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C372B">
              <w:tab/>
            </w:r>
          </w:p>
          <w:p w14:paraId="7AF06A52" w14:textId="19FA0D08" w:rsidR="00DC372B" w:rsidRDefault="00DC372B" w:rsidP="000E68E6">
            <w:pPr>
              <w:tabs>
                <w:tab w:val="left" w:pos="6540"/>
              </w:tabs>
              <w:ind w:firstLine="720"/>
            </w:pPr>
            <w:r>
              <w:tab/>
            </w:r>
          </w:p>
          <w:p w14:paraId="742BC89E" w14:textId="21BE8C82" w:rsidR="00DC372B" w:rsidRPr="009F6887" w:rsidRDefault="00DC372B" w:rsidP="000E68E6"/>
          <w:p w14:paraId="4EBC46EA" w14:textId="2FC2A8C4" w:rsidR="00DC372B" w:rsidRPr="009F6887" w:rsidRDefault="00DC372B" w:rsidP="000E68E6"/>
          <w:p w14:paraId="27F9600B" w14:textId="5347AEF7" w:rsidR="00DC372B" w:rsidRPr="009F6887" w:rsidRDefault="00DC372B" w:rsidP="000E68E6"/>
          <w:p w14:paraId="24E64217" w14:textId="2673582E" w:rsidR="00DC372B" w:rsidRPr="009F6887" w:rsidRDefault="000B3402" w:rsidP="000E68E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2128" behindDoc="0" locked="0" layoutInCell="1" allowOverlap="1" wp14:anchorId="5A3DED24" wp14:editId="5C38BCDD">
                      <wp:simplePos x="0" y="0"/>
                      <wp:positionH relativeFrom="column">
                        <wp:posOffset>1265555</wp:posOffset>
                      </wp:positionH>
                      <wp:positionV relativeFrom="paragraph">
                        <wp:posOffset>37466</wp:posOffset>
                      </wp:positionV>
                      <wp:extent cx="1878330" cy="1036320"/>
                      <wp:effectExtent l="38100" t="0" r="26670" b="49530"/>
                      <wp:wrapNone/>
                      <wp:docPr id="1276515391" name="Straight Arrow Connector 12765153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878330" cy="103632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BCCB88" id="Straight Arrow Connector 1276515391" o:spid="_x0000_s1026" type="#_x0000_t32" style="position:absolute;margin-left:99.65pt;margin-top:2.95pt;width:147.9pt;height:81.6pt;flip:x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" strokecolor="#f3533f [32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08239C2" w14:textId="00A09DF7" w:rsidR="00DC372B" w:rsidRDefault="00DC372B" w:rsidP="000E68E6"/>
          <w:p w14:paraId="0EEE934F" w14:textId="35B9B0A8" w:rsidR="00DC372B" w:rsidRDefault="00DC372B" w:rsidP="000E68E6">
            <w:pPr>
              <w:rPr>
                <w:noProof/>
              </w:rPr>
            </w:pPr>
          </w:p>
          <w:p w14:paraId="7195EA47" w14:textId="586FFBC4" w:rsidR="00DC372B" w:rsidRDefault="007A64FB" w:rsidP="000E68E6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2089344" behindDoc="1" locked="0" layoutInCell="1" allowOverlap="1" wp14:anchorId="0AEF0BC4" wp14:editId="5123D24A">
                  <wp:simplePos x="0" y="0"/>
                  <wp:positionH relativeFrom="column">
                    <wp:posOffset>-40062</wp:posOffset>
                  </wp:positionH>
                  <wp:positionV relativeFrom="paragraph">
                    <wp:posOffset>204932</wp:posOffset>
                  </wp:positionV>
                  <wp:extent cx="2777490" cy="2424430"/>
                  <wp:effectExtent l="0" t="0" r="3810" b="0"/>
                  <wp:wrapNone/>
                  <wp:docPr id="1276515583" name="Picture 1276515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51"/>
                          <a:stretch/>
                        </pic:blipFill>
                        <pic:spPr bwMode="auto">
                          <a:xfrm>
                            <a:off x="0" y="0"/>
                            <a:ext cx="2777490" cy="2424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F49A8EB" w14:textId="5B1A7C1F" w:rsidR="00DC372B" w:rsidRDefault="00DC372B" w:rsidP="000E68E6"/>
          <w:p w14:paraId="67E2146A" w14:textId="583DF97A" w:rsidR="00DC372B" w:rsidRDefault="000B3402" w:rsidP="000E68E6">
            <w:pPr>
              <w:tabs>
                <w:tab w:val="left" w:pos="1845"/>
                <w:tab w:val="left" w:pos="6660"/>
              </w:tabs>
              <w:rPr>
                <w:noProof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70560" behindDoc="0" locked="0" layoutInCell="1" allowOverlap="1" wp14:anchorId="38BF2617" wp14:editId="3C6116AB">
                      <wp:simplePos x="0" y="0"/>
                      <wp:positionH relativeFrom="column">
                        <wp:posOffset>2983865</wp:posOffset>
                      </wp:positionH>
                      <wp:positionV relativeFrom="paragraph">
                        <wp:posOffset>73660</wp:posOffset>
                      </wp:positionV>
                      <wp:extent cx="1781175" cy="1866900"/>
                      <wp:effectExtent l="0" t="0" r="28575" b="19050"/>
                      <wp:wrapNone/>
                      <wp:docPr id="1276515400" name="Text Box 12765154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81175" cy="18669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FDB792C" w14:textId="5E7D88AC" w:rsidR="000B3402" w:rsidRDefault="000B3402" w:rsidP="00DC372B">
                                  <w:r>
                                    <w:t xml:space="preserve">Item: </w:t>
                                  </w:r>
                                  <w:r>
                                    <w:t xml:space="preserve">POLY MESH / AIR MESH / 25MM &amp; </w:t>
                                  </w:r>
                                  <w:r w:rsidR="005E06E1">
                                    <w:t>38</w:t>
                                  </w:r>
                                  <w:r>
                                    <w:t xml:space="preserve">MM WEBBING / 20MM NYLON TAPE 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11C44B41" w14:textId="77777777" w:rsidR="000B3402" w:rsidRDefault="000B3402" w:rsidP="00DC372B">
                                  <w:r>
                                    <w:t>Style Color: TFP</w:t>
                                  </w:r>
                                  <w:r>
                                    <w:t xml:space="preserve"> / MCAM</w:t>
                                  </w:r>
                                </w:p>
                                <w:p w14:paraId="3287ADEB" w14:textId="77777777" w:rsidR="000B3402" w:rsidRDefault="000B3402" w:rsidP="00DC372B">
                                  <w:r>
                                    <w:t xml:space="preserve">RM Color: </w:t>
                                  </w:r>
                                  <w:r>
                                    <w:t>CBK</w:t>
                                  </w:r>
                                </w:p>
                                <w:p w14:paraId="1A27D7C8" w14:textId="77777777" w:rsidR="000B3402" w:rsidRDefault="000B3402" w:rsidP="00DC372B">
                                  <w:r>
                                    <w:t>Style Color: KUMUL</w:t>
                                  </w:r>
                                </w:p>
                                <w:p w14:paraId="058DCB1B" w14:textId="77777777" w:rsidR="000B3402" w:rsidRDefault="000B3402" w:rsidP="00DC372B">
                                  <w:r>
                                    <w:t xml:space="preserve">RM Color: </w:t>
                                  </w:r>
                                  <w:r>
                                    <w:t>BLACK</w:t>
                                  </w:r>
                                </w:p>
                                <w:p w14:paraId="2BB58E2C" w14:textId="77777777" w:rsidR="000B3402" w:rsidRDefault="000B3402" w:rsidP="00DC372B">
                                  <w:r>
                                    <w:t>Style Color: RG</w:t>
                                  </w:r>
                                  <w:r>
                                    <w:t xml:space="preserve"> / MC TROPIC</w:t>
                                  </w:r>
                                </w:p>
                                <w:p w14:paraId="6F1BECC6" w14:textId="77777777" w:rsidR="000B3402" w:rsidRDefault="000B3402" w:rsidP="00DC372B">
                                  <w:r>
                                    <w:t>RM Color: RG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BF2617" id="Text Box 1276515400" o:spid="_x0000_s1034" type="#_x0000_t202" style="position:absolute;margin-left:234.95pt;margin-top:5.8pt;width:140.25pt;height:147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" fillcolor="white [3201]" strokeweight=".5pt">
                      <v:textbox>
                        <w:txbxContent>
                          <w:p w14:paraId="2FDB792C" w14:textId="5E7D88AC" w:rsidR="000B3402" w:rsidRDefault="000B3402" w:rsidP="00DC372B">
                            <w:r>
                              <w:t xml:space="preserve">Item: </w:t>
                            </w:r>
                            <w:r>
                              <w:t xml:space="preserve">POLY MESH / AIR MESH / 25MM &amp; </w:t>
                            </w:r>
                            <w:r w:rsidR="005E06E1">
                              <w:t>38</w:t>
                            </w:r>
                            <w:r>
                              <w:t xml:space="preserve">MM WEBBING / 20MM NYLON TAPE </w:t>
                            </w:r>
                            <w:r>
                              <w:t xml:space="preserve"> </w:t>
                            </w:r>
                          </w:p>
                          <w:p w14:paraId="11C44B41" w14:textId="77777777" w:rsidR="000B3402" w:rsidRDefault="000B3402" w:rsidP="00DC372B">
                            <w:r>
                              <w:t>Style Color: TFP</w:t>
                            </w:r>
                            <w:r>
                              <w:t xml:space="preserve"> / MCAM</w:t>
                            </w:r>
                          </w:p>
                          <w:p w14:paraId="3287ADEB" w14:textId="77777777" w:rsidR="000B3402" w:rsidRDefault="000B3402" w:rsidP="00DC372B">
                            <w:r>
                              <w:t xml:space="preserve">RM Color: </w:t>
                            </w:r>
                            <w:r>
                              <w:t>CBK</w:t>
                            </w:r>
                          </w:p>
                          <w:p w14:paraId="1A27D7C8" w14:textId="77777777" w:rsidR="000B3402" w:rsidRDefault="000B3402" w:rsidP="00DC372B">
                            <w:r>
                              <w:t>Style Color: KUMUL</w:t>
                            </w:r>
                          </w:p>
                          <w:p w14:paraId="058DCB1B" w14:textId="77777777" w:rsidR="000B3402" w:rsidRDefault="000B3402" w:rsidP="00DC372B">
                            <w:r>
                              <w:t xml:space="preserve">RM Color: </w:t>
                            </w:r>
                            <w:r>
                              <w:t>BLACK</w:t>
                            </w:r>
                          </w:p>
                          <w:p w14:paraId="2BB58E2C" w14:textId="77777777" w:rsidR="000B3402" w:rsidRDefault="000B3402" w:rsidP="00DC372B">
                            <w:r>
                              <w:t>Style Color: RG</w:t>
                            </w:r>
                            <w:r>
                              <w:t xml:space="preserve"> / MC TROPIC</w:t>
                            </w:r>
                          </w:p>
                          <w:p w14:paraId="6F1BECC6" w14:textId="77777777" w:rsidR="000B3402" w:rsidRDefault="000B3402" w:rsidP="00DC372B">
                            <w:r>
                              <w:t>RM Color: RG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8512" behindDoc="0" locked="0" layoutInCell="1" allowOverlap="1" wp14:anchorId="51BEC924" wp14:editId="054010CF">
                      <wp:simplePos x="0" y="0"/>
                      <wp:positionH relativeFrom="column">
                        <wp:posOffset>1071245</wp:posOffset>
                      </wp:positionH>
                      <wp:positionV relativeFrom="paragraph">
                        <wp:posOffset>210820</wp:posOffset>
                      </wp:positionV>
                      <wp:extent cx="1870710" cy="529590"/>
                      <wp:effectExtent l="38100" t="57150" r="15240" b="22860"/>
                      <wp:wrapNone/>
                      <wp:docPr id="1276515399" name="Straight Arrow Connector 12765153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870710" cy="52959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E6919C" id="Straight Arrow Connector 1276515399" o:spid="_x0000_s1026" type="#_x0000_t32" style="position:absolute;margin-left:84.35pt;margin-top:16.6pt;width:147.3pt;height:41.7pt;flip:x y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" strokecolor="#f3533f [32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FA319ED" w14:textId="2CC4B362" w:rsidR="007A64FB" w:rsidRDefault="007A64FB" w:rsidP="007A64FB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6224" behindDoc="0" locked="0" layoutInCell="1" allowOverlap="1" wp14:anchorId="24F313A9" wp14:editId="1DC812BD">
                      <wp:simplePos x="0" y="0"/>
                      <wp:positionH relativeFrom="column">
                        <wp:posOffset>1304694</wp:posOffset>
                      </wp:positionH>
                      <wp:positionV relativeFrom="paragraph">
                        <wp:posOffset>400108</wp:posOffset>
                      </wp:positionV>
                      <wp:extent cx="1679171" cy="117763"/>
                      <wp:effectExtent l="0" t="57150" r="16510" b="34925"/>
                      <wp:wrapNone/>
                      <wp:docPr id="1276515393" name="Straight Arrow Connector 12765153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79171" cy="117763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C9C89D" id="Straight Arrow Connector 1276515393" o:spid="_x0000_s1026" type="#_x0000_t32" style="position:absolute;margin-left:102.75pt;margin-top:31.5pt;width:132.2pt;height:9.25pt;flip:x y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" strokecolor="#f3533f [3209]" strokeweight=".5pt">
                      <v:stroke endarrow="block" joinstyle="miter"/>
                    </v:shape>
                  </w:pict>
                </mc:Fallback>
              </mc:AlternateContent>
            </w:r>
            <w:r w:rsidR="000B340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6464" behindDoc="0" locked="0" layoutInCell="1" allowOverlap="1" wp14:anchorId="76FF089F" wp14:editId="1B9D82B9">
                      <wp:simplePos x="0" y="0"/>
                      <wp:positionH relativeFrom="column">
                        <wp:posOffset>1422457</wp:posOffset>
                      </wp:positionH>
                      <wp:positionV relativeFrom="paragraph">
                        <wp:posOffset>282344</wp:posOffset>
                      </wp:positionV>
                      <wp:extent cx="1464079" cy="246900"/>
                      <wp:effectExtent l="19050" t="57150" r="22225" b="20320"/>
                      <wp:wrapNone/>
                      <wp:docPr id="1276515398" name="Straight Arrow Connector 12765153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64079" cy="2469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072BFD" id="Straight Arrow Connector 1276515398" o:spid="_x0000_s1026" type="#_x0000_t32" style="position:absolute;margin-left:112pt;margin-top:22.25pt;width:115.3pt;height:19.45pt;flip:x y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" strokecolor="#f3533f [3209]" strokeweight=".5pt">
                      <v:stroke endarrow="block" joinstyle="miter"/>
                    </v:shape>
                  </w:pict>
                </mc:Fallback>
              </mc:AlternateContent>
            </w:r>
            <w:r w:rsidR="000B340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4416" behindDoc="0" locked="0" layoutInCell="1" allowOverlap="1" wp14:anchorId="7542D9E0" wp14:editId="00F50DE7">
                      <wp:simplePos x="0" y="0"/>
                      <wp:positionH relativeFrom="column">
                        <wp:posOffset>1398905</wp:posOffset>
                      </wp:positionH>
                      <wp:positionV relativeFrom="paragraph">
                        <wp:posOffset>536575</wp:posOffset>
                      </wp:positionV>
                      <wp:extent cx="1539240" cy="1050925"/>
                      <wp:effectExtent l="38100" t="0" r="22860" b="53975"/>
                      <wp:wrapNone/>
                      <wp:docPr id="1276515397" name="Straight Arrow Connector 12765153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39240" cy="105092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3F2533" id="Straight Arrow Connector 1276515397" o:spid="_x0000_s1026" type="#_x0000_t32" style="position:absolute;margin-left:110.15pt;margin-top:42.25pt;width:121.2pt;height:82.75pt;flip:x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" strokecolor="#f3533f [3209]" strokeweight=".5pt">
                      <v:stroke endarrow="block" joinstyle="miter"/>
                    </v:shape>
                  </w:pict>
                </mc:Fallback>
              </mc:AlternateContent>
            </w:r>
            <w:r w:rsidR="000B340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2368" behindDoc="0" locked="0" layoutInCell="1" allowOverlap="1" wp14:anchorId="6415656E" wp14:editId="0BDD578C">
                      <wp:simplePos x="0" y="0"/>
                      <wp:positionH relativeFrom="column">
                        <wp:posOffset>819785</wp:posOffset>
                      </wp:positionH>
                      <wp:positionV relativeFrom="paragraph">
                        <wp:posOffset>528955</wp:posOffset>
                      </wp:positionV>
                      <wp:extent cx="2118360" cy="189865"/>
                      <wp:effectExtent l="38100" t="0" r="15240" b="95885"/>
                      <wp:wrapNone/>
                      <wp:docPr id="1276515396" name="Straight Arrow Connector 12765153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118360" cy="18986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37EB9D" id="Straight Arrow Connector 1276515396" o:spid="_x0000_s1026" type="#_x0000_t32" style="position:absolute;margin-left:64.55pt;margin-top:41.65pt;width:166.8pt;height:14.95pt;flip:x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" strokecolor="#f3533f [3209]" strokeweight=".5pt">
                      <v:stroke endarrow="block" joinstyle="miter"/>
                    </v:shape>
                  </w:pict>
                </mc:Fallback>
              </mc:AlternateContent>
            </w:r>
            <w:r w:rsidR="00DC372B">
              <w:tab/>
            </w:r>
            <w:r w:rsidR="00DC372B">
              <w:tab/>
            </w:r>
          </w:p>
          <w:p w14:paraId="67360690" w14:textId="11227BB0" w:rsidR="00DC372B" w:rsidRPr="009F6887" w:rsidRDefault="007A64FB" w:rsidP="000E68E6">
            <w:pPr>
              <w:tabs>
                <w:tab w:val="left" w:pos="1845"/>
                <w:tab w:val="left" w:pos="6660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0320" behindDoc="0" locked="0" layoutInCell="1" allowOverlap="1" wp14:anchorId="20950E10" wp14:editId="1EEA3B76">
                      <wp:simplePos x="0" y="0"/>
                      <wp:positionH relativeFrom="column">
                        <wp:posOffset>1322012</wp:posOffset>
                      </wp:positionH>
                      <wp:positionV relativeFrom="paragraph">
                        <wp:posOffset>42430</wp:posOffset>
                      </wp:positionV>
                      <wp:extent cx="1615440" cy="387927"/>
                      <wp:effectExtent l="38100" t="0" r="22860" b="69850"/>
                      <wp:wrapNone/>
                      <wp:docPr id="1276515395" name="Straight Arrow Connector 12765153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15440" cy="387927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4FD2BC" id="Straight Arrow Connector 1276515395" o:spid="_x0000_s1026" type="#_x0000_t32" style="position:absolute;margin-left:104.1pt;margin-top:3.35pt;width:127.2pt;height:30.55pt;flip:x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" strokecolor="#f3533f [32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8272" behindDoc="0" locked="0" layoutInCell="1" allowOverlap="1" wp14:anchorId="22E7017E" wp14:editId="78CD32D7">
                      <wp:simplePos x="0" y="0"/>
                      <wp:positionH relativeFrom="column">
                        <wp:posOffset>1322012</wp:posOffset>
                      </wp:positionH>
                      <wp:positionV relativeFrom="paragraph">
                        <wp:posOffset>35502</wp:posOffset>
                      </wp:positionV>
                      <wp:extent cx="1650769" cy="720437"/>
                      <wp:effectExtent l="38100" t="0" r="26035" b="60960"/>
                      <wp:wrapNone/>
                      <wp:docPr id="1276515394" name="Straight Arrow Connector 12765153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50769" cy="720437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E0383A" id="Straight Arrow Connector 1276515394" o:spid="_x0000_s1026" type="#_x0000_t32" style="position:absolute;margin-left:104.1pt;margin-top:2.8pt;width:130pt;height:56.75pt;flip:x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" strokecolor="#f3533f [3209]" strokeweight=".5pt">
                      <v:stroke endarrow="block" joinstyle="miter"/>
                    </v:shape>
                  </w:pict>
                </mc:Fallback>
              </mc:AlternateContent>
            </w:r>
          </w:p>
        </w:tc>
      </w:tr>
    </w:tbl>
    <w:p w14:paraId="61889568" w14:textId="25092883" w:rsidR="00DC372B" w:rsidRDefault="00DC372B">
      <w:pPr>
        <w:rPr>
          <w:color w:val="auto"/>
        </w:rPr>
      </w:pPr>
    </w:p>
    <w:p w14:paraId="6E8B3ABA" w14:textId="77777777" w:rsidR="004A15F5" w:rsidRDefault="004A15F5" w:rsidP="00155384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4A15F5" w:rsidRPr="00DE4BCC" w14:paraId="3C7277E6" w14:textId="77777777" w:rsidTr="00A739D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076EB06A" w14:textId="44FDC8EF" w:rsidR="004A15F5" w:rsidRPr="00DE4BCC" w:rsidRDefault="004A15F5" w:rsidP="00A739DF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4A15F5" w:rsidRPr="00DE4BCC" w14:paraId="3AA51A5B" w14:textId="77777777" w:rsidTr="00C0746C">
        <w:trPr>
          <w:trHeight w:val="11204"/>
        </w:trPr>
        <w:tc>
          <w:tcPr>
            <w:tcW w:w="5000" w:type="pct"/>
          </w:tcPr>
          <w:p w14:paraId="42DD0F13" w14:textId="7138F3B8" w:rsidR="009F6887" w:rsidRPr="000C4AC5" w:rsidRDefault="00512DF6" w:rsidP="000C4AC5">
            <w:pPr>
              <w:ind w:firstLine="720"/>
              <w:rPr>
                <w:color w:val="auto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 wp14:anchorId="0924E647" wp14:editId="73C90AFD">
                      <wp:simplePos x="0" y="0"/>
                      <wp:positionH relativeFrom="column">
                        <wp:posOffset>3323907</wp:posOffset>
                      </wp:positionH>
                      <wp:positionV relativeFrom="paragraph">
                        <wp:posOffset>112712</wp:posOffset>
                      </wp:positionV>
                      <wp:extent cx="1623060" cy="2543908"/>
                      <wp:effectExtent l="0" t="0" r="15240" b="27940"/>
                      <wp:wrapNone/>
                      <wp:docPr id="1276515267" name="Text Box 12765152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23060" cy="254390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6C7553E" w14:textId="1FF4A25B" w:rsidR="00FD191A" w:rsidRDefault="00FD191A" w:rsidP="00FD191A">
                                  <w:r>
                                    <w:t xml:space="preserve">Item: WEBBING 38MM D/S  </w:t>
                                  </w:r>
                                </w:p>
                                <w:p w14:paraId="081E0E6F" w14:textId="77777777" w:rsidR="00FD191A" w:rsidRDefault="00FD191A" w:rsidP="00FD191A">
                                  <w:r>
                                    <w:t xml:space="preserve">Style Color: TFP </w:t>
                                  </w:r>
                                </w:p>
                                <w:p w14:paraId="041C62D0" w14:textId="4204CCEF" w:rsidR="00FD191A" w:rsidRDefault="00FD191A" w:rsidP="00FD191A">
                                  <w:r>
                                    <w:t>RM Color: TFP D/S</w:t>
                                  </w:r>
                                </w:p>
                                <w:p w14:paraId="4B8F80FD" w14:textId="77777777" w:rsidR="00C0746C" w:rsidRDefault="00C0746C" w:rsidP="00C0746C">
                                  <w:r>
                                    <w:t>Style Color: KUMUL</w:t>
                                  </w:r>
                                </w:p>
                                <w:p w14:paraId="5B5437AF" w14:textId="77777777" w:rsidR="00C0746C" w:rsidRDefault="00C0746C" w:rsidP="00C0746C">
                                  <w:r>
                                    <w:t>RM Color: KUMUL D/S</w:t>
                                  </w:r>
                                </w:p>
                                <w:p w14:paraId="48E9233E" w14:textId="77777777" w:rsidR="00C0746C" w:rsidRDefault="00C0746C" w:rsidP="00C0746C">
                                  <w:r>
                                    <w:t>Style Color: RG</w:t>
                                  </w:r>
                                </w:p>
                                <w:p w14:paraId="32F9E63A" w14:textId="77777777" w:rsidR="00C0746C" w:rsidRDefault="00C0746C" w:rsidP="00C0746C">
                                  <w:r>
                                    <w:t>RM Color: RG</w:t>
                                  </w:r>
                                </w:p>
                                <w:p w14:paraId="38021DB5" w14:textId="77777777" w:rsidR="00C0746C" w:rsidRDefault="00C0746C" w:rsidP="00C0746C">
                                  <w:r>
                                    <w:t xml:space="preserve">Style Color: MCAM </w:t>
                                  </w:r>
                                </w:p>
                                <w:p w14:paraId="443A6C0A" w14:textId="77777777" w:rsidR="00C0746C" w:rsidRDefault="00C0746C" w:rsidP="00C0746C">
                                  <w:r>
                                    <w:t>RM Color: MCAM D/S</w:t>
                                  </w:r>
                                </w:p>
                                <w:p w14:paraId="104F99D2" w14:textId="77777777" w:rsidR="00C0746C" w:rsidRDefault="00C0746C" w:rsidP="00C0746C">
                                  <w:r>
                                    <w:t>Style Color: MC TROPIC</w:t>
                                  </w:r>
                                </w:p>
                                <w:p w14:paraId="58CCCD20" w14:textId="77777777" w:rsidR="00C0746C" w:rsidRDefault="00C0746C" w:rsidP="00C0746C">
                                  <w:r>
                                    <w:t>RM Color: MC TROPIC D/S</w:t>
                                  </w:r>
                                </w:p>
                                <w:p w14:paraId="4D36D4D3" w14:textId="77777777" w:rsidR="00C0746C" w:rsidRDefault="00C0746C" w:rsidP="00FD191A"/>
                                <w:p w14:paraId="500778AA" w14:textId="77777777" w:rsidR="00FD191A" w:rsidRDefault="00FD191A" w:rsidP="00FD191A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24E647" id="Text Box 1276515267" o:spid="_x0000_s1035" type="#_x0000_t202" style="position:absolute;left:0;text-align:left;margin-left:261.7pt;margin-top:8.85pt;width:127.8pt;height:200.3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" fillcolor="white [3201]" strokeweight=".5pt">
                      <v:textbox>
                        <w:txbxContent>
                          <w:p w14:paraId="66C7553E" w14:textId="1FF4A25B" w:rsidR="00FD191A" w:rsidRDefault="00FD191A" w:rsidP="00FD191A">
                            <w:r>
                              <w:t xml:space="preserve">Item: WEBBING 38MM D/S  </w:t>
                            </w:r>
                          </w:p>
                          <w:p w14:paraId="081E0E6F" w14:textId="77777777" w:rsidR="00FD191A" w:rsidRDefault="00FD191A" w:rsidP="00FD191A">
                            <w:r>
                              <w:t xml:space="preserve">Style Color: TFP </w:t>
                            </w:r>
                          </w:p>
                          <w:p w14:paraId="041C62D0" w14:textId="4204CCEF" w:rsidR="00FD191A" w:rsidRDefault="00FD191A" w:rsidP="00FD191A">
                            <w:r>
                              <w:t>RM Color: TFP D/S</w:t>
                            </w:r>
                          </w:p>
                          <w:p w14:paraId="4B8F80FD" w14:textId="77777777" w:rsidR="00C0746C" w:rsidRDefault="00C0746C" w:rsidP="00C0746C">
                            <w:r>
                              <w:t>Style Color: KUMUL</w:t>
                            </w:r>
                          </w:p>
                          <w:p w14:paraId="5B5437AF" w14:textId="77777777" w:rsidR="00C0746C" w:rsidRDefault="00C0746C" w:rsidP="00C0746C">
                            <w:r>
                              <w:t>RM Color: KUMUL D/S</w:t>
                            </w:r>
                          </w:p>
                          <w:p w14:paraId="48E9233E" w14:textId="77777777" w:rsidR="00C0746C" w:rsidRDefault="00C0746C" w:rsidP="00C0746C">
                            <w:r>
                              <w:t>Style Color: RG</w:t>
                            </w:r>
                          </w:p>
                          <w:p w14:paraId="32F9E63A" w14:textId="77777777" w:rsidR="00C0746C" w:rsidRDefault="00C0746C" w:rsidP="00C0746C">
                            <w:r>
                              <w:t>RM Color: RG</w:t>
                            </w:r>
                          </w:p>
                          <w:p w14:paraId="38021DB5" w14:textId="77777777" w:rsidR="00C0746C" w:rsidRDefault="00C0746C" w:rsidP="00C0746C">
                            <w:r>
                              <w:t xml:space="preserve">Style Color: MCAM </w:t>
                            </w:r>
                          </w:p>
                          <w:p w14:paraId="443A6C0A" w14:textId="77777777" w:rsidR="00C0746C" w:rsidRDefault="00C0746C" w:rsidP="00C0746C">
                            <w:r>
                              <w:t>RM Color: MCAM D/S</w:t>
                            </w:r>
                          </w:p>
                          <w:p w14:paraId="104F99D2" w14:textId="77777777" w:rsidR="00C0746C" w:rsidRDefault="00C0746C" w:rsidP="00C0746C">
                            <w:r>
                              <w:t>Style Color: MC TROPIC</w:t>
                            </w:r>
                          </w:p>
                          <w:p w14:paraId="58CCCD20" w14:textId="77777777" w:rsidR="00C0746C" w:rsidRDefault="00C0746C" w:rsidP="00C0746C">
                            <w:r>
                              <w:t>RM Color: MC TROPIC D/S</w:t>
                            </w:r>
                          </w:p>
                          <w:p w14:paraId="4D36D4D3" w14:textId="77777777" w:rsidR="00C0746C" w:rsidRDefault="00C0746C" w:rsidP="00FD191A"/>
                          <w:p w14:paraId="500778AA" w14:textId="77777777" w:rsidR="00FD191A" w:rsidRDefault="00FD191A" w:rsidP="00FD191A"/>
                        </w:txbxContent>
                      </v:textbox>
                    </v:shape>
                  </w:pict>
                </mc:Fallback>
              </mc:AlternateContent>
            </w:r>
            <w:r w:rsidR="00F95343">
              <w:rPr>
                <w:color w:val="auto"/>
              </w:rPr>
              <w:t xml:space="preserve">                                                                                                             </w:t>
            </w:r>
          </w:p>
          <w:p w14:paraId="2A7969DA" w14:textId="242D99D9" w:rsidR="009F6887" w:rsidRPr="009F6887" w:rsidRDefault="006A753C" w:rsidP="009F6887">
            <w:r w:rsidRPr="00D74CE4">
              <w:rPr>
                <w:rFonts w:ascii="Calibri" w:eastAsia="Times New Roman" w:hAnsi="Calibri" w:cs="Calibri"/>
                <w:noProof/>
                <w:color w:val="000000"/>
              </w:rPr>
              <w:drawing>
                <wp:anchor distT="0" distB="0" distL="114300" distR="114300" simplePos="0" relativeHeight="251704320" behindDoc="0" locked="0" layoutInCell="1" allowOverlap="1" wp14:anchorId="4E5D8F7E" wp14:editId="6A169BAE">
                  <wp:simplePos x="0" y="0"/>
                  <wp:positionH relativeFrom="column">
                    <wp:posOffset>106276</wp:posOffset>
                  </wp:positionH>
                  <wp:positionV relativeFrom="paragraph">
                    <wp:posOffset>120015</wp:posOffset>
                  </wp:positionV>
                  <wp:extent cx="2475865" cy="953135"/>
                  <wp:effectExtent l="0" t="0" r="635" b="0"/>
                  <wp:wrapNone/>
                  <wp:docPr id="10" name="Picture 10" descr="C:\Users\Dell\Desktop\IMG_20210811_1327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Dell\Desktop\IMG_20210811_13270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859"/>
                          <a:stretch/>
                        </pic:blipFill>
                        <pic:spPr bwMode="auto">
                          <a:xfrm>
                            <a:off x="0" y="0"/>
                            <a:ext cx="2475865" cy="953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A5FA44C" w14:textId="30EABD80" w:rsidR="009F6887" w:rsidRDefault="00512DF6" w:rsidP="009F688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4B5E4270" wp14:editId="4646C5C3">
                      <wp:simplePos x="0" y="0"/>
                      <wp:positionH relativeFrom="column">
                        <wp:posOffset>2410460</wp:posOffset>
                      </wp:positionH>
                      <wp:positionV relativeFrom="paragraph">
                        <wp:posOffset>171133</wp:posOffset>
                      </wp:positionV>
                      <wp:extent cx="928688" cy="140970"/>
                      <wp:effectExtent l="38100" t="57150" r="24130" b="30480"/>
                      <wp:wrapNone/>
                      <wp:docPr id="38" name="Straight Arrow Connector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28688" cy="14097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CC2057" id="Straight Arrow Connector 38" o:spid="_x0000_s1026" type="#_x0000_t32" style="position:absolute;margin-left:189.8pt;margin-top:13.5pt;width:73.15pt;height:11.1pt;flip:x y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6841F61" w14:textId="0584AFB5" w:rsidR="009F6887" w:rsidRDefault="009F6887" w:rsidP="009F6887"/>
          <w:p w14:paraId="0B6F00C9" w14:textId="1B7A7633" w:rsidR="009F6887" w:rsidRDefault="009F6887" w:rsidP="00CD434E">
            <w:pPr>
              <w:tabs>
                <w:tab w:val="left" w:pos="5145"/>
              </w:tabs>
            </w:pPr>
            <w:r>
              <w:tab/>
            </w:r>
          </w:p>
          <w:p w14:paraId="3FE4BC1F" w14:textId="4D1ADA43" w:rsidR="009F6887" w:rsidRPr="009F6887" w:rsidRDefault="009F6887" w:rsidP="009F6887"/>
          <w:p w14:paraId="57B7A9F6" w14:textId="04686F06" w:rsidR="009F6887" w:rsidRPr="009F6887" w:rsidRDefault="009F6887" w:rsidP="009F6887"/>
          <w:p w14:paraId="6AA5F62A" w14:textId="2FB341C7" w:rsidR="009F6887" w:rsidRPr="009F6887" w:rsidRDefault="009F6887" w:rsidP="009F6887"/>
          <w:p w14:paraId="1B34A548" w14:textId="1D7F7D35" w:rsidR="009F6887" w:rsidRPr="009F6887" w:rsidRDefault="009F6887" w:rsidP="009F6887"/>
          <w:p w14:paraId="48D45B4F" w14:textId="24963451" w:rsidR="009F6887" w:rsidRPr="009F6887" w:rsidRDefault="009F6887" w:rsidP="009F6887"/>
          <w:p w14:paraId="7AB9050E" w14:textId="11033238" w:rsidR="009F6887" w:rsidRPr="009F6887" w:rsidRDefault="009F6887" w:rsidP="009F6887"/>
          <w:p w14:paraId="29CFD074" w14:textId="1775C984" w:rsidR="009F6887" w:rsidRDefault="000B6685" w:rsidP="000B6685">
            <w:pPr>
              <w:tabs>
                <w:tab w:val="left" w:pos="7005"/>
              </w:tabs>
            </w:pPr>
            <w:r>
              <w:tab/>
            </w:r>
          </w:p>
          <w:p w14:paraId="5E15629E" w14:textId="3E32FE7E" w:rsidR="009F6887" w:rsidRPr="009F6887" w:rsidRDefault="009F6887" w:rsidP="009F6887"/>
          <w:p w14:paraId="46A687A1" w14:textId="4559F52D" w:rsidR="009F6887" w:rsidRDefault="00512DF6" w:rsidP="009F6887">
            <w:pPr>
              <w:ind w:firstLine="720"/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812864" behindDoc="0" locked="0" layoutInCell="1" allowOverlap="1" wp14:anchorId="5B8395CC" wp14:editId="7EAC88DF">
                      <wp:simplePos x="0" y="0"/>
                      <wp:positionH relativeFrom="column">
                        <wp:posOffset>3572827</wp:posOffset>
                      </wp:positionH>
                      <wp:positionV relativeFrom="paragraph">
                        <wp:posOffset>7620</wp:posOffset>
                      </wp:positionV>
                      <wp:extent cx="1740877" cy="2127738"/>
                      <wp:effectExtent l="0" t="0" r="12065" b="25400"/>
                      <wp:wrapNone/>
                      <wp:docPr id="1276515268" name="Text Box 12765152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40877" cy="212773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F73415B" w14:textId="0FF84F6C" w:rsidR="00552181" w:rsidRDefault="00552181" w:rsidP="00552181">
                                  <w:r>
                                    <w:t xml:space="preserve">Item: ELASTIC TAPE 25MM  </w:t>
                                  </w:r>
                                </w:p>
                                <w:p w14:paraId="213782C9" w14:textId="77777777" w:rsidR="00C0746C" w:rsidRDefault="00C0746C" w:rsidP="00C0746C">
                                  <w:r>
                                    <w:t xml:space="preserve">Style Color: TFP </w:t>
                                  </w:r>
                                </w:p>
                                <w:p w14:paraId="69A11350" w14:textId="11FCDE7E" w:rsidR="00C0746C" w:rsidRDefault="00C0746C" w:rsidP="00C0746C">
                                  <w:r>
                                    <w:t xml:space="preserve">RM Color: TFP </w:t>
                                  </w:r>
                                  <w:r>
                                    <w:t>S</w:t>
                                  </w:r>
                                  <w:r>
                                    <w:t>/S</w:t>
                                  </w:r>
                                </w:p>
                                <w:p w14:paraId="636ECA0A" w14:textId="77777777" w:rsidR="00C0746C" w:rsidRDefault="00C0746C" w:rsidP="00C0746C">
                                  <w:r>
                                    <w:t>Style Color: KUMUL</w:t>
                                  </w:r>
                                </w:p>
                                <w:p w14:paraId="2C49C3A4" w14:textId="5B8951FC" w:rsidR="00C0746C" w:rsidRDefault="00C0746C" w:rsidP="00C0746C">
                                  <w:r>
                                    <w:t xml:space="preserve">RM Color: </w:t>
                                  </w:r>
                                  <w:r>
                                    <w:t>BLACK</w:t>
                                  </w:r>
                                </w:p>
                                <w:p w14:paraId="24E33489" w14:textId="3E89BE4F" w:rsidR="00C0746C" w:rsidRDefault="00C0746C" w:rsidP="00C0746C">
                                  <w:r>
                                    <w:t>Style Color: RG</w:t>
                                  </w:r>
                                  <w:r>
                                    <w:t xml:space="preserve"> / MC TROPIC</w:t>
                                  </w:r>
                                </w:p>
                                <w:p w14:paraId="3B6329F6" w14:textId="77777777" w:rsidR="00C0746C" w:rsidRDefault="00C0746C" w:rsidP="00C0746C">
                                  <w:r>
                                    <w:t>RM Color: RG</w:t>
                                  </w:r>
                                </w:p>
                                <w:p w14:paraId="664D9310" w14:textId="77777777" w:rsidR="00C0746C" w:rsidRDefault="00C0746C" w:rsidP="00C0746C">
                                  <w:r>
                                    <w:t xml:space="preserve">Style Color: MCAM </w:t>
                                  </w:r>
                                </w:p>
                                <w:p w14:paraId="2BDE38BD" w14:textId="2BC6C350" w:rsidR="00552181" w:rsidRDefault="00C0746C" w:rsidP="00552181">
                                  <w:r>
                                    <w:t xml:space="preserve">RM Color: MCAM </w:t>
                                  </w:r>
                                  <w:r>
                                    <w:t>S</w:t>
                                  </w:r>
                                  <w:r>
                                    <w:t>/S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8395CC" id="Text Box 1276515268" o:spid="_x0000_s1036" type="#_x0000_t202" style="position:absolute;left:0;text-align:left;margin-left:281.3pt;margin-top:.6pt;width:137.1pt;height:167.5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" fillcolor="white [3201]" strokeweight=".5pt">
                      <v:textbox>
                        <w:txbxContent>
                          <w:p w14:paraId="0F73415B" w14:textId="0FF84F6C" w:rsidR="00552181" w:rsidRDefault="00552181" w:rsidP="00552181">
                            <w:r>
                              <w:t xml:space="preserve">Item: ELASTIC TAPE 25MM  </w:t>
                            </w:r>
                          </w:p>
                          <w:p w14:paraId="213782C9" w14:textId="77777777" w:rsidR="00C0746C" w:rsidRDefault="00C0746C" w:rsidP="00C0746C">
                            <w:r>
                              <w:t xml:space="preserve">Style Color: TFP </w:t>
                            </w:r>
                          </w:p>
                          <w:p w14:paraId="69A11350" w14:textId="11FCDE7E" w:rsidR="00C0746C" w:rsidRDefault="00C0746C" w:rsidP="00C0746C">
                            <w:r>
                              <w:t xml:space="preserve">RM Color: TFP </w:t>
                            </w:r>
                            <w:r>
                              <w:t>S</w:t>
                            </w:r>
                            <w:r>
                              <w:t>/S</w:t>
                            </w:r>
                          </w:p>
                          <w:p w14:paraId="636ECA0A" w14:textId="77777777" w:rsidR="00C0746C" w:rsidRDefault="00C0746C" w:rsidP="00C0746C">
                            <w:r>
                              <w:t>Style Color: KUMUL</w:t>
                            </w:r>
                          </w:p>
                          <w:p w14:paraId="2C49C3A4" w14:textId="5B8951FC" w:rsidR="00C0746C" w:rsidRDefault="00C0746C" w:rsidP="00C0746C">
                            <w:r>
                              <w:t xml:space="preserve">RM Color: </w:t>
                            </w:r>
                            <w:r>
                              <w:t>BLACK</w:t>
                            </w:r>
                          </w:p>
                          <w:p w14:paraId="24E33489" w14:textId="3E89BE4F" w:rsidR="00C0746C" w:rsidRDefault="00C0746C" w:rsidP="00C0746C">
                            <w:r>
                              <w:t>Style Color: RG</w:t>
                            </w:r>
                            <w:r>
                              <w:t xml:space="preserve"> / MC TROPIC</w:t>
                            </w:r>
                          </w:p>
                          <w:p w14:paraId="3B6329F6" w14:textId="77777777" w:rsidR="00C0746C" w:rsidRDefault="00C0746C" w:rsidP="00C0746C">
                            <w:r>
                              <w:t>RM Color: RG</w:t>
                            </w:r>
                          </w:p>
                          <w:p w14:paraId="664D9310" w14:textId="77777777" w:rsidR="00C0746C" w:rsidRDefault="00C0746C" w:rsidP="00C0746C">
                            <w:r>
                              <w:t xml:space="preserve">Style Color: MCAM </w:t>
                            </w:r>
                          </w:p>
                          <w:p w14:paraId="2BDE38BD" w14:textId="2BC6C350" w:rsidR="00552181" w:rsidRDefault="00C0746C" w:rsidP="00552181">
                            <w:r>
                              <w:t xml:space="preserve">RM Color: MCAM </w:t>
                            </w:r>
                            <w:r>
                              <w:t>S</w:t>
                            </w:r>
                            <w:r>
                              <w:t>/S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10871ED" w14:textId="52397499" w:rsidR="00584CAD" w:rsidRPr="00584CAD" w:rsidRDefault="00584CAD" w:rsidP="00584CAD"/>
          <w:p w14:paraId="5519B9CA" w14:textId="495E59A8" w:rsidR="00584CAD" w:rsidRPr="00584CAD" w:rsidRDefault="00C0746C" w:rsidP="00584CAD">
            <w:r w:rsidRPr="00D74CE4">
              <w:rPr>
                <w:rFonts w:ascii="Calibri" w:eastAsia="Times New Roman" w:hAnsi="Calibri" w:cs="Calibri"/>
                <w:noProof/>
                <w:color w:val="000000"/>
              </w:rPr>
              <w:drawing>
                <wp:anchor distT="0" distB="0" distL="114300" distR="114300" simplePos="0" relativeHeight="251993088" behindDoc="1" locked="0" layoutInCell="1" allowOverlap="1" wp14:anchorId="5EBE2EE4" wp14:editId="6C4D17B9">
                  <wp:simplePos x="0" y="0"/>
                  <wp:positionH relativeFrom="column">
                    <wp:posOffset>98620</wp:posOffset>
                  </wp:positionH>
                  <wp:positionV relativeFrom="paragraph">
                    <wp:posOffset>18854</wp:posOffset>
                  </wp:positionV>
                  <wp:extent cx="2475865" cy="953135"/>
                  <wp:effectExtent l="0" t="0" r="635" b="0"/>
                  <wp:wrapNone/>
                  <wp:docPr id="1276515458" name="Picture 1276515458" descr="C:\Users\Dell\Desktop\IMG_20210811_1327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Dell\Desktop\IMG_20210811_13270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859"/>
                          <a:stretch/>
                        </pic:blipFill>
                        <pic:spPr bwMode="auto">
                          <a:xfrm>
                            <a:off x="0" y="0"/>
                            <a:ext cx="2475865" cy="953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5072D0E" w14:textId="013AF71D" w:rsidR="00584CAD" w:rsidRPr="00584CAD" w:rsidRDefault="00C0746C" w:rsidP="00584CAD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9616" behindDoc="1" locked="0" layoutInCell="1" allowOverlap="1" wp14:anchorId="4770C89B" wp14:editId="4E9D39A2">
                      <wp:simplePos x="0" y="0"/>
                      <wp:positionH relativeFrom="column">
                        <wp:posOffset>2123440</wp:posOffset>
                      </wp:positionH>
                      <wp:positionV relativeFrom="paragraph">
                        <wp:posOffset>162560</wp:posOffset>
                      </wp:positionV>
                      <wp:extent cx="1485900" cy="45085"/>
                      <wp:effectExtent l="19050" t="76200" r="19050" b="50165"/>
                      <wp:wrapSquare wrapText="bothSides"/>
                      <wp:docPr id="4" name="Straight Arrow Connector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85900" cy="4508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4C76FB" id="Straight Arrow Connector 4" o:spid="_x0000_s1026" type="#_x0000_t32" style="position:absolute;margin-left:167.2pt;margin-top:12.8pt;width:117pt;height:3.55pt;flip:x y;z-index:-25155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" strokecolor="#d7230d [2409]" strokeweight=".5pt">
                      <v:stroke endarrow="block" joinstyle="miter"/>
                      <w10:wrap type="square"/>
                    </v:shape>
                  </w:pict>
                </mc:Fallback>
              </mc:AlternateContent>
            </w:r>
          </w:p>
          <w:p w14:paraId="269CB4D8" w14:textId="699395A1" w:rsidR="00584CAD" w:rsidRDefault="00584CAD" w:rsidP="00584CAD"/>
          <w:p w14:paraId="757A1B18" w14:textId="09A73705" w:rsidR="00584CAD" w:rsidRDefault="00584CAD" w:rsidP="00584CAD"/>
          <w:p w14:paraId="21364942" w14:textId="1788EFEA" w:rsidR="00584CAD" w:rsidRPr="00584CAD" w:rsidRDefault="00C0746C" w:rsidP="00C0746C"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827200" behindDoc="0" locked="0" layoutInCell="1" allowOverlap="1" wp14:anchorId="73728921" wp14:editId="079AF0E5">
                      <wp:simplePos x="0" y="0"/>
                      <wp:positionH relativeFrom="column">
                        <wp:posOffset>3325177</wp:posOffset>
                      </wp:positionH>
                      <wp:positionV relativeFrom="paragraph">
                        <wp:posOffset>1286193</wp:posOffset>
                      </wp:positionV>
                      <wp:extent cx="1770185" cy="1617785"/>
                      <wp:effectExtent l="0" t="0" r="20955" b="20955"/>
                      <wp:wrapNone/>
                      <wp:docPr id="1276515275" name="Text Box 12765152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70185" cy="16177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5F39960" w14:textId="4B4DAC05" w:rsidR="006A753C" w:rsidRDefault="006A753C" w:rsidP="006A753C">
                                  <w:r>
                                    <w:t xml:space="preserve">Item: AIR MESH   </w:t>
                                  </w:r>
                                </w:p>
                                <w:p w14:paraId="31323EA6" w14:textId="77777777" w:rsidR="00C0746C" w:rsidRDefault="00C0746C" w:rsidP="00C0746C">
                                  <w:r>
                                    <w:t>Style Color: TFP / MCAM</w:t>
                                  </w:r>
                                </w:p>
                                <w:p w14:paraId="6F9A46E2" w14:textId="77777777" w:rsidR="00C0746C" w:rsidRDefault="00C0746C" w:rsidP="00C0746C">
                                  <w:r>
                                    <w:t>RM Color: CBK</w:t>
                                  </w:r>
                                </w:p>
                                <w:p w14:paraId="0C9E517A" w14:textId="77777777" w:rsidR="00C0746C" w:rsidRDefault="00C0746C" w:rsidP="00C0746C">
                                  <w:r>
                                    <w:t>Style Color: KUMUL</w:t>
                                  </w:r>
                                </w:p>
                                <w:p w14:paraId="30A87516" w14:textId="77777777" w:rsidR="00C0746C" w:rsidRDefault="00C0746C" w:rsidP="00C0746C">
                                  <w:r>
                                    <w:t>RM Color: BLACK</w:t>
                                  </w:r>
                                </w:p>
                                <w:p w14:paraId="49A09692" w14:textId="77777777" w:rsidR="00C0746C" w:rsidRDefault="00C0746C" w:rsidP="00C0746C">
                                  <w:r>
                                    <w:t>Style Color: RG / MC TROPIC</w:t>
                                  </w:r>
                                </w:p>
                                <w:p w14:paraId="30BD471E" w14:textId="77777777" w:rsidR="00C0746C" w:rsidRDefault="00C0746C" w:rsidP="00C0746C">
                                  <w:r>
                                    <w:t>RM Color: RG</w:t>
                                  </w:r>
                                </w:p>
                                <w:p w14:paraId="41D1DB1F" w14:textId="77777777" w:rsidR="006A753C" w:rsidRDefault="006A753C" w:rsidP="006A753C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728921" id="Text Box 1276515275" o:spid="_x0000_s1037" type="#_x0000_t202" style="position:absolute;margin-left:261.8pt;margin-top:101.3pt;width:139.4pt;height:127.4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" fillcolor="white [3201]" strokeweight=".5pt">
                      <v:textbox>
                        <w:txbxContent>
                          <w:p w14:paraId="35F39960" w14:textId="4B4DAC05" w:rsidR="006A753C" w:rsidRDefault="006A753C" w:rsidP="006A753C">
                            <w:r>
                              <w:t xml:space="preserve">Item: AIR MESH   </w:t>
                            </w:r>
                          </w:p>
                          <w:p w14:paraId="31323EA6" w14:textId="77777777" w:rsidR="00C0746C" w:rsidRDefault="00C0746C" w:rsidP="00C0746C">
                            <w:r>
                              <w:t>Style Color: TFP / MCAM</w:t>
                            </w:r>
                          </w:p>
                          <w:p w14:paraId="6F9A46E2" w14:textId="77777777" w:rsidR="00C0746C" w:rsidRDefault="00C0746C" w:rsidP="00C0746C">
                            <w:r>
                              <w:t>RM Color: CBK</w:t>
                            </w:r>
                          </w:p>
                          <w:p w14:paraId="0C9E517A" w14:textId="77777777" w:rsidR="00C0746C" w:rsidRDefault="00C0746C" w:rsidP="00C0746C">
                            <w:r>
                              <w:t>Style Color: KUMUL</w:t>
                            </w:r>
                          </w:p>
                          <w:p w14:paraId="30A87516" w14:textId="77777777" w:rsidR="00C0746C" w:rsidRDefault="00C0746C" w:rsidP="00C0746C">
                            <w:r>
                              <w:t>RM Color: BLACK</w:t>
                            </w:r>
                          </w:p>
                          <w:p w14:paraId="49A09692" w14:textId="77777777" w:rsidR="00C0746C" w:rsidRDefault="00C0746C" w:rsidP="00C0746C">
                            <w:r>
                              <w:t>Style Color: RG / MC TROPIC</w:t>
                            </w:r>
                          </w:p>
                          <w:p w14:paraId="30BD471E" w14:textId="77777777" w:rsidR="00C0746C" w:rsidRDefault="00C0746C" w:rsidP="00C0746C">
                            <w:r>
                              <w:t>RM Color: RG</w:t>
                            </w:r>
                          </w:p>
                          <w:p w14:paraId="41D1DB1F" w14:textId="77777777" w:rsidR="006A753C" w:rsidRDefault="006A753C" w:rsidP="006A753C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5152" behindDoc="0" locked="0" layoutInCell="1" allowOverlap="1" wp14:anchorId="5064EA30" wp14:editId="7119A4E8">
                      <wp:simplePos x="0" y="0"/>
                      <wp:positionH relativeFrom="column">
                        <wp:posOffset>1643330</wp:posOffset>
                      </wp:positionH>
                      <wp:positionV relativeFrom="paragraph">
                        <wp:posOffset>1668096</wp:posOffset>
                      </wp:positionV>
                      <wp:extent cx="1714500" cy="67408"/>
                      <wp:effectExtent l="19050" t="76200" r="19050" b="27940"/>
                      <wp:wrapNone/>
                      <wp:docPr id="1276515274" name="Straight Arrow Connector 12765152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714500" cy="6740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9DAAA5" id="Straight Arrow Connector 1276515274" o:spid="_x0000_s1026" type="#_x0000_t32" style="position:absolute;margin-left:129.4pt;margin-top:131.35pt;width:135pt;height:5.3pt;flip:x y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3104" behindDoc="0" locked="0" layoutInCell="1" allowOverlap="1" wp14:anchorId="59B47BA4" wp14:editId="1435D474">
                      <wp:simplePos x="0" y="0"/>
                      <wp:positionH relativeFrom="column">
                        <wp:posOffset>637003</wp:posOffset>
                      </wp:positionH>
                      <wp:positionV relativeFrom="paragraph">
                        <wp:posOffset>1736285</wp:posOffset>
                      </wp:positionV>
                      <wp:extent cx="2732405" cy="217805"/>
                      <wp:effectExtent l="38100" t="0" r="10795" b="86995"/>
                      <wp:wrapNone/>
                      <wp:docPr id="1276515273" name="Straight Arrow Connector 12765152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732405" cy="21780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590E71" id="Straight Arrow Connector 1276515273" o:spid="_x0000_s1026" type="#_x0000_t32" style="position:absolute;margin-left:50.15pt;margin-top:136.7pt;width:215.15pt;height:17.15pt;flip:x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D74CE4">
              <w:rPr>
                <w:rFonts w:ascii="Calibri" w:eastAsia="Times New Roman" w:hAnsi="Calibri" w:cs="Calibri"/>
                <w:noProof/>
                <w:color w:val="000000"/>
              </w:rPr>
              <w:drawing>
                <wp:anchor distT="0" distB="0" distL="114300" distR="114300" simplePos="0" relativeHeight="251738112" behindDoc="0" locked="0" layoutInCell="1" allowOverlap="1" wp14:anchorId="1FE8B0C7" wp14:editId="0801247B">
                  <wp:simplePos x="0" y="0"/>
                  <wp:positionH relativeFrom="column">
                    <wp:posOffset>295910</wp:posOffset>
                  </wp:positionH>
                  <wp:positionV relativeFrom="paragraph">
                    <wp:posOffset>1296181</wp:posOffset>
                  </wp:positionV>
                  <wp:extent cx="2513965" cy="1485900"/>
                  <wp:effectExtent l="0" t="0" r="635" b="0"/>
                  <wp:wrapNone/>
                  <wp:docPr id="33" name="Picture 33" descr="C:\Users\Dell\Desktop\IMG_20210811_1326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Dell\Desktop\IMG_20210811_1326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3965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48776B76" w14:textId="2289D11B" w:rsidR="00CD434E" w:rsidRDefault="00CD434E" w:rsidP="00155384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0C4AC5" w:rsidRPr="00DE4BCC" w14:paraId="1BD30695" w14:textId="77777777" w:rsidTr="000E68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2A65BB66" w14:textId="77777777" w:rsidR="000C4AC5" w:rsidRPr="00DE4BCC" w:rsidRDefault="000C4AC5" w:rsidP="000E68E6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0C4AC5" w:rsidRPr="00DE4BCC" w14:paraId="0ECB1CF7" w14:textId="77777777" w:rsidTr="000E68E6">
        <w:trPr>
          <w:trHeight w:val="12653"/>
        </w:trPr>
        <w:tc>
          <w:tcPr>
            <w:tcW w:w="5000" w:type="pct"/>
          </w:tcPr>
          <w:p w14:paraId="1D262A45" w14:textId="52FF248D" w:rsidR="000C4AC5" w:rsidRPr="003404FE" w:rsidRDefault="003404FE" w:rsidP="003404FE">
            <w:pPr>
              <w:rPr>
                <w:color w:val="auto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80800" behindDoc="0" locked="0" layoutInCell="1" allowOverlap="1" wp14:anchorId="18B9F14D" wp14:editId="1397D4D8">
                      <wp:simplePos x="0" y="0"/>
                      <wp:positionH relativeFrom="column">
                        <wp:posOffset>3069004</wp:posOffset>
                      </wp:positionH>
                      <wp:positionV relativeFrom="paragraph">
                        <wp:posOffset>40152</wp:posOffset>
                      </wp:positionV>
                      <wp:extent cx="1670539" cy="706120"/>
                      <wp:effectExtent l="0" t="0" r="25400" b="17780"/>
                      <wp:wrapNone/>
                      <wp:docPr id="1276515447" name="Text Box 12765154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70539" cy="7061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2CD6A3D" w14:textId="77777777" w:rsidR="000C4AC5" w:rsidRDefault="000C4AC5" w:rsidP="000C4AC5">
                                  <w:r>
                                    <w:t xml:space="preserve">Item: PLATSTIC ROD 47CM  </w:t>
                                  </w:r>
                                </w:p>
                                <w:p w14:paraId="5D718DEF" w14:textId="6557CBEA" w:rsidR="000C4AC5" w:rsidRDefault="000C4AC5" w:rsidP="000C4AC5">
                                  <w:r>
                                    <w:t xml:space="preserve">Style Color: </w:t>
                                  </w:r>
                                  <w:r w:rsidR="003404FE">
                                    <w:t>ALL COLOR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685EF99D" w14:textId="77777777" w:rsidR="000C4AC5" w:rsidRDefault="000C4AC5" w:rsidP="000C4AC5">
                                  <w:r>
                                    <w:t>RM Color: WHITE</w:t>
                                  </w:r>
                                </w:p>
                                <w:p w14:paraId="1E9AFC8A" w14:textId="77777777" w:rsidR="000C4AC5" w:rsidRDefault="000C4AC5" w:rsidP="000C4AC5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B9F14D" id="Text Box 1276515447" o:spid="_x0000_s1038" type="#_x0000_t202" style="position:absolute;margin-left:241.65pt;margin-top:3.15pt;width:131.55pt;height:55.6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" fillcolor="white [3201]" strokeweight=".5pt">
                      <v:textbox>
                        <w:txbxContent>
                          <w:p w14:paraId="42CD6A3D" w14:textId="77777777" w:rsidR="000C4AC5" w:rsidRDefault="000C4AC5" w:rsidP="000C4AC5">
                            <w:r>
                              <w:t xml:space="preserve">Item: PLATSTIC ROD 47CM  </w:t>
                            </w:r>
                          </w:p>
                          <w:p w14:paraId="5D718DEF" w14:textId="6557CBEA" w:rsidR="000C4AC5" w:rsidRDefault="000C4AC5" w:rsidP="000C4AC5">
                            <w:r>
                              <w:t xml:space="preserve">Style Color: </w:t>
                            </w:r>
                            <w:r w:rsidR="003404FE">
                              <w:t>ALL COLOR</w:t>
                            </w:r>
                            <w:r>
                              <w:t xml:space="preserve"> </w:t>
                            </w:r>
                          </w:p>
                          <w:p w14:paraId="685EF99D" w14:textId="77777777" w:rsidR="000C4AC5" w:rsidRDefault="000C4AC5" w:rsidP="000C4AC5">
                            <w:r>
                              <w:t>RM Color: WHITE</w:t>
                            </w:r>
                          </w:p>
                          <w:p w14:paraId="1E9AFC8A" w14:textId="77777777" w:rsidR="000C4AC5" w:rsidRDefault="000C4AC5" w:rsidP="000C4AC5"/>
                        </w:txbxContent>
                      </v:textbox>
                    </v:shape>
                  </w:pict>
                </mc:Fallback>
              </mc:AlternateContent>
            </w:r>
            <w:r w:rsidR="000C4AC5" w:rsidRPr="00D74CE4">
              <w:rPr>
                <w:rFonts w:ascii="Calibri" w:eastAsia="Times New Roman" w:hAnsi="Calibri" w:cs="Calibri"/>
                <w:noProof/>
                <w:color w:val="000000"/>
              </w:rPr>
              <w:drawing>
                <wp:anchor distT="0" distB="0" distL="114300" distR="114300" simplePos="0" relativeHeight="251974656" behindDoc="0" locked="0" layoutInCell="1" allowOverlap="1" wp14:anchorId="1E1C1058" wp14:editId="571C8140">
                  <wp:simplePos x="0" y="0"/>
                  <wp:positionH relativeFrom="column">
                    <wp:posOffset>144607</wp:posOffset>
                  </wp:positionH>
                  <wp:positionV relativeFrom="paragraph">
                    <wp:posOffset>142759</wp:posOffset>
                  </wp:positionV>
                  <wp:extent cx="2513965" cy="1485900"/>
                  <wp:effectExtent l="0" t="0" r="635" b="0"/>
                  <wp:wrapNone/>
                  <wp:docPr id="1276515456" name="Picture 1276515456" descr="C:\Users\Dell\Desktop\IMG_20210811_1326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Dell\Desktop\IMG_20210811_1326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3965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C306A23" w14:textId="67038F2D" w:rsidR="000C4AC5" w:rsidRPr="009F6887" w:rsidRDefault="003404FE" w:rsidP="000E68E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5680" behindDoc="0" locked="0" layoutInCell="1" allowOverlap="1" wp14:anchorId="04E858D3" wp14:editId="116C4BDD">
                      <wp:simplePos x="0" y="0"/>
                      <wp:positionH relativeFrom="column">
                        <wp:posOffset>1303361</wp:posOffset>
                      </wp:positionH>
                      <wp:positionV relativeFrom="paragraph">
                        <wp:posOffset>67359</wp:posOffset>
                      </wp:positionV>
                      <wp:extent cx="1796561" cy="383931"/>
                      <wp:effectExtent l="38100" t="0" r="13335" b="73660"/>
                      <wp:wrapNone/>
                      <wp:docPr id="1276515446" name="Straight Arrow Connector 12765154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96561" cy="383931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18B4E1" id="Straight Arrow Connector 1276515446" o:spid="_x0000_s1026" type="#_x0000_t32" style="position:absolute;margin-left:102.65pt;margin-top:5.3pt;width:141.45pt;height:30.25pt;flip:x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864AF16" w14:textId="395289D6" w:rsidR="000C4AC5" w:rsidRPr="009F6887" w:rsidRDefault="000C4AC5" w:rsidP="000E68E6"/>
          <w:p w14:paraId="599DA7D2" w14:textId="65B8EAEC" w:rsidR="000C4AC5" w:rsidRPr="009F6887" w:rsidRDefault="003404FE" w:rsidP="000E68E6"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83872" behindDoc="0" locked="0" layoutInCell="1" allowOverlap="1" wp14:anchorId="7047A608" wp14:editId="4939760D">
                      <wp:simplePos x="0" y="0"/>
                      <wp:positionH relativeFrom="column">
                        <wp:posOffset>3072448</wp:posOffset>
                      </wp:positionH>
                      <wp:positionV relativeFrom="paragraph">
                        <wp:posOffset>104139</wp:posOffset>
                      </wp:positionV>
                      <wp:extent cx="1781175" cy="1643063"/>
                      <wp:effectExtent l="0" t="0" r="28575" b="14605"/>
                      <wp:wrapNone/>
                      <wp:docPr id="1276515449" name="Text Box 12765154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81175" cy="164306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AD70151" w14:textId="77777777" w:rsidR="000C4AC5" w:rsidRDefault="000C4AC5" w:rsidP="000C4AC5">
                                  <w:r>
                                    <w:t xml:space="preserve">Item: NYLON TAPE 20MM  </w:t>
                                  </w:r>
                                </w:p>
                                <w:p w14:paraId="02195081" w14:textId="77777777" w:rsidR="003404FE" w:rsidRDefault="003404FE" w:rsidP="003404FE">
                                  <w:r>
                                    <w:t>Style Color: TFP / MCAM</w:t>
                                  </w:r>
                                </w:p>
                                <w:p w14:paraId="20322681" w14:textId="77777777" w:rsidR="003404FE" w:rsidRDefault="003404FE" w:rsidP="003404FE">
                                  <w:r>
                                    <w:t>RM Color: CBK</w:t>
                                  </w:r>
                                </w:p>
                                <w:p w14:paraId="3EFBDAD6" w14:textId="77777777" w:rsidR="003404FE" w:rsidRDefault="003404FE" w:rsidP="003404FE">
                                  <w:r>
                                    <w:t>Style Color: KUMUL</w:t>
                                  </w:r>
                                </w:p>
                                <w:p w14:paraId="5F072885" w14:textId="77777777" w:rsidR="003404FE" w:rsidRDefault="003404FE" w:rsidP="003404FE">
                                  <w:r>
                                    <w:t>RM Color: BLACK</w:t>
                                  </w:r>
                                </w:p>
                                <w:p w14:paraId="30AA5BEC" w14:textId="77777777" w:rsidR="003404FE" w:rsidRDefault="003404FE" w:rsidP="003404FE">
                                  <w:r>
                                    <w:t>Style Color: RG / MC TROPIC</w:t>
                                  </w:r>
                                </w:p>
                                <w:p w14:paraId="12952BE7" w14:textId="77777777" w:rsidR="003404FE" w:rsidRDefault="003404FE" w:rsidP="003404FE">
                                  <w:r>
                                    <w:t>RM Color: RG</w:t>
                                  </w:r>
                                </w:p>
                                <w:p w14:paraId="70FC24F9" w14:textId="77777777" w:rsidR="000C4AC5" w:rsidRDefault="000C4AC5" w:rsidP="000C4AC5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47A608" id="Text Box 1276515449" o:spid="_x0000_s1039" type="#_x0000_t202" style="position:absolute;margin-left:241.95pt;margin-top:8.2pt;width:140.25pt;height:129.4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" fillcolor="white [3201]" strokeweight=".5pt">
                      <v:textbox>
                        <w:txbxContent>
                          <w:p w14:paraId="3AD70151" w14:textId="77777777" w:rsidR="000C4AC5" w:rsidRDefault="000C4AC5" w:rsidP="000C4AC5">
                            <w:r>
                              <w:t xml:space="preserve">Item: NYLON TAPE 20MM  </w:t>
                            </w:r>
                          </w:p>
                          <w:p w14:paraId="02195081" w14:textId="77777777" w:rsidR="003404FE" w:rsidRDefault="003404FE" w:rsidP="003404FE">
                            <w:r>
                              <w:t>Style Color: TFP / MCAM</w:t>
                            </w:r>
                          </w:p>
                          <w:p w14:paraId="20322681" w14:textId="77777777" w:rsidR="003404FE" w:rsidRDefault="003404FE" w:rsidP="003404FE">
                            <w:r>
                              <w:t>RM Color: CBK</w:t>
                            </w:r>
                          </w:p>
                          <w:p w14:paraId="3EFBDAD6" w14:textId="77777777" w:rsidR="003404FE" w:rsidRDefault="003404FE" w:rsidP="003404FE">
                            <w:r>
                              <w:t>Style Color: KUMUL</w:t>
                            </w:r>
                          </w:p>
                          <w:p w14:paraId="5F072885" w14:textId="77777777" w:rsidR="003404FE" w:rsidRDefault="003404FE" w:rsidP="003404FE">
                            <w:r>
                              <w:t>RM Color: BLACK</w:t>
                            </w:r>
                          </w:p>
                          <w:p w14:paraId="30AA5BEC" w14:textId="77777777" w:rsidR="003404FE" w:rsidRDefault="003404FE" w:rsidP="003404FE">
                            <w:r>
                              <w:t>Style Color: RG / MC TROPIC</w:t>
                            </w:r>
                          </w:p>
                          <w:p w14:paraId="12952BE7" w14:textId="77777777" w:rsidR="003404FE" w:rsidRDefault="003404FE" w:rsidP="003404FE">
                            <w:r>
                              <w:t>RM Color: RG</w:t>
                            </w:r>
                          </w:p>
                          <w:p w14:paraId="70FC24F9" w14:textId="77777777" w:rsidR="000C4AC5" w:rsidRDefault="000C4AC5" w:rsidP="000C4AC5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2848" behindDoc="0" locked="0" layoutInCell="1" allowOverlap="1" wp14:anchorId="0FAB4400" wp14:editId="60C2D505">
                      <wp:simplePos x="0" y="0"/>
                      <wp:positionH relativeFrom="column">
                        <wp:posOffset>682039</wp:posOffset>
                      </wp:positionH>
                      <wp:positionV relativeFrom="paragraph">
                        <wp:posOffset>205984</wp:posOffset>
                      </wp:positionV>
                      <wp:extent cx="2401668" cy="161193"/>
                      <wp:effectExtent l="0" t="57150" r="17780" b="29845"/>
                      <wp:wrapNone/>
                      <wp:docPr id="1276515448" name="Straight Arrow Connector 12765154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401668" cy="16119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79B547" id="Straight Arrow Connector 1276515448" o:spid="_x0000_s1026" type="#_x0000_t32" style="position:absolute;margin-left:53.7pt;margin-top:16.2pt;width:189.1pt;height:12.7pt;flip:x y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03C1269" w14:textId="43E9175D" w:rsidR="000C4AC5" w:rsidRDefault="000C4AC5" w:rsidP="000E68E6">
            <w:pPr>
              <w:tabs>
                <w:tab w:val="left" w:pos="7005"/>
              </w:tabs>
            </w:pPr>
            <w:r>
              <w:tab/>
            </w:r>
          </w:p>
          <w:p w14:paraId="6B9B07EE" w14:textId="77777777" w:rsidR="000C4AC5" w:rsidRPr="009F6887" w:rsidRDefault="000C4AC5" w:rsidP="000E68E6"/>
          <w:p w14:paraId="358C21BC" w14:textId="77777777" w:rsidR="000C4AC5" w:rsidRDefault="000C4AC5" w:rsidP="000E68E6">
            <w:pPr>
              <w:ind w:firstLine="720"/>
            </w:pPr>
          </w:p>
          <w:p w14:paraId="5BF6EEE7" w14:textId="4E938FE9" w:rsidR="000C4AC5" w:rsidRPr="00584CAD" w:rsidRDefault="000C4AC5" w:rsidP="000E68E6"/>
          <w:p w14:paraId="2B380A4E" w14:textId="0941FFF5" w:rsidR="000C4AC5" w:rsidRPr="00584CAD" w:rsidRDefault="000C4AC5" w:rsidP="000E68E6"/>
          <w:p w14:paraId="1FF02BE1" w14:textId="3FF837D2" w:rsidR="000C4AC5" w:rsidRPr="00584CAD" w:rsidRDefault="000C4AC5" w:rsidP="000E68E6"/>
          <w:p w14:paraId="5BD00C89" w14:textId="55D1F635" w:rsidR="000C4AC5" w:rsidRDefault="003404FE" w:rsidP="000E68E6">
            <w:r>
              <w:rPr>
                <w:noProof/>
              </w:rPr>
              <w:drawing>
                <wp:anchor distT="0" distB="0" distL="114300" distR="114300" simplePos="0" relativeHeight="251987968" behindDoc="1" locked="0" layoutInCell="1" allowOverlap="1" wp14:anchorId="4B5F4BFA" wp14:editId="3EC750BD">
                  <wp:simplePos x="0" y="0"/>
                  <wp:positionH relativeFrom="column">
                    <wp:posOffset>170180</wp:posOffset>
                  </wp:positionH>
                  <wp:positionV relativeFrom="paragraph">
                    <wp:posOffset>13335</wp:posOffset>
                  </wp:positionV>
                  <wp:extent cx="1877060" cy="2502535"/>
                  <wp:effectExtent l="0" t="0" r="8890" b="0"/>
                  <wp:wrapNone/>
                  <wp:docPr id="1276515457" name="Picture 12765154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6515276" name="Picture 1276515276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7060" cy="2502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77DCDA4" w14:textId="4ACD2C2D" w:rsidR="000C4AC5" w:rsidRDefault="003404FE" w:rsidP="000E68E6"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81824" behindDoc="0" locked="0" layoutInCell="1" allowOverlap="1" wp14:anchorId="2D3B2EE1" wp14:editId="55F178BE">
                      <wp:simplePos x="0" y="0"/>
                      <wp:positionH relativeFrom="column">
                        <wp:posOffset>2970530</wp:posOffset>
                      </wp:positionH>
                      <wp:positionV relativeFrom="paragraph">
                        <wp:posOffset>201295</wp:posOffset>
                      </wp:positionV>
                      <wp:extent cx="2303584" cy="1746738"/>
                      <wp:effectExtent l="0" t="0" r="20955" b="25400"/>
                      <wp:wrapNone/>
                      <wp:docPr id="1276515453" name="Text Box 12765154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03584" cy="174673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4F688C4" w14:textId="08DB4C38" w:rsidR="000C4AC5" w:rsidRDefault="000C4AC5" w:rsidP="000C4AC5">
                                  <w:r>
                                    <w:t>Item: POLY MESH</w:t>
                                  </w:r>
                                  <w:r w:rsidR="003404FE">
                                    <w:t xml:space="preserve"> </w:t>
                                  </w:r>
                                  <w:r w:rsidR="003404FE">
                                    <w:t>/ #</w:t>
                                  </w:r>
                                  <w:r w:rsidR="003404FE">
                                    <w:t xml:space="preserve">5 </w:t>
                                  </w:r>
                                  <w:r w:rsidR="003404FE">
                                    <w:t>ZIPPER CHAIN &amp; SLIDER WITH 3.5MM PARA CORD</w:t>
                                  </w:r>
                                </w:p>
                                <w:p w14:paraId="25C519E4" w14:textId="77777777" w:rsidR="003404FE" w:rsidRDefault="003404FE" w:rsidP="003404FE">
                                  <w:r>
                                    <w:t>Style Color: TFP / MCAM</w:t>
                                  </w:r>
                                </w:p>
                                <w:p w14:paraId="157F05F7" w14:textId="77777777" w:rsidR="003404FE" w:rsidRDefault="003404FE" w:rsidP="003404FE">
                                  <w:r>
                                    <w:t>RM Color: CBK</w:t>
                                  </w:r>
                                </w:p>
                                <w:p w14:paraId="451488CE" w14:textId="77777777" w:rsidR="003404FE" w:rsidRDefault="003404FE" w:rsidP="003404FE">
                                  <w:r>
                                    <w:t>Style Color: KUMUL</w:t>
                                  </w:r>
                                </w:p>
                                <w:p w14:paraId="3FD129E4" w14:textId="77777777" w:rsidR="003404FE" w:rsidRDefault="003404FE" w:rsidP="003404FE">
                                  <w:r>
                                    <w:t>RM Color: BLACK</w:t>
                                  </w:r>
                                </w:p>
                                <w:p w14:paraId="5640EE9D" w14:textId="77777777" w:rsidR="003404FE" w:rsidRDefault="003404FE" w:rsidP="003404FE">
                                  <w:r>
                                    <w:t>Style Color: RG / MC TROPIC</w:t>
                                  </w:r>
                                </w:p>
                                <w:p w14:paraId="140ECE43" w14:textId="77777777" w:rsidR="003404FE" w:rsidRDefault="003404FE" w:rsidP="003404FE">
                                  <w:r>
                                    <w:t>RM Color: RG</w:t>
                                  </w:r>
                                </w:p>
                                <w:p w14:paraId="4195C9A6" w14:textId="77777777" w:rsidR="000C4AC5" w:rsidRDefault="000C4AC5" w:rsidP="000C4AC5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3B2EE1" id="Text Box 1276515453" o:spid="_x0000_s1040" type="#_x0000_t202" style="position:absolute;margin-left:233.9pt;margin-top:15.85pt;width:181.4pt;height:137.55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" fillcolor="white [3201]" strokeweight=".5pt">
                      <v:textbox>
                        <w:txbxContent>
                          <w:p w14:paraId="54F688C4" w14:textId="08DB4C38" w:rsidR="000C4AC5" w:rsidRDefault="000C4AC5" w:rsidP="000C4AC5">
                            <w:r>
                              <w:t>Item: POLY MESH</w:t>
                            </w:r>
                            <w:r w:rsidR="003404FE">
                              <w:t xml:space="preserve"> </w:t>
                            </w:r>
                            <w:r w:rsidR="003404FE">
                              <w:t>/ #</w:t>
                            </w:r>
                            <w:r w:rsidR="003404FE">
                              <w:t xml:space="preserve">5 </w:t>
                            </w:r>
                            <w:r w:rsidR="003404FE">
                              <w:t>ZIPPER CHAIN &amp; SLIDER WITH 3.5MM PARA CORD</w:t>
                            </w:r>
                          </w:p>
                          <w:p w14:paraId="25C519E4" w14:textId="77777777" w:rsidR="003404FE" w:rsidRDefault="003404FE" w:rsidP="003404FE">
                            <w:r>
                              <w:t>Style Color: TFP / MCAM</w:t>
                            </w:r>
                          </w:p>
                          <w:p w14:paraId="157F05F7" w14:textId="77777777" w:rsidR="003404FE" w:rsidRDefault="003404FE" w:rsidP="003404FE">
                            <w:r>
                              <w:t>RM Color: CBK</w:t>
                            </w:r>
                          </w:p>
                          <w:p w14:paraId="451488CE" w14:textId="77777777" w:rsidR="003404FE" w:rsidRDefault="003404FE" w:rsidP="003404FE">
                            <w:r>
                              <w:t>Style Color: KUMUL</w:t>
                            </w:r>
                          </w:p>
                          <w:p w14:paraId="3FD129E4" w14:textId="77777777" w:rsidR="003404FE" w:rsidRDefault="003404FE" w:rsidP="003404FE">
                            <w:r>
                              <w:t>RM Color: BLACK</w:t>
                            </w:r>
                          </w:p>
                          <w:p w14:paraId="5640EE9D" w14:textId="77777777" w:rsidR="003404FE" w:rsidRDefault="003404FE" w:rsidP="003404FE">
                            <w:r>
                              <w:t>Style Color: RG / MC TROPIC</w:t>
                            </w:r>
                          </w:p>
                          <w:p w14:paraId="140ECE43" w14:textId="77777777" w:rsidR="003404FE" w:rsidRDefault="003404FE" w:rsidP="003404FE">
                            <w:r>
                              <w:t>RM Color: RG</w:t>
                            </w:r>
                          </w:p>
                          <w:p w14:paraId="4195C9A6" w14:textId="77777777" w:rsidR="000C4AC5" w:rsidRDefault="000C4AC5" w:rsidP="000C4AC5"/>
                        </w:txbxContent>
                      </v:textbox>
                    </v:shape>
                  </w:pict>
                </mc:Fallback>
              </mc:AlternateContent>
            </w:r>
          </w:p>
          <w:p w14:paraId="1046FFAC" w14:textId="7F76E110" w:rsidR="000C4AC5" w:rsidRPr="00584CAD" w:rsidRDefault="005F7CA1" w:rsidP="000E68E6">
            <w:pPr>
              <w:ind w:firstLine="720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2304" behindDoc="0" locked="0" layoutInCell="1" allowOverlap="1" wp14:anchorId="54F44F6E" wp14:editId="31164B62">
                      <wp:simplePos x="0" y="0"/>
                      <wp:positionH relativeFrom="column">
                        <wp:posOffset>1778146</wp:posOffset>
                      </wp:positionH>
                      <wp:positionV relativeFrom="paragraph">
                        <wp:posOffset>719553</wp:posOffset>
                      </wp:positionV>
                      <wp:extent cx="1204155" cy="750228"/>
                      <wp:effectExtent l="38100" t="0" r="15240" b="50165"/>
                      <wp:wrapNone/>
                      <wp:docPr id="1276515463" name="Straight Arrow Connector 12765154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04155" cy="75022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8FF37F" id="Straight Arrow Connector 1276515463" o:spid="_x0000_s1026" type="#_x0000_t32" style="position:absolute;margin-left:140pt;margin-top:56.65pt;width:94.8pt;height:59.05pt;flip:x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8992" behindDoc="0" locked="0" layoutInCell="1" allowOverlap="1" wp14:anchorId="703F3C13" wp14:editId="105A1E0E">
                      <wp:simplePos x="0" y="0"/>
                      <wp:positionH relativeFrom="column">
                        <wp:posOffset>904777</wp:posOffset>
                      </wp:positionH>
                      <wp:positionV relativeFrom="paragraph">
                        <wp:posOffset>173305</wp:posOffset>
                      </wp:positionV>
                      <wp:extent cx="2054470" cy="546247"/>
                      <wp:effectExtent l="38100" t="57150" r="22225" b="25400"/>
                      <wp:wrapNone/>
                      <wp:docPr id="1276515450" name="Straight Arrow Connector 1276515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054470" cy="546247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D44D22" id="Straight Arrow Connector 1276515450" o:spid="_x0000_s1026" type="#_x0000_t32" style="position:absolute;margin-left:71.25pt;margin-top:13.65pt;width:161.75pt;height:43pt;flip:x y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3404F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4352" behindDoc="0" locked="0" layoutInCell="1" allowOverlap="1" wp14:anchorId="163148CC" wp14:editId="1D21EACC">
                      <wp:simplePos x="0" y="0"/>
                      <wp:positionH relativeFrom="column">
                        <wp:posOffset>1778147</wp:posOffset>
                      </wp:positionH>
                      <wp:positionV relativeFrom="paragraph">
                        <wp:posOffset>2355264</wp:posOffset>
                      </wp:positionV>
                      <wp:extent cx="1397976" cy="572379"/>
                      <wp:effectExtent l="38100" t="0" r="31115" b="56515"/>
                      <wp:wrapNone/>
                      <wp:docPr id="1276515464" name="Straight Arrow Connector 12765154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97976" cy="57237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795DD6" id="Straight Arrow Connector 1276515464" o:spid="_x0000_s1026" type="#_x0000_t32" style="position:absolute;margin-left:140pt;margin-top:185.45pt;width:110.1pt;height:45.05pt;flip:x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3404FE"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06400" behindDoc="0" locked="0" layoutInCell="1" allowOverlap="1" wp14:anchorId="550B22A8" wp14:editId="7EAC7FA9">
                      <wp:simplePos x="0" y="0"/>
                      <wp:positionH relativeFrom="column">
                        <wp:posOffset>3181985</wp:posOffset>
                      </wp:positionH>
                      <wp:positionV relativeFrom="paragraph">
                        <wp:posOffset>1892202</wp:posOffset>
                      </wp:positionV>
                      <wp:extent cx="1465385" cy="685800"/>
                      <wp:effectExtent l="0" t="0" r="20955" b="19050"/>
                      <wp:wrapNone/>
                      <wp:docPr id="1276515465" name="Text Box 12765154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65385" cy="685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29515A8" w14:textId="7E44CF51" w:rsidR="003404FE" w:rsidRDefault="003404FE" w:rsidP="000C4AC5">
                                  <w:r>
                                    <w:t xml:space="preserve">Item: </w:t>
                                  </w:r>
                                  <w:r>
                                    <w:t>HEAT TUBE</w:t>
                                  </w:r>
                                </w:p>
                                <w:p w14:paraId="4C6C9D3B" w14:textId="2D472C1C" w:rsidR="003404FE" w:rsidRDefault="003404FE" w:rsidP="003404FE">
                                  <w:r>
                                    <w:t xml:space="preserve">Style Color: </w:t>
                                  </w:r>
                                  <w:r>
                                    <w:t>ALL COLOR</w:t>
                                  </w:r>
                                </w:p>
                                <w:p w14:paraId="01BFC130" w14:textId="2454F56E" w:rsidR="003404FE" w:rsidRDefault="003404FE" w:rsidP="000C4AC5">
                                  <w:r>
                                    <w:t xml:space="preserve">RM Color: </w:t>
                                  </w:r>
                                  <w:r>
                                    <w:t>BLACK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0B22A8" id="Text Box 1276515465" o:spid="_x0000_s1041" type="#_x0000_t202" style="position:absolute;left:0;text-align:left;margin-left:250.55pt;margin-top:149pt;width:115.4pt;height:54pt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" fillcolor="white [3201]" strokeweight=".5pt">
                      <v:textbox>
                        <w:txbxContent>
                          <w:p w14:paraId="229515A8" w14:textId="7E44CF51" w:rsidR="003404FE" w:rsidRDefault="003404FE" w:rsidP="000C4AC5">
                            <w:r>
                              <w:t xml:space="preserve">Item: </w:t>
                            </w:r>
                            <w:r>
                              <w:t>HEAT TUBE</w:t>
                            </w:r>
                          </w:p>
                          <w:p w14:paraId="4C6C9D3B" w14:textId="2D472C1C" w:rsidR="003404FE" w:rsidRDefault="003404FE" w:rsidP="003404FE">
                            <w:r>
                              <w:t xml:space="preserve">Style Color: </w:t>
                            </w:r>
                            <w:r>
                              <w:t>ALL COLOR</w:t>
                            </w:r>
                          </w:p>
                          <w:p w14:paraId="01BFC130" w14:textId="2454F56E" w:rsidR="003404FE" w:rsidRDefault="003404FE" w:rsidP="000C4AC5">
                            <w:r>
                              <w:t xml:space="preserve">RM Color: </w:t>
                            </w:r>
                            <w:r>
                              <w:t>BLACK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404F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0256" behindDoc="0" locked="0" layoutInCell="1" allowOverlap="1" wp14:anchorId="755F4A21" wp14:editId="791058CD">
                      <wp:simplePos x="0" y="0"/>
                      <wp:positionH relativeFrom="column">
                        <wp:posOffset>1625747</wp:posOffset>
                      </wp:positionH>
                      <wp:positionV relativeFrom="paragraph">
                        <wp:posOffset>83917</wp:posOffset>
                      </wp:positionV>
                      <wp:extent cx="1345223" cy="635977"/>
                      <wp:effectExtent l="38100" t="38100" r="26670" b="31115"/>
                      <wp:wrapNone/>
                      <wp:docPr id="1276515462" name="Straight Arrow Connector 12765154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345223" cy="635977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164CEC" id="Straight Arrow Connector 1276515462" o:spid="_x0000_s1026" type="#_x0000_t32" style="position:absolute;margin-left:128pt;margin-top:6.6pt;width:105.9pt;height:50.1pt;flip:x y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3404FE"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91040" behindDoc="0" locked="0" layoutInCell="1" allowOverlap="1" wp14:anchorId="5D6B4075" wp14:editId="7FF20C75">
                      <wp:simplePos x="0" y="0"/>
                      <wp:positionH relativeFrom="column">
                        <wp:posOffset>3152678</wp:posOffset>
                      </wp:positionH>
                      <wp:positionV relativeFrom="paragraph">
                        <wp:posOffset>3028852</wp:posOffset>
                      </wp:positionV>
                      <wp:extent cx="2268415" cy="1764324"/>
                      <wp:effectExtent l="0" t="0" r="17780" b="26670"/>
                      <wp:wrapNone/>
                      <wp:docPr id="1276515451" name="Text Box 12765154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68415" cy="176432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423511B" w14:textId="2A600165" w:rsidR="000C4AC5" w:rsidRDefault="000C4AC5" w:rsidP="000C4AC5">
                                  <w:r>
                                    <w:t xml:space="preserve">Item: 420D LINING </w:t>
                                  </w:r>
                                  <w:r w:rsidR="003404FE">
                                    <w:t>/ #8 ZIPPER CHAIN &amp; SLIDER WITH 3.5MM PARA CORD</w:t>
                                  </w:r>
                                </w:p>
                                <w:p w14:paraId="4002ECBE" w14:textId="77777777" w:rsidR="003404FE" w:rsidRDefault="003404FE" w:rsidP="003404FE">
                                  <w:r>
                                    <w:t>Style Color: TFP / MCAM</w:t>
                                  </w:r>
                                </w:p>
                                <w:p w14:paraId="4B41044C" w14:textId="77777777" w:rsidR="003404FE" w:rsidRDefault="003404FE" w:rsidP="003404FE">
                                  <w:r>
                                    <w:t>RM Color: CBK</w:t>
                                  </w:r>
                                </w:p>
                                <w:p w14:paraId="184EB832" w14:textId="77777777" w:rsidR="003404FE" w:rsidRDefault="003404FE" w:rsidP="003404FE">
                                  <w:r>
                                    <w:t>Style Color: KUMUL</w:t>
                                  </w:r>
                                </w:p>
                                <w:p w14:paraId="1EFD0ED0" w14:textId="77777777" w:rsidR="003404FE" w:rsidRDefault="003404FE" w:rsidP="003404FE">
                                  <w:r>
                                    <w:t>RM Color: BLACK</w:t>
                                  </w:r>
                                </w:p>
                                <w:p w14:paraId="6D2E0153" w14:textId="77777777" w:rsidR="003404FE" w:rsidRDefault="003404FE" w:rsidP="003404FE">
                                  <w:r>
                                    <w:t>Style Color: RG / MC TROPIC</w:t>
                                  </w:r>
                                </w:p>
                                <w:p w14:paraId="18F5BD19" w14:textId="77777777" w:rsidR="003404FE" w:rsidRDefault="003404FE" w:rsidP="003404FE">
                                  <w:r>
                                    <w:t>RM Color: RG</w:t>
                                  </w:r>
                                </w:p>
                                <w:p w14:paraId="448C49C3" w14:textId="77777777" w:rsidR="000C4AC5" w:rsidRDefault="000C4AC5" w:rsidP="000C4AC5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6B4075" id="Text Box 1276515451" o:spid="_x0000_s1042" type="#_x0000_t202" style="position:absolute;left:0;text-align:left;margin-left:248.25pt;margin-top:238.5pt;width:178.6pt;height:138.9pt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" fillcolor="white [3201]" strokeweight=".5pt">
                      <v:textbox>
                        <w:txbxContent>
                          <w:p w14:paraId="1423511B" w14:textId="2A600165" w:rsidR="000C4AC5" w:rsidRDefault="000C4AC5" w:rsidP="000C4AC5">
                            <w:r>
                              <w:t xml:space="preserve">Item: 420D LINING </w:t>
                            </w:r>
                            <w:r w:rsidR="003404FE">
                              <w:t>/ #8 ZIPPER CHAIN &amp; SLIDER WITH 3.5MM PARA CORD</w:t>
                            </w:r>
                          </w:p>
                          <w:p w14:paraId="4002ECBE" w14:textId="77777777" w:rsidR="003404FE" w:rsidRDefault="003404FE" w:rsidP="003404FE">
                            <w:r>
                              <w:t>Style Color: TFP / MCAM</w:t>
                            </w:r>
                          </w:p>
                          <w:p w14:paraId="4B41044C" w14:textId="77777777" w:rsidR="003404FE" w:rsidRDefault="003404FE" w:rsidP="003404FE">
                            <w:r>
                              <w:t>RM Color: CBK</w:t>
                            </w:r>
                          </w:p>
                          <w:p w14:paraId="184EB832" w14:textId="77777777" w:rsidR="003404FE" w:rsidRDefault="003404FE" w:rsidP="003404FE">
                            <w:r>
                              <w:t>Style Color: KUMUL</w:t>
                            </w:r>
                          </w:p>
                          <w:p w14:paraId="1EFD0ED0" w14:textId="77777777" w:rsidR="003404FE" w:rsidRDefault="003404FE" w:rsidP="003404FE">
                            <w:r>
                              <w:t>RM Color: BLACK</w:t>
                            </w:r>
                          </w:p>
                          <w:p w14:paraId="6D2E0153" w14:textId="77777777" w:rsidR="003404FE" w:rsidRDefault="003404FE" w:rsidP="003404FE">
                            <w:r>
                              <w:t>Style Color: RG / MC TROPIC</w:t>
                            </w:r>
                          </w:p>
                          <w:p w14:paraId="18F5BD19" w14:textId="77777777" w:rsidR="003404FE" w:rsidRDefault="003404FE" w:rsidP="003404FE">
                            <w:r>
                              <w:t>RM Color: RG</w:t>
                            </w:r>
                          </w:p>
                          <w:p w14:paraId="448C49C3" w14:textId="77777777" w:rsidR="000C4AC5" w:rsidRDefault="000C4AC5" w:rsidP="000C4AC5"/>
                        </w:txbxContent>
                      </v:textbox>
                    </v:shape>
                  </w:pict>
                </mc:Fallback>
              </mc:AlternateContent>
            </w:r>
            <w:r w:rsidR="003404F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7184" behindDoc="0" locked="0" layoutInCell="1" allowOverlap="1" wp14:anchorId="3B018FF0" wp14:editId="723CDDD5">
                      <wp:simplePos x="0" y="0"/>
                      <wp:positionH relativeFrom="column">
                        <wp:posOffset>494469</wp:posOffset>
                      </wp:positionH>
                      <wp:positionV relativeFrom="paragraph">
                        <wp:posOffset>3398618</wp:posOffset>
                      </wp:positionV>
                      <wp:extent cx="2710961" cy="824425"/>
                      <wp:effectExtent l="38100" t="0" r="13335" b="71120"/>
                      <wp:wrapNone/>
                      <wp:docPr id="1276515460" name="Straight Arrow Connector 12765154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710961" cy="82442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D2FB2C" id="Straight Arrow Connector 1276515460" o:spid="_x0000_s1026" type="#_x0000_t32" style="position:absolute;margin-left:38.95pt;margin-top:267.6pt;width:213.45pt;height:64.9pt;flip:x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3404F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0016" behindDoc="0" locked="0" layoutInCell="1" allowOverlap="1" wp14:anchorId="3EAF00F2" wp14:editId="00537C31">
                      <wp:simplePos x="0" y="0"/>
                      <wp:positionH relativeFrom="column">
                        <wp:posOffset>1165615</wp:posOffset>
                      </wp:positionH>
                      <wp:positionV relativeFrom="paragraph">
                        <wp:posOffset>3371116</wp:posOffset>
                      </wp:positionV>
                      <wp:extent cx="2249707" cy="232655"/>
                      <wp:effectExtent l="38100" t="0" r="17780" b="91440"/>
                      <wp:wrapNone/>
                      <wp:docPr id="1276515452" name="Straight Arrow Connector 12765154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49707" cy="23265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328766" id="Straight Arrow Connector 1276515452" o:spid="_x0000_s1026" type="#_x0000_t32" style="position:absolute;margin-left:91.8pt;margin-top:265.45pt;width:177.15pt;height:18.3pt;flip:x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3404FE">
              <w:rPr>
                <w:noProof/>
              </w:rPr>
              <w:drawing>
                <wp:anchor distT="0" distB="0" distL="114300" distR="114300" simplePos="0" relativeHeight="251995136" behindDoc="1" locked="0" layoutInCell="1" allowOverlap="1" wp14:anchorId="7817A152" wp14:editId="1015203E">
                  <wp:simplePos x="0" y="0"/>
                  <wp:positionH relativeFrom="column">
                    <wp:posOffset>158262</wp:posOffset>
                  </wp:positionH>
                  <wp:positionV relativeFrom="paragraph">
                    <wp:posOffset>2258598</wp:posOffset>
                  </wp:positionV>
                  <wp:extent cx="1877060" cy="2502535"/>
                  <wp:effectExtent l="0" t="0" r="8890" b="0"/>
                  <wp:wrapNone/>
                  <wp:docPr id="1276515459" name="Picture 12765154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6515276" name="Picture 1276515276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7060" cy="2502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404F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76704" behindDoc="0" locked="0" layoutInCell="1" allowOverlap="1" wp14:anchorId="66EA7983" wp14:editId="20DD6DFB">
                      <wp:simplePos x="0" y="0"/>
                      <wp:positionH relativeFrom="column">
                        <wp:posOffset>1684362</wp:posOffset>
                      </wp:positionH>
                      <wp:positionV relativeFrom="paragraph">
                        <wp:posOffset>713692</wp:posOffset>
                      </wp:positionV>
                      <wp:extent cx="1297940" cy="401418"/>
                      <wp:effectExtent l="38100" t="0" r="16510" b="74930"/>
                      <wp:wrapNone/>
                      <wp:docPr id="1276515454" name="Straight Arrow Connector 12765154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97940" cy="40141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71D5A6" id="Straight Arrow Connector 1276515454" o:spid="_x0000_s1026" type="#_x0000_t32" style="position:absolute;margin-left:132.65pt;margin-top:56.2pt;width:102.2pt;height:31.6pt;flip:x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</w:tc>
      </w:tr>
    </w:tbl>
    <w:p w14:paraId="1C27B49B" w14:textId="17912A35" w:rsidR="000C4AC5" w:rsidRDefault="000C4AC5" w:rsidP="000C4AC5"/>
    <w:p w14:paraId="7866B741" w14:textId="62ACAF0C" w:rsidR="000C4AC5" w:rsidRPr="000C4AC5" w:rsidRDefault="000C4AC5" w:rsidP="000C4AC5"/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CD434E" w:rsidRPr="00DE4BCC" w14:paraId="6187CDF8" w14:textId="77777777" w:rsidTr="00F05F7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01D8497C" w14:textId="77777777" w:rsidR="00CD434E" w:rsidRPr="00DE4BCC" w:rsidRDefault="00CD434E" w:rsidP="00F05F7A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CD434E" w:rsidRPr="00DE4BCC" w14:paraId="12F249FA" w14:textId="77777777" w:rsidTr="005E06E1">
        <w:trPr>
          <w:trHeight w:val="11384"/>
        </w:trPr>
        <w:tc>
          <w:tcPr>
            <w:tcW w:w="5000" w:type="pct"/>
          </w:tcPr>
          <w:p w14:paraId="675405ED" w14:textId="03D777A8" w:rsidR="005F7CA1" w:rsidRDefault="005F7CA1" w:rsidP="005F7CA1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9488" behindDoc="0" locked="0" layoutInCell="1" allowOverlap="1" wp14:anchorId="1D67EBCF" wp14:editId="67163711">
                      <wp:simplePos x="0" y="0"/>
                      <wp:positionH relativeFrom="column">
                        <wp:posOffset>2765376</wp:posOffset>
                      </wp:positionH>
                      <wp:positionV relativeFrom="paragraph">
                        <wp:posOffset>53292</wp:posOffset>
                      </wp:positionV>
                      <wp:extent cx="1748106" cy="1623646"/>
                      <wp:effectExtent l="0" t="0" r="24130" b="15240"/>
                      <wp:wrapNone/>
                      <wp:docPr id="1276515282" name="Text Box 12765152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48106" cy="162364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46A814F" w14:textId="77777777" w:rsidR="00C405FC" w:rsidRDefault="00C405FC" w:rsidP="00C405FC">
                                  <w:r>
                                    <w:t xml:space="preserve">Item: 420D LINING </w:t>
                                  </w:r>
                                </w:p>
                                <w:p w14:paraId="0E9F519C" w14:textId="77777777" w:rsidR="005F7CA1" w:rsidRDefault="005F7CA1" w:rsidP="005F7CA1">
                                  <w:r>
                                    <w:t>Style Color: TFP / MCAM</w:t>
                                  </w:r>
                                </w:p>
                                <w:p w14:paraId="110A8F3D" w14:textId="77777777" w:rsidR="005F7CA1" w:rsidRDefault="005F7CA1" w:rsidP="005F7CA1">
                                  <w:r>
                                    <w:t>RM Color: CBK</w:t>
                                  </w:r>
                                </w:p>
                                <w:p w14:paraId="5D25C829" w14:textId="77777777" w:rsidR="005F7CA1" w:rsidRDefault="005F7CA1" w:rsidP="005F7CA1">
                                  <w:r>
                                    <w:t>Style Color: KUMUL</w:t>
                                  </w:r>
                                </w:p>
                                <w:p w14:paraId="0D7CC528" w14:textId="77777777" w:rsidR="005F7CA1" w:rsidRDefault="005F7CA1" w:rsidP="005F7CA1">
                                  <w:r>
                                    <w:t>RM Color: BLACK</w:t>
                                  </w:r>
                                </w:p>
                                <w:p w14:paraId="06A45777" w14:textId="77777777" w:rsidR="005F7CA1" w:rsidRDefault="005F7CA1" w:rsidP="005F7CA1">
                                  <w:r>
                                    <w:t>Style Color: RG / MC TROPIC</w:t>
                                  </w:r>
                                </w:p>
                                <w:p w14:paraId="69BC3217" w14:textId="77777777" w:rsidR="005F7CA1" w:rsidRDefault="005F7CA1" w:rsidP="005F7CA1">
                                  <w:r>
                                    <w:t>RM Color: RG</w:t>
                                  </w:r>
                                </w:p>
                                <w:p w14:paraId="2CB3126F" w14:textId="77777777" w:rsidR="00C405FC" w:rsidRDefault="00C405FC" w:rsidP="00C405FC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67EBCF" id="Text Box 1276515282" o:spid="_x0000_s1043" type="#_x0000_t202" style="position:absolute;margin-left:217.75pt;margin-top:4.2pt;width:137.65pt;height:127.8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" fillcolor="white [3201]" strokeweight=".5pt">
                      <v:textbox>
                        <w:txbxContent>
                          <w:p w14:paraId="646A814F" w14:textId="77777777" w:rsidR="00C405FC" w:rsidRDefault="00C405FC" w:rsidP="00C405FC">
                            <w:r>
                              <w:t xml:space="preserve">Item: 420D LINING </w:t>
                            </w:r>
                          </w:p>
                          <w:p w14:paraId="0E9F519C" w14:textId="77777777" w:rsidR="005F7CA1" w:rsidRDefault="005F7CA1" w:rsidP="005F7CA1">
                            <w:r>
                              <w:t>Style Color: TFP / MCAM</w:t>
                            </w:r>
                          </w:p>
                          <w:p w14:paraId="110A8F3D" w14:textId="77777777" w:rsidR="005F7CA1" w:rsidRDefault="005F7CA1" w:rsidP="005F7CA1">
                            <w:r>
                              <w:t>RM Color: CBK</w:t>
                            </w:r>
                          </w:p>
                          <w:p w14:paraId="5D25C829" w14:textId="77777777" w:rsidR="005F7CA1" w:rsidRDefault="005F7CA1" w:rsidP="005F7CA1">
                            <w:r>
                              <w:t>Style Color: KUMUL</w:t>
                            </w:r>
                          </w:p>
                          <w:p w14:paraId="0D7CC528" w14:textId="77777777" w:rsidR="005F7CA1" w:rsidRDefault="005F7CA1" w:rsidP="005F7CA1">
                            <w:r>
                              <w:t>RM Color: BLACK</w:t>
                            </w:r>
                          </w:p>
                          <w:p w14:paraId="06A45777" w14:textId="77777777" w:rsidR="005F7CA1" w:rsidRDefault="005F7CA1" w:rsidP="005F7CA1">
                            <w:r>
                              <w:t>Style Color: RG / MC TROPIC</w:t>
                            </w:r>
                          </w:p>
                          <w:p w14:paraId="69BC3217" w14:textId="77777777" w:rsidR="005F7CA1" w:rsidRDefault="005F7CA1" w:rsidP="005F7CA1">
                            <w:r>
                              <w:t>RM Color: RG</w:t>
                            </w:r>
                          </w:p>
                          <w:p w14:paraId="2CB3126F" w14:textId="77777777" w:rsidR="00C405FC" w:rsidRDefault="00C405FC" w:rsidP="00C405FC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07424" behindDoc="1" locked="0" layoutInCell="1" allowOverlap="1" wp14:anchorId="4976A2E5" wp14:editId="390C16BB">
                  <wp:simplePos x="0" y="0"/>
                  <wp:positionH relativeFrom="column">
                    <wp:posOffset>122262</wp:posOffset>
                  </wp:positionH>
                  <wp:positionV relativeFrom="paragraph">
                    <wp:posOffset>329175</wp:posOffset>
                  </wp:positionV>
                  <wp:extent cx="2338705" cy="1852246"/>
                  <wp:effectExtent l="0" t="0" r="4445" b="0"/>
                  <wp:wrapNone/>
                  <wp:docPr id="1276515466" name="Picture 12765154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0801"/>
                          <a:stretch/>
                        </pic:blipFill>
                        <pic:spPr bwMode="auto">
                          <a:xfrm>
                            <a:off x="0" y="0"/>
                            <a:ext cx="2338754" cy="1852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1F59E94" w14:textId="1E25645E" w:rsidR="00CD434E" w:rsidRDefault="00CD434E" w:rsidP="005F7CA1">
            <w:pPr>
              <w:rPr>
                <w:color w:val="auto"/>
              </w:rPr>
            </w:pPr>
            <w:r>
              <w:rPr>
                <w:color w:val="auto"/>
              </w:rPr>
              <w:t xml:space="preserve">                                                                                                               </w:t>
            </w:r>
          </w:p>
          <w:p w14:paraId="3381E7FB" w14:textId="39726595" w:rsidR="00CD434E" w:rsidRPr="009F6887" w:rsidRDefault="00CD434E" w:rsidP="00CD434E">
            <w:pPr>
              <w:tabs>
                <w:tab w:val="left" w:pos="480"/>
                <w:tab w:val="center" w:pos="4531"/>
              </w:tabs>
            </w:pPr>
            <w:r>
              <w:tab/>
            </w:r>
            <w:r>
              <w:tab/>
            </w:r>
          </w:p>
          <w:p w14:paraId="19AD4939" w14:textId="490E3E55" w:rsidR="00CD434E" w:rsidRPr="009F6887" w:rsidRDefault="00CD434E" w:rsidP="00C405FC">
            <w:pPr>
              <w:jc w:val="center"/>
            </w:pPr>
          </w:p>
          <w:p w14:paraId="27DEDCA9" w14:textId="44B91AEC" w:rsidR="00CD434E" w:rsidRPr="009F6887" w:rsidRDefault="00CD434E" w:rsidP="00F05F7A">
            <w:pPr>
              <w:ind w:firstLine="720"/>
            </w:pPr>
          </w:p>
          <w:p w14:paraId="2BC407C7" w14:textId="21D8CAB1" w:rsidR="00CD434E" w:rsidRPr="009F6887" w:rsidRDefault="005F7CA1" w:rsidP="00584CAD">
            <w:pPr>
              <w:tabs>
                <w:tab w:val="left" w:pos="5025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 wp14:anchorId="5ADB9CDF" wp14:editId="7ACFDF4A">
                      <wp:simplePos x="0" y="0"/>
                      <wp:positionH relativeFrom="column">
                        <wp:posOffset>1352061</wp:posOffset>
                      </wp:positionH>
                      <wp:positionV relativeFrom="paragraph">
                        <wp:posOffset>88900</wp:posOffset>
                      </wp:positionV>
                      <wp:extent cx="2095615" cy="45719"/>
                      <wp:effectExtent l="38100" t="38100" r="19050" b="88265"/>
                      <wp:wrapNone/>
                      <wp:docPr id="45" name="Straight Arrow Connector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095615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3BCAB0" id="Straight Arrow Connector 45" o:spid="_x0000_s1026" type="#_x0000_t32" style="position:absolute;margin-left:106.45pt;margin-top:7pt;width:165pt;height:3.6pt;flip:x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584CAD">
              <w:tab/>
            </w:r>
          </w:p>
          <w:p w14:paraId="1A6B229B" w14:textId="70CD467C" w:rsidR="00CD434E" w:rsidRDefault="00CD434E" w:rsidP="00F05F7A"/>
          <w:p w14:paraId="1B1B4876" w14:textId="1FEFC52D" w:rsidR="00CD434E" w:rsidRDefault="00CD434E" w:rsidP="00F05F7A"/>
          <w:p w14:paraId="00B79A88" w14:textId="09551F7D" w:rsidR="00CD434E" w:rsidRDefault="005E06E1" w:rsidP="00F05F7A">
            <w:pPr>
              <w:tabs>
                <w:tab w:val="left" w:pos="5145"/>
              </w:tabs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33024" behindDoc="0" locked="0" layoutInCell="1" allowOverlap="1" wp14:anchorId="0C337349" wp14:editId="7DABB497">
                      <wp:simplePos x="0" y="0"/>
                      <wp:positionH relativeFrom="column">
                        <wp:posOffset>3545522</wp:posOffset>
                      </wp:positionH>
                      <wp:positionV relativeFrom="paragraph">
                        <wp:posOffset>43180</wp:posOffset>
                      </wp:positionV>
                      <wp:extent cx="1748106" cy="1623646"/>
                      <wp:effectExtent l="0" t="0" r="24130" b="15240"/>
                      <wp:wrapNone/>
                      <wp:docPr id="1276515549" name="Text Box 12765155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48106" cy="162364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5FBB455" w14:textId="3632B7AE" w:rsidR="005E06E1" w:rsidRDefault="005E06E1" w:rsidP="00C405FC">
                                  <w:r>
                                    <w:t xml:space="preserve">Item: 70D RIPSTOP </w:t>
                                  </w:r>
                                </w:p>
                                <w:p w14:paraId="6441F88B" w14:textId="77777777" w:rsidR="005E06E1" w:rsidRDefault="005E06E1" w:rsidP="005F7CA1">
                                  <w:r>
                                    <w:t>Style Color: TFP / MCAM</w:t>
                                  </w:r>
                                </w:p>
                                <w:p w14:paraId="51E8DA44" w14:textId="77777777" w:rsidR="005E06E1" w:rsidRDefault="005E06E1" w:rsidP="005F7CA1">
                                  <w:r>
                                    <w:t>RM Color: CBK</w:t>
                                  </w:r>
                                </w:p>
                                <w:p w14:paraId="6D0A4083" w14:textId="77777777" w:rsidR="005E06E1" w:rsidRDefault="005E06E1" w:rsidP="005F7CA1">
                                  <w:r>
                                    <w:t>Style Color: KUMUL</w:t>
                                  </w:r>
                                </w:p>
                                <w:p w14:paraId="3D59CB50" w14:textId="77777777" w:rsidR="005E06E1" w:rsidRDefault="005E06E1" w:rsidP="005F7CA1">
                                  <w:r>
                                    <w:t>RM Color: BLACK</w:t>
                                  </w:r>
                                </w:p>
                                <w:p w14:paraId="38D9A14B" w14:textId="77777777" w:rsidR="005E06E1" w:rsidRDefault="005E06E1" w:rsidP="005F7CA1">
                                  <w:r>
                                    <w:t>Style Color: RG / MC TROPIC</w:t>
                                  </w:r>
                                </w:p>
                                <w:p w14:paraId="100D7CEF" w14:textId="77777777" w:rsidR="005E06E1" w:rsidRDefault="005E06E1" w:rsidP="005F7CA1">
                                  <w:r>
                                    <w:t>RM Color: RG</w:t>
                                  </w:r>
                                </w:p>
                                <w:p w14:paraId="707EA9A0" w14:textId="77777777" w:rsidR="005E06E1" w:rsidRDefault="005E06E1" w:rsidP="00C405FC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337349" id="Text Box 1276515549" o:spid="_x0000_s1044" type="#_x0000_t202" style="position:absolute;margin-left:279.15pt;margin-top:3.4pt;width:137.65pt;height:127.85pt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" fillcolor="white [3201]" strokeweight=".5pt">
                      <v:textbox>
                        <w:txbxContent>
                          <w:p w14:paraId="45FBB455" w14:textId="3632B7AE" w:rsidR="005E06E1" w:rsidRDefault="005E06E1" w:rsidP="00C405FC">
                            <w:r>
                              <w:t xml:space="preserve">Item: 70D RIPSTOP </w:t>
                            </w:r>
                          </w:p>
                          <w:p w14:paraId="6441F88B" w14:textId="77777777" w:rsidR="005E06E1" w:rsidRDefault="005E06E1" w:rsidP="005F7CA1">
                            <w:r>
                              <w:t>Style Color: TFP / MCAM</w:t>
                            </w:r>
                          </w:p>
                          <w:p w14:paraId="51E8DA44" w14:textId="77777777" w:rsidR="005E06E1" w:rsidRDefault="005E06E1" w:rsidP="005F7CA1">
                            <w:r>
                              <w:t>RM Color: CBK</w:t>
                            </w:r>
                          </w:p>
                          <w:p w14:paraId="6D0A4083" w14:textId="77777777" w:rsidR="005E06E1" w:rsidRDefault="005E06E1" w:rsidP="005F7CA1">
                            <w:r>
                              <w:t>Style Color: KUMUL</w:t>
                            </w:r>
                          </w:p>
                          <w:p w14:paraId="3D59CB50" w14:textId="77777777" w:rsidR="005E06E1" w:rsidRDefault="005E06E1" w:rsidP="005F7CA1">
                            <w:r>
                              <w:t>RM Color: BLACK</w:t>
                            </w:r>
                          </w:p>
                          <w:p w14:paraId="38D9A14B" w14:textId="77777777" w:rsidR="005E06E1" w:rsidRDefault="005E06E1" w:rsidP="005F7CA1">
                            <w:r>
                              <w:t>Style Color: RG / MC TROPIC</w:t>
                            </w:r>
                          </w:p>
                          <w:p w14:paraId="100D7CEF" w14:textId="77777777" w:rsidR="005E06E1" w:rsidRDefault="005E06E1" w:rsidP="005F7CA1">
                            <w:r>
                              <w:t>RM Color: RG</w:t>
                            </w:r>
                          </w:p>
                          <w:p w14:paraId="707EA9A0" w14:textId="77777777" w:rsidR="005E06E1" w:rsidRDefault="005E06E1" w:rsidP="00C405FC"/>
                        </w:txbxContent>
                      </v:textbox>
                    </v:shape>
                  </w:pict>
                </mc:Fallback>
              </mc:AlternateContent>
            </w:r>
            <w:r w:rsidR="00CD434E">
              <w:tab/>
            </w:r>
          </w:p>
          <w:p w14:paraId="1EB007B5" w14:textId="51088948" w:rsidR="00CD434E" w:rsidRDefault="00CD434E" w:rsidP="00F05F7A"/>
          <w:p w14:paraId="0E3B651C" w14:textId="4F8771E9" w:rsidR="005E06E1" w:rsidRDefault="00046F81" w:rsidP="005E06E1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2000" behindDoc="0" locked="0" layoutInCell="1" allowOverlap="1" wp14:anchorId="5D278160" wp14:editId="4099845E">
                      <wp:simplePos x="0" y="0"/>
                      <wp:positionH relativeFrom="column">
                        <wp:posOffset>1473347</wp:posOffset>
                      </wp:positionH>
                      <wp:positionV relativeFrom="paragraph">
                        <wp:posOffset>287802</wp:posOffset>
                      </wp:positionV>
                      <wp:extent cx="2212730" cy="1558045"/>
                      <wp:effectExtent l="38100" t="0" r="16510" b="61595"/>
                      <wp:wrapNone/>
                      <wp:docPr id="1276515548" name="Straight Arrow Connector 12765155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12730" cy="155804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585BFD" id="Straight Arrow Connector 1276515548" o:spid="_x0000_s1026" type="#_x0000_t32" style="position:absolute;margin-left:116pt;margin-top:22.65pt;width:174.25pt;height:122.7pt;flip:x;z-index:25203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5E06E1">
              <w:rPr>
                <w:noProof/>
              </w:rPr>
              <w:drawing>
                <wp:anchor distT="0" distB="0" distL="114300" distR="114300" simplePos="0" relativeHeight="252029952" behindDoc="1" locked="0" layoutInCell="1" allowOverlap="1" wp14:anchorId="6EB4194C" wp14:editId="670F0B3F">
                  <wp:simplePos x="0" y="0"/>
                  <wp:positionH relativeFrom="column">
                    <wp:posOffset>122164</wp:posOffset>
                  </wp:positionH>
                  <wp:positionV relativeFrom="paragraph">
                    <wp:posOffset>375188</wp:posOffset>
                  </wp:positionV>
                  <wp:extent cx="1987062" cy="1987062"/>
                  <wp:effectExtent l="0" t="0" r="0" b="0"/>
                  <wp:wrapNone/>
                  <wp:docPr id="1276515547" name="Picture 12765155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7062" cy="1987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2247C5A" w14:textId="30DE89C6" w:rsidR="00CD434E" w:rsidRPr="009F6887" w:rsidRDefault="00CD434E" w:rsidP="00F05F7A"/>
          <w:p w14:paraId="2CC3669F" w14:textId="6E4D073B" w:rsidR="00CD434E" w:rsidRPr="009F6887" w:rsidRDefault="00CD434E" w:rsidP="00F05F7A"/>
          <w:p w14:paraId="5F449C5B" w14:textId="46BCF467" w:rsidR="00CD434E" w:rsidRPr="009F6887" w:rsidRDefault="00CD434E" w:rsidP="00F05F7A"/>
          <w:p w14:paraId="662F2A8B" w14:textId="0BC0E8C0" w:rsidR="00CD434E" w:rsidRPr="009F6887" w:rsidRDefault="00CD434E" w:rsidP="00F05F7A"/>
          <w:p w14:paraId="3A800E62" w14:textId="5530B7CA" w:rsidR="00CD434E" w:rsidRPr="009F6887" w:rsidRDefault="00CD434E" w:rsidP="00F05F7A"/>
          <w:p w14:paraId="732D9C8D" w14:textId="4907ABAE" w:rsidR="00CD434E" w:rsidRDefault="005E06E1" w:rsidP="00584CAD">
            <w:pPr>
              <w:tabs>
                <w:tab w:val="left" w:pos="5805"/>
                <w:tab w:val="left" w:pos="7005"/>
              </w:tabs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37120" behindDoc="0" locked="0" layoutInCell="1" allowOverlap="1" wp14:anchorId="37D3819D" wp14:editId="02074EF7">
                      <wp:simplePos x="0" y="0"/>
                      <wp:positionH relativeFrom="column">
                        <wp:posOffset>2564130</wp:posOffset>
                      </wp:positionH>
                      <wp:positionV relativeFrom="paragraph">
                        <wp:posOffset>24179</wp:posOffset>
                      </wp:positionV>
                      <wp:extent cx="1747520" cy="1623060"/>
                      <wp:effectExtent l="0" t="0" r="24130" b="15240"/>
                      <wp:wrapNone/>
                      <wp:docPr id="1276515551" name="Text Box 12765155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47520" cy="16230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CB803A3" w14:textId="5CE52110" w:rsidR="005E06E1" w:rsidRDefault="005E06E1" w:rsidP="00C405FC">
                                  <w:r>
                                    <w:t xml:space="preserve">Item: 3.5MM PARA CORD </w:t>
                                  </w:r>
                                </w:p>
                                <w:p w14:paraId="3A70811F" w14:textId="77777777" w:rsidR="005E06E1" w:rsidRDefault="005E06E1" w:rsidP="005F7CA1">
                                  <w:r>
                                    <w:t>Style Color: TFP / MCAM</w:t>
                                  </w:r>
                                </w:p>
                                <w:p w14:paraId="09165450" w14:textId="77777777" w:rsidR="005E06E1" w:rsidRDefault="005E06E1" w:rsidP="005F7CA1">
                                  <w:r>
                                    <w:t>RM Color: CBK</w:t>
                                  </w:r>
                                </w:p>
                                <w:p w14:paraId="38AD3091" w14:textId="77777777" w:rsidR="005E06E1" w:rsidRDefault="005E06E1" w:rsidP="005F7CA1">
                                  <w:r>
                                    <w:t>Style Color: KUMUL</w:t>
                                  </w:r>
                                </w:p>
                                <w:p w14:paraId="672D0AA8" w14:textId="77777777" w:rsidR="005E06E1" w:rsidRDefault="005E06E1" w:rsidP="005F7CA1">
                                  <w:r>
                                    <w:t>RM Color: BLACK</w:t>
                                  </w:r>
                                </w:p>
                                <w:p w14:paraId="45FEC305" w14:textId="77777777" w:rsidR="005E06E1" w:rsidRDefault="005E06E1" w:rsidP="005F7CA1">
                                  <w:r>
                                    <w:t>Style Color: RG / MC TROPIC</w:t>
                                  </w:r>
                                </w:p>
                                <w:p w14:paraId="598C778C" w14:textId="77777777" w:rsidR="005E06E1" w:rsidRDefault="005E06E1" w:rsidP="005F7CA1">
                                  <w:r>
                                    <w:t>RM Color: RG</w:t>
                                  </w:r>
                                </w:p>
                                <w:p w14:paraId="7CD322CD" w14:textId="77777777" w:rsidR="005E06E1" w:rsidRDefault="005E06E1" w:rsidP="00C405FC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D3819D" id="Text Box 1276515551" o:spid="_x0000_s1045" type="#_x0000_t202" style="position:absolute;margin-left:201.9pt;margin-top:1.9pt;width:137.6pt;height:127.8pt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" fillcolor="white [3201]" strokeweight=".5pt">
                      <v:textbox>
                        <w:txbxContent>
                          <w:p w14:paraId="7CB803A3" w14:textId="5CE52110" w:rsidR="005E06E1" w:rsidRDefault="005E06E1" w:rsidP="00C405FC">
                            <w:r>
                              <w:t xml:space="preserve">Item: 3.5MM PARA CORD </w:t>
                            </w:r>
                          </w:p>
                          <w:p w14:paraId="3A70811F" w14:textId="77777777" w:rsidR="005E06E1" w:rsidRDefault="005E06E1" w:rsidP="005F7CA1">
                            <w:r>
                              <w:t>Style Color: TFP / MCAM</w:t>
                            </w:r>
                          </w:p>
                          <w:p w14:paraId="09165450" w14:textId="77777777" w:rsidR="005E06E1" w:rsidRDefault="005E06E1" w:rsidP="005F7CA1">
                            <w:r>
                              <w:t>RM Color: CBK</w:t>
                            </w:r>
                          </w:p>
                          <w:p w14:paraId="38AD3091" w14:textId="77777777" w:rsidR="005E06E1" w:rsidRDefault="005E06E1" w:rsidP="005F7CA1">
                            <w:r>
                              <w:t>Style Color: KUMUL</w:t>
                            </w:r>
                          </w:p>
                          <w:p w14:paraId="672D0AA8" w14:textId="77777777" w:rsidR="005E06E1" w:rsidRDefault="005E06E1" w:rsidP="005F7CA1">
                            <w:r>
                              <w:t>RM Color: BLACK</w:t>
                            </w:r>
                          </w:p>
                          <w:p w14:paraId="45FEC305" w14:textId="77777777" w:rsidR="005E06E1" w:rsidRDefault="005E06E1" w:rsidP="005F7CA1">
                            <w:r>
                              <w:t>Style Color: RG / MC TROPIC</w:t>
                            </w:r>
                          </w:p>
                          <w:p w14:paraId="598C778C" w14:textId="77777777" w:rsidR="005E06E1" w:rsidRDefault="005E06E1" w:rsidP="005F7CA1">
                            <w:r>
                              <w:t>RM Color: RG</w:t>
                            </w:r>
                          </w:p>
                          <w:p w14:paraId="7CD322CD" w14:textId="77777777" w:rsidR="005E06E1" w:rsidRDefault="005E06E1" w:rsidP="00C405FC"/>
                        </w:txbxContent>
                      </v:textbox>
                    </v:shape>
                  </w:pict>
                </mc:Fallback>
              </mc:AlternateContent>
            </w:r>
            <w:r w:rsidR="00CD434E">
              <w:tab/>
            </w:r>
            <w:r w:rsidR="00584CAD">
              <w:tab/>
            </w:r>
          </w:p>
          <w:p w14:paraId="37DBBE97" w14:textId="3D2E3188" w:rsidR="00CD434E" w:rsidRPr="009F6887" w:rsidRDefault="005E06E1" w:rsidP="00F05F7A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5072" behindDoc="0" locked="0" layoutInCell="1" allowOverlap="1" wp14:anchorId="5DCCE90F" wp14:editId="694C13D4">
                      <wp:simplePos x="0" y="0"/>
                      <wp:positionH relativeFrom="column">
                        <wp:posOffset>1080622</wp:posOffset>
                      </wp:positionH>
                      <wp:positionV relativeFrom="paragraph">
                        <wp:posOffset>193333</wp:posOffset>
                      </wp:positionV>
                      <wp:extent cx="2083777" cy="246429"/>
                      <wp:effectExtent l="38100" t="0" r="12065" b="77470"/>
                      <wp:wrapNone/>
                      <wp:docPr id="1276515550" name="Straight Arrow Connector 12765155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083777" cy="24642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FD68D5" id="Straight Arrow Connector 1276515550" o:spid="_x0000_s1026" type="#_x0000_t32" style="position:absolute;margin-left:85.1pt;margin-top:15.2pt;width:164.1pt;height:19.4pt;flip:x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6BA079A" w14:textId="117A8294" w:rsidR="00CD434E" w:rsidRDefault="00CD434E" w:rsidP="00F05F7A">
            <w:pPr>
              <w:ind w:firstLine="720"/>
            </w:pPr>
          </w:p>
          <w:p w14:paraId="46178590" w14:textId="23F01733" w:rsidR="00584CAD" w:rsidRPr="00584CAD" w:rsidRDefault="005E06E1" w:rsidP="00584CAD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9168" behindDoc="0" locked="0" layoutInCell="1" allowOverlap="1" wp14:anchorId="0A358294" wp14:editId="1351DCBA">
                      <wp:simplePos x="0" y="0"/>
                      <wp:positionH relativeFrom="column">
                        <wp:posOffset>1057177</wp:posOffset>
                      </wp:positionH>
                      <wp:positionV relativeFrom="paragraph">
                        <wp:posOffset>164612</wp:posOffset>
                      </wp:positionV>
                      <wp:extent cx="1526931" cy="1453954"/>
                      <wp:effectExtent l="38100" t="38100" r="16510" b="32385"/>
                      <wp:wrapNone/>
                      <wp:docPr id="1276515552" name="Straight Arrow Connector 12765155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26931" cy="1453954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6F831D" id="Straight Arrow Connector 1276515552" o:spid="_x0000_s1026" type="#_x0000_t32" style="position:absolute;margin-left:83.25pt;margin-top:12.95pt;width:120.25pt;height:114.5pt;flip:x y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3A24C11" w14:textId="066F6DCA" w:rsidR="00584CAD" w:rsidRPr="00584CAD" w:rsidRDefault="00584CAD" w:rsidP="00584CAD"/>
          <w:p w14:paraId="458D5094" w14:textId="4F93230A" w:rsidR="00584CAD" w:rsidRPr="00584CAD" w:rsidRDefault="00584CAD" w:rsidP="00584CAD"/>
          <w:p w14:paraId="4A69E14A" w14:textId="490FD8DC" w:rsidR="00584CAD" w:rsidRDefault="00584CAD" w:rsidP="00584CAD"/>
          <w:p w14:paraId="5A1A2375" w14:textId="0E782F0D" w:rsidR="00584CAD" w:rsidRDefault="00584CAD" w:rsidP="00584CAD"/>
          <w:p w14:paraId="593B98F4" w14:textId="535E60C5" w:rsidR="00584CAD" w:rsidRDefault="005E06E1" w:rsidP="00584CAD">
            <w:pPr>
              <w:tabs>
                <w:tab w:val="left" w:pos="5610"/>
              </w:tabs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843584" behindDoc="0" locked="0" layoutInCell="1" allowOverlap="1" wp14:anchorId="1B893C6F" wp14:editId="1B0898CB">
                      <wp:simplePos x="0" y="0"/>
                      <wp:positionH relativeFrom="column">
                        <wp:posOffset>2601693</wp:posOffset>
                      </wp:positionH>
                      <wp:positionV relativeFrom="paragraph">
                        <wp:posOffset>134863</wp:posOffset>
                      </wp:positionV>
                      <wp:extent cx="3170848" cy="1289539"/>
                      <wp:effectExtent l="0" t="0" r="10795" b="25400"/>
                      <wp:wrapNone/>
                      <wp:docPr id="1276515284" name="Text Box 12765152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70848" cy="128953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013A414" w14:textId="711CDC98" w:rsidR="009E6762" w:rsidRDefault="009E6762" w:rsidP="009E6762">
                                  <w:r>
                                    <w:t xml:space="preserve">Item: 38MM DOUBLE </w:t>
                                  </w:r>
                                  <w:r w:rsidRPr="009E6762">
                                    <w:t>LATCH</w:t>
                                  </w:r>
                                  <w:r>
                                    <w:t xml:space="preserve"> &amp; BODY</w:t>
                                  </w:r>
                                  <w:r w:rsidR="005E06E1">
                                    <w:t xml:space="preserve"> &amp; TRIGLIDE 38MM / CORD LOC 350-6000</w:t>
                                  </w:r>
                                </w:p>
                                <w:p w14:paraId="6C8A8A19" w14:textId="3E70EB49" w:rsidR="009E6762" w:rsidRDefault="009E6762" w:rsidP="009E6762">
                                  <w:r>
                                    <w:t xml:space="preserve">Style Color: TFP </w:t>
                                  </w:r>
                                  <w:r w:rsidR="005E06E1">
                                    <w:t>/ MCAM / RG / MC TROPIC</w:t>
                                  </w:r>
                                </w:p>
                                <w:p w14:paraId="63A839D5" w14:textId="3D78678A" w:rsidR="009E6762" w:rsidRDefault="009E6762" w:rsidP="009E6762">
                                  <w:r>
                                    <w:t>RM Color: KHAKI</w:t>
                                  </w:r>
                                </w:p>
                                <w:p w14:paraId="70A7D002" w14:textId="77777777" w:rsidR="005E06E1" w:rsidRDefault="005E06E1" w:rsidP="005E06E1">
                                  <w:r>
                                    <w:t>Style Color: KUMUL</w:t>
                                  </w:r>
                                </w:p>
                                <w:p w14:paraId="70E3BEA8" w14:textId="77777777" w:rsidR="005E06E1" w:rsidRDefault="005E06E1" w:rsidP="005E06E1">
                                  <w:r>
                                    <w:t>RM Color: BLACK</w:t>
                                  </w:r>
                                </w:p>
                                <w:p w14:paraId="4F28F0B9" w14:textId="77777777" w:rsidR="005E06E1" w:rsidRDefault="005E06E1" w:rsidP="009E6762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893C6F" id="Text Box 1276515284" o:spid="_x0000_s1046" type="#_x0000_t202" style="position:absolute;margin-left:204.85pt;margin-top:10.6pt;width:249.65pt;height:101.5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" fillcolor="white [3201]" strokeweight=".5pt">
                      <v:textbox>
                        <w:txbxContent>
                          <w:p w14:paraId="6013A414" w14:textId="711CDC98" w:rsidR="009E6762" w:rsidRDefault="009E6762" w:rsidP="009E6762">
                            <w:r>
                              <w:t xml:space="preserve">Item: 38MM DOUBLE </w:t>
                            </w:r>
                            <w:r w:rsidRPr="009E6762">
                              <w:t>LATCH</w:t>
                            </w:r>
                            <w:r>
                              <w:t xml:space="preserve"> &amp; BODY</w:t>
                            </w:r>
                            <w:r w:rsidR="005E06E1">
                              <w:t xml:space="preserve"> &amp; TRIGLIDE 38MM / CORD LOC 350-6000</w:t>
                            </w:r>
                          </w:p>
                          <w:p w14:paraId="6C8A8A19" w14:textId="3E70EB49" w:rsidR="009E6762" w:rsidRDefault="009E6762" w:rsidP="009E6762">
                            <w:r>
                              <w:t xml:space="preserve">Style Color: TFP </w:t>
                            </w:r>
                            <w:r w:rsidR="005E06E1">
                              <w:t>/ MCAM / RG / MC TROPIC</w:t>
                            </w:r>
                          </w:p>
                          <w:p w14:paraId="63A839D5" w14:textId="3D78678A" w:rsidR="009E6762" w:rsidRDefault="009E6762" w:rsidP="009E6762">
                            <w:r>
                              <w:t>RM Color: KHAKI</w:t>
                            </w:r>
                          </w:p>
                          <w:p w14:paraId="70A7D002" w14:textId="77777777" w:rsidR="005E06E1" w:rsidRDefault="005E06E1" w:rsidP="005E06E1">
                            <w:r>
                              <w:t>Style Color: KUMUL</w:t>
                            </w:r>
                          </w:p>
                          <w:p w14:paraId="70E3BEA8" w14:textId="77777777" w:rsidR="005E06E1" w:rsidRDefault="005E06E1" w:rsidP="005E06E1">
                            <w:r>
                              <w:t>RM Color: BLACK</w:t>
                            </w:r>
                          </w:p>
                          <w:p w14:paraId="4F28F0B9" w14:textId="77777777" w:rsidR="005E06E1" w:rsidRDefault="005E06E1" w:rsidP="009E6762"/>
                        </w:txbxContent>
                      </v:textbox>
                    </v:shape>
                  </w:pict>
                </mc:Fallback>
              </mc:AlternateContent>
            </w:r>
            <w:r w:rsidR="00584CAD">
              <w:tab/>
            </w:r>
          </w:p>
          <w:p w14:paraId="49C56F5D" w14:textId="0E6C78B0" w:rsidR="00D96BDD" w:rsidRPr="00D96BDD" w:rsidRDefault="005E06E1" w:rsidP="00D96BDD">
            <w:r w:rsidRPr="00D74CE4">
              <w:rPr>
                <w:rFonts w:ascii="Calibri" w:eastAsia="Times New Roman" w:hAnsi="Calibri" w:cs="Calibri"/>
                <w:noProof/>
                <w:color w:val="000000"/>
              </w:rPr>
              <w:drawing>
                <wp:anchor distT="0" distB="0" distL="114300" distR="114300" simplePos="0" relativeHeight="251841536" behindDoc="1" locked="0" layoutInCell="1" allowOverlap="1" wp14:anchorId="7A73CE30" wp14:editId="1390BC2E">
                  <wp:simplePos x="0" y="0"/>
                  <wp:positionH relativeFrom="column">
                    <wp:posOffset>-15338</wp:posOffset>
                  </wp:positionH>
                  <wp:positionV relativeFrom="paragraph">
                    <wp:posOffset>96960</wp:posOffset>
                  </wp:positionV>
                  <wp:extent cx="2475865" cy="953135"/>
                  <wp:effectExtent l="0" t="0" r="635" b="0"/>
                  <wp:wrapNone/>
                  <wp:docPr id="1276515283" name="Picture 1276515283" descr="C:\Users\Dell\Desktop\IMG_20210811_1327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Dell\Desktop\IMG_20210811_13270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859"/>
                          <a:stretch/>
                        </pic:blipFill>
                        <pic:spPr bwMode="auto">
                          <a:xfrm>
                            <a:off x="0" y="0"/>
                            <a:ext cx="2475865" cy="953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CDB213C" w14:textId="2F44FA86" w:rsidR="00D96BDD" w:rsidRPr="00D96BDD" w:rsidRDefault="005E06E1" w:rsidP="00D96BDD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45D9AE33" wp14:editId="29B16DD7">
                      <wp:simplePos x="0" y="0"/>
                      <wp:positionH relativeFrom="column">
                        <wp:posOffset>1420592</wp:posOffset>
                      </wp:positionH>
                      <wp:positionV relativeFrom="paragraph">
                        <wp:posOffset>165052</wp:posOffset>
                      </wp:positionV>
                      <wp:extent cx="1345223" cy="244768"/>
                      <wp:effectExtent l="38100" t="0" r="26670" b="79375"/>
                      <wp:wrapNone/>
                      <wp:docPr id="50" name="Straight Arrow Connector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45223" cy="24476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3C6DEB" id="Straight Arrow Connector 50" o:spid="_x0000_s1026" type="#_x0000_t32" style="position:absolute;margin-left:111.85pt;margin-top:13pt;width:105.9pt;height:19.25pt;flip:x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079394D1" wp14:editId="55B98BEF">
                      <wp:simplePos x="0" y="0"/>
                      <wp:positionH relativeFrom="column">
                        <wp:posOffset>1142170</wp:posOffset>
                      </wp:positionH>
                      <wp:positionV relativeFrom="paragraph">
                        <wp:posOffset>141605</wp:posOffset>
                      </wp:positionV>
                      <wp:extent cx="1639912" cy="164123"/>
                      <wp:effectExtent l="38100" t="0" r="17780" b="83820"/>
                      <wp:wrapNone/>
                      <wp:docPr id="49" name="Straight Arrow Connector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39912" cy="16412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4D9A38" id="Straight Arrow Connector 49" o:spid="_x0000_s1026" type="#_x0000_t32" style="position:absolute;margin-left:89.95pt;margin-top:11.15pt;width:129.15pt;height:12.9pt;flip:x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32DEBED" w14:textId="51ADA292" w:rsidR="00D96BDD" w:rsidRPr="00D96BDD" w:rsidRDefault="00D96BDD" w:rsidP="00D96BDD"/>
          <w:p w14:paraId="7048E0F5" w14:textId="10F99121" w:rsidR="00D96BDD" w:rsidRDefault="00D96BDD" w:rsidP="00D96BDD"/>
          <w:p w14:paraId="042B79F4" w14:textId="08BAA348" w:rsidR="00D96BDD" w:rsidRPr="00D96BDD" w:rsidRDefault="00D96BDD" w:rsidP="00D96BDD"/>
        </w:tc>
      </w:tr>
    </w:tbl>
    <w:p w14:paraId="616DE538" w14:textId="3CE97D94" w:rsidR="00D077E5" w:rsidRDefault="00D077E5" w:rsidP="00155384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5F7CA1" w:rsidRPr="00DE4BCC" w14:paraId="4C1D03A5" w14:textId="77777777" w:rsidTr="000E68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1D727C73" w14:textId="77777777" w:rsidR="005F7CA1" w:rsidRPr="00DE4BCC" w:rsidRDefault="005F7CA1" w:rsidP="000E68E6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5F7CA1" w:rsidRPr="00DE4BCC" w14:paraId="688B0361" w14:textId="77777777" w:rsidTr="00046F81">
        <w:trPr>
          <w:trHeight w:val="12743"/>
        </w:trPr>
        <w:tc>
          <w:tcPr>
            <w:tcW w:w="5000" w:type="pct"/>
          </w:tcPr>
          <w:p w14:paraId="1B1B799A" w14:textId="4BBC44F1" w:rsidR="005F7CA1" w:rsidRPr="005E06E1" w:rsidRDefault="005F7CA1" w:rsidP="005E06E1">
            <w:pPr>
              <w:rPr>
                <w:color w:val="auto"/>
              </w:rPr>
            </w:pPr>
          </w:p>
          <w:p w14:paraId="0814C75D" w14:textId="3405EEBD" w:rsidR="005F7CA1" w:rsidRPr="00584CAD" w:rsidRDefault="00684BFE" w:rsidP="000E68E6"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19712" behindDoc="0" locked="0" layoutInCell="1" allowOverlap="1" wp14:anchorId="3380E658" wp14:editId="3776395B">
                      <wp:simplePos x="0" y="0"/>
                      <wp:positionH relativeFrom="column">
                        <wp:posOffset>2466878</wp:posOffset>
                      </wp:positionH>
                      <wp:positionV relativeFrom="paragraph">
                        <wp:posOffset>20222</wp:posOffset>
                      </wp:positionV>
                      <wp:extent cx="2508738" cy="1295400"/>
                      <wp:effectExtent l="0" t="0" r="25400" b="19050"/>
                      <wp:wrapNone/>
                      <wp:docPr id="1276515533" name="Text Box 12765155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08738" cy="1295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E77BCE0" w14:textId="609D23AA" w:rsidR="005F7CA1" w:rsidRDefault="005F7CA1" w:rsidP="005F7CA1">
                                  <w:r>
                                    <w:t>Item: 25MM BUCKLE BODY (810-1064)</w:t>
                                  </w:r>
                                  <w:r w:rsidR="005E06E1">
                                    <w:t xml:space="preserve"> / </w:t>
                                  </w:r>
                                  <w:r w:rsidR="005E06E1">
                                    <w:t>25MM BUCKLE LATCH (810-1058)</w:t>
                                  </w:r>
                                </w:p>
                                <w:p w14:paraId="5DE7A6CD" w14:textId="77777777" w:rsidR="00684BFE" w:rsidRDefault="00684BFE" w:rsidP="00684BFE">
                                  <w:r>
                                    <w:t>Style Color: TFP / MCAM / RG / MC TROPIC</w:t>
                                  </w:r>
                                </w:p>
                                <w:p w14:paraId="1AF6E795" w14:textId="77777777" w:rsidR="00684BFE" w:rsidRDefault="00684BFE" w:rsidP="00684BFE">
                                  <w:r>
                                    <w:t>RM Color: KHAKI</w:t>
                                  </w:r>
                                </w:p>
                                <w:p w14:paraId="0D1F0231" w14:textId="77777777" w:rsidR="00684BFE" w:rsidRDefault="00684BFE" w:rsidP="00684BFE">
                                  <w:r>
                                    <w:t>Style Color: KUMUL</w:t>
                                  </w:r>
                                </w:p>
                                <w:p w14:paraId="732FBB55" w14:textId="2B7B2515" w:rsidR="005F7CA1" w:rsidRDefault="00684BFE" w:rsidP="00684BFE">
                                  <w:r>
                                    <w:t>RM Color: BLACK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80E658" id="Text Box 1276515533" o:spid="_x0000_s1047" type="#_x0000_t202" style="position:absolute;margin-left:194.25pt;margin-top:1.6pt;width:197.55pt;height:102pt;z-index:25201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" fillcolor="white [3201]" strokeweight=".5pt">
                      <v:textbox>
                        <w:txbxContent>
                          <w:p w14:paraId="1E77BCE0" w14:textId="609D23AA" w:rsidR="005F7CA1" w:rsidRDefault="005F7CA1" w:rsidP="005F7CA1">
                            <w:r>
                              <w:t>Item: 25MM BUCKLE BODY (810-1064)</w:t>
                            </w:r>
                            <w:r w:rsidR="005E06E1">
                              <w:t xml:space="preserve"> / </w:t>
                            </w:r>
                            <w:r w:rsidR="005E06E1">
                              <w:t>25MM BUCKLE LATCH (810-1058)</w:t>
                            </w:r>
                          </w:p>
                          <w:p w14:paraId="5DE7A6CD" w14:textId="77777777" w:rsidR="00684BFE" w:rsidRDefault="00684BFE" w:rsidP="00684BFE">
                            <w:r>
                              <w:t>Style Color: TFP / MCAM / RG / MC TROPIC</w:t>
                            </w:r>
                          </w:p>
                          <w:p w14:paraId="1AF6E795" w14:textId="77777777" w:rsidR="00684BFE" w:rsidRDefault="00684BFE" w:rsidP="00684BFE">
                            <w:r>
                              <w:t>RM Color: KHAKI</w:t>
                            </w:r>
                          </w:p>
                          <w:p w14:paraId="0D1F0231" w14:textId="77777777" w:rsidR="00684BFE" w:rsidRDefault="00684BFE" w:rsidP="00684BFE">
                            <w:r>
                              <w:t>Style Color: KUMUL</w:t>
                            </w:r>
                          </w:p>
                          <w:p w14:paraId="732FBB55" w14:textId="2B7B2515" w:rsidR="005F7CA1" w:rsidRDefault="00684BFE" w:rsidP="00684BFE">
                            <w:r>
                              <w:t>RM Color: BLACK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F7CA1">
              <w:rPr>
                <w:noProof/>
                <w:color w:val="auto"/>
              </w:rPr>
              <w:drawing>
                <wp:anchor distT="0" distB="0" distL="114300" distR="114300" simplePos="0" relativeHeight="252017664" behindDoc="1" locked="0" layoutInCell="1" allowOverlap="1" wp14:anchorId="046158BB" wp14:editId="4D8331BF">
                  <wp:simplePos x="0" y="0"/>
                  <wp:positionH relativeFrom="column">
                    <wp:posOffset>133639</wp:posOffset>
                  </wp:positionH>
                  <wp:positionV relativeFrom="paragraph">
                    <wp:posOffset>86764</wp:posOffset>
                  </wp:positionV>
                  <wp:extent cx="1801091" cy="1732104"/>
                  <wp:effectExtent l="0" t="0" r="8890" b="1905"/>
                  <wp:wrapNone/>
                  <wp:docPr id="1276515545" name="Picture 12765155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007" b="10884"/>
                          <a:stretch/>
                        </pic:blipFill>
                        <pic:spPr bwMode="auto">
                          <a:xfrm rot="10800000">
                            <a:off x="0" y="0"/>
                            <a:ext cx="1801091" cy="17321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030FA07" w14:textId="656975CC" w:rsidR="005F7CA1" w:rsidRPr="00584CAD" w:rsidRDefault="00684BFE" w:rsidP="000E68E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8688" behindDoc="0" locked="0" layoutInCell="1" allowOverlap="1" wp14:anchorId="13F3F9E1" wp14:editId="54E222BE">
                      <wp:simplePos x="0" y="0"/>
                      <wp:positionH relativeFrom="column">
                        <wp:posOffset>863747</wp:posOffset>
                      </wp:positionH>
                      <wp:positionV relativeFrom="paragraph">
                        <wp:posOffset>111759</wp:posOffset>
                      </wp:positionV>
                      <wp:extent cx="1603130" cy="112639"/>
                      <wp:effectExtent l="38100" t="0" r="16510" b="97155"/>
                      <wp:wrapNone/>
                      <wp:docPr id="1276515535" name="Straight Arrow Connector 12765155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03130" cy="11263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7796D4" id="Straight Arrow Connector 1276515535" o:spid="_x0000_s1026" type="#_x0000_t32" style="position:absolute;margin-left:68pt;margin-top:8.8pt;width:126.25pt;height:8.85pt;flip:x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5E06E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1760" behindDoc="0" locked="0" layoutInCell="1" allowOverlap="1" wp14:anchorId="3078DC20" wp14:editId="025BC1C6">
                      <wp:simplePos x="0" y="0"/>
                      <wp:positionH relativeFrom="column">
                        <wp:posOffset>1549547</wp:posOffset>
                      </wp:positionH>
                      <wp:positionV relativeFrom="paragraph">
                        <wp:posOffset>100037</wp:posOffset>
                      </wp:positionV>
                      <wp:extent cx="929053" cy="959631"/>
                      <wp:effectExtent l="38100" t="0" r="23495" b="50165"/>
                      <wp:wrapNone/>
                      <wp:docPr id="1276515537" name="Straight Arrow Connector 12765155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29053" cy="959631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762F2E" id="Straight Arrow Connector 1276515537" o:spid="_x0000_s1026" type="#_x0000_t32" style="position:absolute;margin-left:122pt;margin-top:7.9pt;width:73.15pt;height:75.55pt;flip:x;z-index:2520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5F7CA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2544" behindDoc="0" locked="0" layoutInCell="1" allowOverlap="1" wp14:anchorId="78F22FC4" wp14:editId="152567E1">
                      <wp:simplePos x="0" y="0"/>
                      <wp:positionH relativeFrom="column">
                        <wp:posOffset>712412</wp:posOffset>
                      </wp:positionH>
                      <wp:positionV relativeFrom="paragraph">
                        <wp:posOffset>87168</wp:posOffset>
                      </wp:positionV>
                      <wp:extent cx="1797628" cy="877686"/>
                      <wp:effectExtent l="38100" t="0" r="31750" b="55880"/>
                      <wp:wrapNone/>
                      <wp:docPr id="1276515534" name="Straight Arrow Connector 12765155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97628" cy="877686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C2CB4B" id="Straight Arrow Connector 1276515534" o:spid="_x0000_s1026" type="#_x0000_t32" style="position:absolute;margin-left:56.1pt;margin-top:6.85pt;width:141.55pt;height:69.1pt;flip:x;z-index:25201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1F49DB6" w14:textId="36E65061" w:rsidR="005F7CA1" w:rsidRDefault="005F7CA1" w:rsidP="000E68E6"/>
          <w:p w14:paraId="70530750" w14:textId="3C2ECC02" w:rsidR="005F7CA1" w:rsidRDefault="005F7CA1" w:rsidP="000E68E6"/>
          <w:p w14:paraId="3C4C6ABE" w14:textId="028C9E3A" w:rsidR="005F7CA1" w:rsidRDefault="005F7CA1" w:rsidP="000E68E6">
            <w:pPr>
              <w:tabs>
                <w:tab w:val="left" w:pos="5610"/>
              </w:tabs>
            </w:pPr>
            <w:r>
              <w:tab/>
            </w:r>
          </w:p>
          <w:p w14:paraId="5AA7DD67" w14:textId="289DC1C2" w:rsidR="005F7CA1" w:rsidRPr="00D96BDD" w:rsidRDefault="005F7CA1" w:rsidP="000E68E6"/>
          <w:p w14:paraId="74E5A536" w14:textId="2742A03E" w:rsidR="005F7CA1" w:rsidRPr="00D96BDD" w:rsidRDefault="005F7CA1" w:rsidP="000E68E6"/>
          <w:p w14:paraId="28FFFEEE" w14:textId="5615E742" w:rsidR="005F7CA1" w:rsidRPr="00D96BDD" w:rsidRDefault="00046F81" w:rsidP="000E68E6">
            <w:r w:rsidRPr="00046F81">
              <w:rPr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2057600" behindDoc="0" locked="0" layoutInCell="1" allowOverlap="1" wp14:anchorId="425493F2" wp14:editId="6E260C80">
                      <wp:simplePos x="0" y="0"/>
                      <wp:positionH relativeFrom="column">
                        <wp:posOffset>2507908</wp:posOffset>
                      </wp:positionH>
                      <wp:positionV relativeFrom="paragraph">
                        <wp:posOffset>20613</wp:posOffset>
                      </wp:positionV>
                      <wp:extent cx="2660650" cy="713105"/>
                      <wp:effectExtent l="0" t="0" r="25400" b="10795"/>
                      <wp:wrapNone/>
                      <wp:docPr id="1276515561" name="Text Box 12765155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60650" cy="71310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0B76524" w14:textId="0B12B405" w:rsidR="00046F81" w:rsidRDefault="00046F81" w:rsidP="00046F81">
                                  <w:r>
                                    <w:t xml:space="preserve">Item: 500D INSIDE EVA FOAM </w:t>
                                  </w:r>
                                  <w:r>
                                    <w:t>8MM HARD</w:t>
                                  </w:r>
                                  <w:r>
                                    <w:t xml:space="preserve"> X1 </w:t>
                                  </w:r>
                                </w:p>
                                <w:p w14:paraId="26AFF1CB" w14:textId="77777777" w:rsidR="00046F81" w:rsidRDefault="00046F81" w:rsidP="00046F81">
                                  <w:r>
                                    <w:t>Style Color: ALL COLOR</w:t>
                                  </w:r>
                                </w:p>
                                <w:p w14:paraId="46DBB8CF" w14:textId="77777777" w:rsidR="00046F81" w:rsidRDefault="00046F81" w:rsidP="00046F81">
                                  <w:r>
                                    <w:t>RM Color: BLACK</w:t>
                                  </w:r>
                                </w:p>
                                <w:p w14:paraId="764DC2A6" w14:textId="77777777" w:rsidR="00046F81" w:rsidRDefault="00046F81" w:rsidP="00046F81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5493F2" id="Text Box 1276515561" o:spid="_x0000_s1048" type="#_x0000_t202" style="position:absolute;margin-left:197.45pt;margin-top:1.6pt;width:209.5pt;height:56.15pt;z-index:25205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" fillcolor="white [3201]" strokeweight=".5pt">
                      <v:textbox>
                        <w:txbxContent>
                          <w:p w14:paraId="50B76524" w14:textId="0B12B405" w:rsidR="00046F81" w:rsidRDefault="00046F81" w:rsidP="00046F81">
                            <w:r>
                              <w:t xml:space="preserve">Item: 500D INSIDE EVA FOAM </w:t>
                            </w:r>
                            <w:r>
                              <w:t>8MM HARD</w:t>
                            </w:r>
                            <w:r>
                              <w:t xml:space="preserve"> X1 </w:t>
                            </w:r>
                          </w:p>
                          <w:p w14:paraId="26AFF1CB" w14:textId="77777777" w:rsidR="00046F81" w:rsidRDefault="00046F81" w:rsidP="00046F81">
                            <w:r>
                              <w:t>Style Color: ALL COLOR</w:t>
                            </w:r>
                          </w:p>
                          <w:p w14:paraId="46DBB8CF" w14:textId="77777777" w:rsidR="00046F81" w:rsidRDefault="00046F81" w:rsidP="00046F81">
                            <w:r>
                              <w:t>RM Color: BLACK</w:t>
                            </w:r>
                          </w:p>
                          <w:p w14:paraId="764DC2A6" w14:textId="77777777" w:rsidR="00046F81" w:rsidRDefault="00046F81" w:rsidP="00046F81"/>
                        </w:txbxContent>
                      </v:textbox>
                    </v:shape>
                  </w:pict>
                </mc:Fallback>
              </mc:AlternateContent>
            </w:r>
          </w:p>
          <w:p w14:paraId="7FE3C31A" w14:textId="679EC11A" w:rsidR="005F7CA1" w:rsidRDefault="007A64FB" w:rsidP="000E68E6">
            <w:r w:rsidRPr="00046F81">
              <w:rPr>
                <w:color w:val="auto"/>
              </w:rPr>
              <mc:AlternateContent>
                <mc:Choice Requires="wps">
                  <w:drawing>
                    <wp:anchor distT="0" distB="0" distL="114300" distR="114300" simplePos="0" relativeHeight="252056576" behindDoc="0" locked="0" layoutInCell="1" allowOverlap="1" wp14:anchorId="2013C2DB" wp14:editId="42CB7F6D">
                      <wp:simplePos x="0" y="0"/>
                      <wp:positionH relativeFrom="column">
                        <wp:posOffset>1069167</wp:posOffset>
                      </wp:positionH>
                      <wp:positionV relativeFrom="paragraph">
                        <wp:posOffset>112972</wp:posOffset>
                      </wp:positionV>
                      <wp:extent cx="1436716" cy="436418"/>
                      <wp:effectExtent l="38100" t="0" r="30480" b="78105"/>
                      <wp:wrapNone/>
                      <wp:docPr id="1276515560" name="Straight Arrow Connector 12765155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36716" cy="43641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0FB8E2" id="Straight Arrow Connector 1276515560" o:spid="_x0000_s1026" type="#_x0000_t32" style="position:absolute;margin-left:84.2pt;margin-top:8.9pt;width:113.15pt;height:34.35pt;flip:x;z-index:25205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FC0CA0F" w14:textId="3F5B9B8D" w:rsidR="005F7CA1" w:rsidRDefault="007A64FB" w:rsidP="000E68E6">
            <w:r>
              <w:rPr>
                <w:noProof/>
              </w:rPr>
              <w:drawing>
                <wp:anchor distT="0" distB="0" distL="114300" distR="114300" simplePos="0" relativeHeight="252091392" behindDoc="1" locked="0" layoutInCell="1" allowOverlap="1" wp14:anchorId="2399247B" wp14:editId="07B17ED6">
                  <wp:simplePos x="0" y="0"/>
                  <wp:positionH relativeFrom="column">
                    <wp:posOffset>-76398</wp:posOffset>
                  </wp:positionH>
                  <wp:positionV relativeFrom="paragraph">
                    <wp:posOffset>147205</wp:posOffset>
                  </wp:positionV>
                  <wp:extent cx="2556164" cy="2231238"/>
                  <wp:effectExtent l="0" t="0" r="0" b="0"/>
                  <wp:wrapNone/>
                  <wp:docPr id="1276515584" name="Picture 12765155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51"/>
                          <a:stretch/>
                        </pic:blipFill>
                        <pic:spPr bwMode="auto">
                          <a:xfrm>
                            <a:off x="0" y="0"/>
                            <a:ext cx="2556164" cy="2231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E1C8F94" w14:textId="1851FE5C" w:rsidR="005F7CA1" w:rsidRDefault="005F7CA1" w:rsidP="000E68E6"/>
          <w:p w14:paraId="75D9E940" w14:textId="35F1A30F" w:rsidR="00684BFE" w:rsidRPr="00684BFE" w:rsidRDefault="00046F81" w:rsidP="00684BFE"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27904" behindDoc="0" locked="0" layoutInCell="1" allowOverlap="1" wp14:anchorId="093C2463" wp14:editId="48E65F2C">
                      <wp:simplePos x="0" y="0"/>
                      <wp:positionH relativeFrom="column">
                        <wp:posOffset>2367085</wp:posOffset>
                      </wp:positionH>
                      <wp:positionV relativeFrom="paragraph">
                        <wp:posOffset>114447</wp:posOffset>
                      </wp:positionV>
                      <wp:extent cx="2473037" cy="1160585"/>
                      <wp:effectExtent l="0" t="0" r="22860" b="20955"/>
                      <wp:wrapNone/>
                      <wp:docPr id="1276515540" name="Text Box 12765155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73037" cy="11605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200D648" w14:textId="77777777" w:rsidR="005F7CA1" w:rsidRDefault="005F7CA1" w:rsidP="005F7CA1">
                                  <w:r>
                                    <w:t>Item: LADDELOC PLATE 25MM (104-0100)</w:t>
                                  </w:r>
                                </w:p>
                                <w:p w14:paraId="7309A335" w14:textId="77777777" w:rsidR="00684BFE" w:rsidRDefault="00684BFE" w:rsidP="00684BFE">
                                  <w:r>
                                    <w:t>Style Color: TFP / MCAM / RG / MC TROPIC</w:t>
                                  </w:r>
                                </w:p>
                                <w:p w14:paraId="53C71F17" w14:textId="77777777" w:rsidR="00684BFE" w:rsidRDefault="00684BFE" w:rsidP="00684BFE">
                                  <w:r>
                                    <w:t>RM Color: KHAKI</w:t>
                                  </w:r>
                                </w:p>
                                <w:p w14:paraId="1900927E" w14:textId="77777777" w:rsidR="00684BFE" w:rsidRDefault="00684BFE" w:rsidP="00684BFE">
                                  <w:r>
                                    <w:t>Style Color: KUMUL</w:t>
                                  </w:r>
                                </w:p>
                                <w:p w14:paraId="4600BD25" w14:textId="77777777" w:rsidR="00684BFE" w:rsidRDefault="00684BFE" w:rsidP="00684BFE">
                                  <w:r>
                                    <w:t>RM Color: BLACK</w:t>
                                  </w:r>
                                </w:p>
                                <w:p w14:paraId="0F146BA6" w14:textId="05A3ABFC" w:rsidR="005F7CA1" w:rsidRDefault="005F7CA1" w:rsidP="00684BFE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3C2463" id="Text Box 1276515540" o:spid="_x0000_s1049" type="#_x0000_t202" style="position:absolute;margin-left:186.4pt;margin-top:9pt;width:194.75pt;height:91.4pt;z-index:25202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" fillcolor="white [3201]" strokeweight=".5pt">
                      <v:textbox>
                        <w:txbxContent>
                          <w:p w14:paraId="4200D648" w14:textId="77777777" w:rsidR="005F7CA1" w:rsidRDefault="005F7CA1" w:rsidP="005F7CA1">
                            <w:r>
                              <w:t>Item: LADDELOC PLATE 25MM (104-0100)</w:t>
                            </w:r>
                          </w:p>
                          <w:p w14:paraId="7309A335" w14:textId="77777777" w:rsidR="00684BFE" w:rsidRDefault="00684BFE" w:rsidP="00684BFE">
                            <w:r>
                              <w:t>Style Color: TFP / MCAM / RG / MC TROPIC</w:t>
                            </w:r>
                          </w:p>
                          <w:p w14:paraId="53C71F17" w14:textId="77777777" w:rsidR="00684BFE" w:rsidRDefault="00684BFE" w:rsidP="00684BFE">
                            <w:r>
                              <w:t>RM Color: KHAKI</w:t>
                            </w:r>
                          </w:p>
                          <w:p w14:paraId="1900927E" w14:textId="77777777" w:rsidR="00684BFE" w:rsidRDefault="00684BFE" w:rsidP="00684BFE">
                            <w:r>
                              <w:t>Style Color: KUMUL</w:t>
                            </w:r>
                          </w:p>
                          <w:p w14:paraId="4600BD25" w14:textId="77777777" w:rsidR="00684BFE" w:rsidRDefault="00684BFE" w:rsidP="00684BFE">
                            <w:r>
                              <w:t>RM Color: BLACK</w:t>
                            </w:r>
                          </w:p>
                          <w:p w14:paraId="0F146BA6" w14:textId="05A3ABFC" w:rsidR="005F7CA1" w:rsidRDefault="005F7CA1" w:rsidP="00684BFE"/>
                        </w:txbxContent>
                      </v:textbox>
                    </v:shape>
                  </w:pict>
                </mc:Fallback>
              </mc:AlternateContent>
            </w:r>
          </w:p>
          <w:p w14:paraId="0D7538E8" w14:textId="12095649" w:rsidR="00684BFE" w:rsidRPr="00684BFE" w:rsidRDefault="007A64FB" w:rsidP="00684BFE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6880" behindDoc="0" locked="0" layoutInCell="1" allowOverlap="1" wp14:anchorId="25B38D27" wp14:editId="4BC8ED0C">
                      <wp:simplePos x="0" y="0"/>
                      <wp:positionH relativeFrom="column">
                        <wp:posOffset>1505585</wp:posOffset>
                      </wp:positionH>
                      <wp:positionV relativeFrom="paragraph">
                        <wp:posOffset>182938</wp:posOffset>
                      </wp:positionV>
                      <wp:extent cx="878840" cy="73082"/>
                      <wp:effectExtent l="0" t="57150" r="16510" b="22225"/>
                      <wp:wrapNone/>
                      <wp:docPr id="1276515542" name="Straight Arrow Connector 12765155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878840" cy="73082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65B3BB" id="Straight Arrow Connector 1276515542" o:spid="_x0000_s1026" type="#_x0000_t32" style="position:absolute;margin-left:118.55pt;margin-top:14.4pt;width:69.2pt;height:5.75pt;flip:x y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5856" behindDoc="0" locked="0" layoutInCell="1" allowOverlap="1" wp14:anchorId="10432711" wp14:editId="0FDEE6C2">
                      <wp:simplePos x="0" y="0"/>
                      <wp:positionH relativeFrom="column">
                        <wp:posOffset>712412</wp:posOffset>
                      </wp:positionH>
                      <wp:positionV relativeFrom="paragraph">
                        <wp:posOffset>212205</wp:posOffset>
                      </wp:positionV>
                      <wp:extent cx="1644535" cy="45719"/>
                      <wp:effectExtent l="19050" t="76200" r="13335" b="50165"/>
                      <wp:wrapNone/>
                      <wp:docPr id="1276515541" name="Straight Arrow Connector 12765155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44535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FD4B0E" id="Straight Arrow Connector 1276515541" o:spid="_x0000_s1026" type="#_x0000_t32" style="position:absolute;margin-left:56.1pt;margin-top:16.7pt;width:129.5pt;height:3.6pt;flip:x y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C925EB4" w14:textId="77777777" w:rsidR="00684BFE" w:rsidRPr="00684BFE" w:rsidRDefault="00684BFE" w:rsidP="00684BFE"/>
          <w:p w14:paraId="562210DC" w14:textId="77777777" w:rsidR="00684BFE" w:rsidRPr="00684BFE" w:rsidRDefault="00684BFE" w:rsidP="00684BFE"/>
          <w:p w14:paraId="021AFCB5" w14:textId="35529251" w:rsidR="00684BFE" w:rsidRPr="00684BFE" w:rsidRDefault="00684BFE" w:rsidP="00684BFE"/>
          <w:p w14:paraId="7B994F65" w14:textId="3F9758FA" w:rsidR="00684BFE" w:rsidRDefault="00684BFE" w:rsidP="00684BFE"/>
          <w:p w14:paraId="749579E2" w14:textId="57960063" w:rsidR="00684BFE" w:rsidRDefault="008D4132" w:rsidP="00684BFE">
            <w:r w:rsidRPr="00684BFE">
              <mc:AlternateContent>
                <mc:Choice Requires="wps">
                  <w:drawing>
                    <wp:anchor distT="0" distB="0" distL="114300" distR="114300" simplePos="0" relativeHeight="252050432" behindDoc="0" locked="0" layoutInCell="1" allowOverlap="1" wp14:anchorId="419E3A28" wp14:editId="20BC7842">
                      <wp:simplePos x="0" y="0"/>
                      <wp:positionH relativeFrom="column">
                        <wp:posOffset>2912159</wp:posOffset>
                      </wp:positionH>
                      <wp:positionV relativeFrom="paragraph">
                        <wp:posOffset>188155</wp:posOffset>
                      </wp:positionV>
                      <wp:extent cx="1863725" cy="713105"/>
                      <wp:effectExtent l="0" t="0" r="22225" b="10795"/>
                      <wp:wrapNone/>
                      <wp:docPr id="1276515310" name="Text Box 12765153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63725" cy="71310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2A5F755" w14:textId="77777777" w:rsidR="00684BFE" w:rsidRDefault="00684BFE" w:rsidP="00684BFE">
                                  <w:r>
                                    <w:t xml:space="preserve">Item: METAL TRIGLIDE 38MM </w:t>
                                  </w:r>
                                </w:p>
                                <w:p w14:paraId="340E2B5B" w14:textId="42DFCA27" w:rsidR="00684BFE" w:rsidRDefault="00684BFE" w:rsidP="00684BFE">
                                  <w:r>
                                    <w:t xml:space="preserve">Style Color: </w:t>
                                  </w:r>
                                  <w:r>
                                    <w:t>ALL COLOR</w:t>
                                  </w:r>
                                </w:p>
                                <w:p w14:paraId="1EA213BC" w14:textId="77777777" w:rsidR="00684BFE" w:rsidRDefault="00684BFE" w:rsidP="00684BFE">
                                  <w:r>
                                    <w:t>RM Color: BLACK</w:t>
                                  </w:r>
                                </w:p>
                                <w:p w14:paraId="4ADBDD53" w14:textId="77777777" w:rsidR="00684BFE" w:rsidRDefault="00684BFE" w:rsidP="00684BFE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9E3A28" id="Text Box 1276515310" o:spid="_x0000_s1050" type="#_x0000_t202" style="position:absolute;margin-left:229.3pt;margin-top:14.8pt;width:146.75pt;height:56.15pt;z-index:25205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" fillcolor="white [3201]" strokeweight=".5pt">
                      <v:textbox>
                        <w:txbxContent>
                          <w:p w14:paraId="02A5F755" w14:textId="77777777" w:rsidR="00684BFE" w:rsidRDefault="00684BFE" w:rsidP="00684BFE">
                            <w:r>
                              <w:t xml:space="preserve">Item: METAL TRIGLIDE 38MM </w:t>
                            </w:r>
                          </w:p>
                          <w:p w14:paraId="340E2B5B" w14:textId="42DFCA27" w:rsidR="00684BFE" w:rsidRDefault="00684BFE" w:rsidP="00684BFE">
                            <w:r>
                              <w:t xml:space="preserve">Style Color: </w:t>
                            </w:r>
                            <w:r>
                              <w:t>ALL COLOR</w:t>
                            </w:r>
                          </w:p>
                          <w:p w14:paraId="1EA213BC" w14:textId="77777777" w:rsidR="00684BFE" w:rsidRDefault="00684BFE" w:rsidP="00684BFE">
                            <w:r>
                              <w:t>RM Color: BLACK</w:t>
                            </w:r>
                          </w:p>
                          <w:p w14:paraId="4ADBDD53" w14:textId="77777777" w:rsidR="00684BFE" w:rsidRDefault="00684BFE" w:rsidP="00684BFE"/>
                        </w:txbxContent>
                      </v:textbox>
                    </v:shape>
                  </w:pict>
                </mc:Fallback>
              </mc:AlternateContent>
            </w:r>
          </w:p>
          <w:p w14:paraId="021486FB" w14:textId="06A0A969" w:rsidR="00684BFE" w:rsidRPr="00684BFE" w:rsidRDefault="007A64FB" w:rsidP="00684BFE">
            <w:r w:rsidRPr="00684BFE">
              <mc:AlternateContent>
                <mc:Choice Requires="wps">
                  <w:drawing>
                    <wp:anchor distT="0" distB="0" distL="114300" distR="114300" simplePos="0" relativeHeight="252041216" behindDoc="0" locked="0" layoutInCell="1" allowOverlap="1" wp14:anchorId="60229F6A" wp14:editId="7629EB28">
                      <wp:simplePos x="0" y="0"/>
                      <wp:positionH relativeFrom="column">
                        <wp:posOffset>996430</wp:posOffset>
                      </wp:positionH>
                      <wp:positionV relativeFrom="paragraph">
                        <wp:posOffset>1039494</wp:posOffset>
                      </wp:positionV>
                      <wp:extent cx="1728355" cy="855518"/>
                      <wp:effectExtent l="38100" t="38100" r="24765" b="20955"/>
                      <wp:wrapNone/>
                      <wp:docPr id="1276515553" name="Straight Arrow Connector 12765155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728355" cy="85551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DF8CA5" id="Straight Arrow Connector 1276515553" o:spid="_x0000_s1026" type="#_x0000_t32" style="position:absolute;margin-left:78.45pt;margin-top:81.85pt;width:136.1pt;height:67.35pt;flip:x y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684BFE">
              <mc:AlternateContent>
                <mc:Choice Requires="wps">
                  <w:drawing>
                    <wp:anchor distT="0" distB="0" distL="114300" distR="114300" simplePos="0" relativeHeight="252045312" behindDoc="0" locked="0" layoutInCell="1" allowOverlap="1" wp14:anchorId="22095FD1" wp14:editId="08582BAC">
                      <wp:simplePos x="0" y="0"/>
                      <wp:positionH relativeFrom="column">
                        <wp:posOffset>1296035</wp:posOffset>
                      </wp:positionH>
                      <wp:positionV relativeFrom="paragraph">
                        <wp:posOffset>1881158</wp:posOffset>
                      </wp:positionV>
                      <wp:extent cx="1428750" cy="183457"/>
                      <wp:effectExtent l="38100" t="0" r="19050" b="83820"/>
                      <wp:wrapNone/>
                      <wp:docPr id="1276515556" name="Straight Arrow Connector 12765155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28750" cy="183457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E729A4" id="Straight Arrow Connector 1276515556" o:spid="_x0000_s1026" type="#_x0000_t32" style="position:absolute;margin-left:102.05pt;margin-top:148.1pt;width:112.5pt;height:14.45pt;flip:x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684BFE">
              <mc:AlternateContent>
                <mc:Choice Requires="wps">
                  <w:drawing>
                    <wp:anchor distT="0" distB="0" distL="114300" distR="114300" simplePos="0" relativeHeight="252047360" behindDoc="0" locked="0" layoutInCell="1" allowOverlap="1" wp14:anchorId="1CED52B1" wp14:editId="01C5BF06">
                      <wp:simplePos x="0" y="0"/>
                      <wp:positionH relativeFrom="column">
                        <wp:posOffset>740120</wp:posOffset>
                      </wp:positionH>
                      <wp:positionV relativeFrom="paragraph">
                        <wp:posOffset>1881159</wp:posOffset>
                      </wp:positionV>
                      <wp:extent cx="2019300" cy="549332"/>
                      <wp:effectExtent l="38100" t="0" r="19050" b="79375"/>
                      <wp:wrapNone/>
                      <wp:docPr id="1276515557" name="Straight Arrow Connector 12765155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019300" cy="549332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BD86D2" id="Straight Arrow Connector 1276515557" o:spid="_x0000_s1026" type="#_x0000_t32" style="position:absolute;margin-left:58.3pt;margin-top:148.1pt;width:159pt;height:43.25pt;flip:x;z-index:25204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046F81" w:rsidRPr="00684BFE">
              <mc:AlternateContent>
                <mc:Choice Requires="wps">
                  <w:drawing>
                    <wp:anchor distT="0" distB="0" distL="114300" distR="114300" simplePos="0" relativeHeight="252054528" behindDoc="0" locked="0" layoutInCell="1" allowOverlap="1" wp14:anchorId="487092C9" wp14:editId="6348850F">
                      <wp:simplePos x="0" y="0"/>
                      <wp:positionH relativeFrom="column">
                        <wp:posOffset>2765425</wp:posOffset>
                      </wp:positionH>
                      <wp:positionV relativeFrom="paragraph">
                        <wp:posOffset>3192780</wp:posOffset>
                      </wp:positionV>
                      <wp:extent cx="2660650" cy="713105"/>
                      <wp:effectExtent l="0" t="0" r="25400" b="10795"/>
                      <wp:wrapNone/>
                      <wp:docPr id="1276515559" name="Text Box 12765155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60650" cy="71310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5F4FF8E" w14:textId="46F71589" w:rsidR="00684BFE" w:rsidRDefault="00684BFE" w:rsidP="00684BFE">
                                  <w:r>
                                    <w:t xml:space="preserve">Item: </w:t>
                                  </w:r>
                                  <w:r>
                                    <w:t>500D INSIDE EVA FOAM 10MM SOFT X1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02FCE16D" w14:textId="77777777" w:rsidR="00684BFE" w:rsidRDefault="00684BFE" w:rsidP="00684BFE">
                                  <w:r>
                                    <w:t xml:space="preserve">Style Color: </w:t>
                                  </w:r>
                                  <w:r>
                                    <w:t>ALL COLOR</w:t>
                                  </w:r>
                                </w:p>
                                <w:p w14:paraId="3A60C939" w14:textId="77777777" w:rsidR="00684BFE" w:rsidRDefault="00684BFE" w:rsidP="00684BFE">
                                  <w:r>
                                    <w:t>RM Color: BLACK</w:t>
                                  </w:r>
                                </w:p>
                                <w:p w14:paraId="2E145325" w14:textId="77777777" w:rsidR="00684BFE" w:rsidRDefault="00684BFE" w:rsidP="00684BFE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7092C9" id="Text Box 1276515559" o:spid="_x0000_s1051" type="#_x0000_t202" style="position:absolute;margin-left:217.75pt;margin-top:251.4pt;width:209.5pt;height:56.15pt;z-index:25205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" fillcolor="white [3201]" strokeweight=".5pt">
                      <v:textbox>
                        <w:txbxContent>
                          <w:p w14:paraId="65F4FF8E" w14:textId="46F71589" w:rsidR="00684BFE" w:rsidRDefault="00684BFE" w:rsidP="00684BFE">
                            <w:r>
                              <w:t xml:space="preserve">Item: </w:t>
                            </w:r>
                            <w:r>
                              <w:t>500D INSIDE EVA FOAM 10MM SOFT X1</w:t>
                            </w:r>
                            <w:r>
                              <w:t xml:space="preserve"> </w:t>
                            </w:r>
                          </w:p>
                          <w:p w14:paraId="02FCE16D" w14:textId="77777777" w:rsidR="00684BFE" w:rsidRDefault="00684BFE" w:rsidP="00684BFE">
                            <w:r>
                              <w:t xml:space="preserve">Style Color: </w:t>
                            </w:r>
                            <w:r>
                              <w:t>ALL COLOR</w:t>
                            </w:r>
                          </w:p>
                          <w:p w14:paraId="3A60C939" w14:textId="77777777" w:rsidR="00684BFE" w:rsidRDefault="00684BFE" w:rsidP="00684BFE">
                            <w:r>
                              <w:t>RM Color: BLACK</w:t>
                            </w:r>
                          </w:p>
                          <w:p w14:paraId="2E145325" w14:textId="77777777" w:rsidR="00684BFE" w:rsidRDefault="00684BFE" w:rsidP="00684BFE"/>
                        </w:txbxContent>
                      </v:textbox>
                    </v:shape>
                  </w:pict>
                </mc:Fallback>
              </mc:AlternateContent>
            </w:r>
            <w:r w:rsidR="00046F81">
              <w:rPr>
                <w:noProof/>
                <w:color w:val="auto"/>
                <w:sz w:val="20"/>
                <w:szCs w:val="22"/>
              </w:rPr>
              <w:drawing>
                <wp:anchor distT="0" distB="0" distL="114300" distR="114300" simplePos="0" relativeHeight="252043264" behindDoc="1" locked="0" layoutInCell="1" allowOverlap="1" wp14:anchorId="0675207A" wp14:editId="71397AB2">
                  <wp:simplePos x="0" y="0"/>
                  <wp:positionH relativeFrom="column">
                    <wp:posOffset>145415</wp:posOffset>
                  </wp:positionH>
                  <wp:positionV relativeFrom="paragraph">
                    <wp:posOffset>725170</wp:posOffset>
                  </wp:positionV>
                  <wp:extent cx="2015490" cy="2506980"/>
                  <wp:effectExtent l="0" t="0" r="3810" b="7620"/>
                  <wp:wrapNone/>
                  <wp:docPr id="1276515555" name="Picture 12765155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6515297" name="Picture 1276515297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28" b="4098"/>
                          <a:stretch/>
                        </pic:blipFill>
                        <pic:spPr bwMode="auto">
                          <a:xfrm>
                            <a:off x="0" y="0"/>
                            <a:ext cx="2015490" cy="25069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046F81" w:rsidRPr="00684BFE">
              <mc:AlternateContent>
                <mc:Choice Requires="wps">
                  <w:drawing>
                    <wp:anchor distT="0" distB="0" distL="114300" distR="114300" simplePos="0" relativeHeight="252042240" behindDoc="0" locked="0" layoutInCell="1" allowOverlap="1" wp14:anchorId="6399EFC9" wp14:editId="230A1CA0">
                      <wp:simplePos x="0" y="0"/>
                      <wp:positionH relativeFrom="column">
                        <wp:posOffset>2727325</wp:posOffset>
                      </wp:positionH>
                      <wp:positionV relativeFrom="paragraph">
                        <wp:posOffset>894080</wp:posOffset>
                      </wp:positionV>
                      <wp:extent cx="2560955" cy="2150745"/>
                      <wp:effectExtent l="0" t="0" r="10795" b="20955"/>
                      <wp:wrapNone/>
                      <wp:docPr id="1276515554" name="Text Box 12765155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60955" cy="21507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CDEACE1" w14:textId="36CC9367" w:rsidR="00684BFE" w:rsidRDefault="00684BFE" w:rsidP="00684BFE">
                                  <w:r>
                                    <w:t xml:space="preserve">Item: WEBBING 38MM </w:t>
                                  </w:r>
                                  <w:r>
                                    <w:t xml:space="preserve">&amp; 25MM &amp; 20MM </w:t>
                                  </w:r>
                                  <w:r>
                                    <w:t xml:space="preserve">D/S  </w:t>
                                  </w:r>
                                </w:p>
                                <w:p w14:paraId="2EB7BEFC" w14:textId="77777777" w:rsidR="00684BFE" w:rsidRDefault="00684BFE" w:rsidP="00684BFE">
                                  <w:r>
                                    <w:t xml:space="preserve">Style Color: TFP </w:t>
                                  </w:r>
                                </w:p>
                                <w:p w14:paraId="5A269D04" w14:textId="77777777" w:rsidR="00684BFE" w:rsidRDefault="00684BFE" w:rsidP="00684BFE">
                                  <w:r>
                                    <w:t>RM Color: TFP D/S</w:t>
                                  </w:r>
                                </w:p>
                                <w:p w14:paraId="166289A2" w14:textId="77777777" w:rsidR="00684BFE" w:rsidRDefault="00684BFE" w:rsidP="00684BFE">
                                  <w:r>
                                    <w:t>Style Color: KUMUL</w:t>
                                  </w:r>
                                </w:p>
                                <w:p w14:paraId="5D46C3E5" w14:textId="77777777" w:rsidR="00684BFE" w:rsidRDefault="00684BFE" w:rsidP="00684BFE">
                                  <w:r>
                                    <w:t>RM Color: KUMUL D/S</w:t>
                                  </w:r>
                                </w:p>
                                <w:p w14:paraId="7ED6234C" w14:textId="77777777" w:rsidR="00684BFE" w:rsidRDefault="00684BFE" w:rsidP="00684BFE">
                                  <w:r>
                                    <w:t>Style Color: RG</w:t>
                                  </w:r>
                                </w:p>
                                <w:p w14:paraId="78150528" w14:textId="77777777" w:rsidR="00684BFE" w:rsidRDefault="00684BFE" w:rsidP="00684BFE">
                                  <w:r>
                                    <w:t>RM Color: RG</w:t>
                                  </w:r>
                                </w:p>
                                <w:p w14:paraId="5973B4C2" w14:textId="77777777" w:rsidR="00684BFE" w:rsidRDefault="00684BFE" w:rsidP="00684BFE">
                                  <w:r>
                                    <w:t xml:space="preserve">Style Color: MCAM </w:t>
                                  </w:r>
                                </w:p>
                                <w:p w14:paraId="46EA5F9A" w14:textId="77777777" w:rsidR="00684BFE" w:rsidRDefault="00684BFE" w:rsidP="00684BFE">
                                  <w:r>
                                    <w:t>RM Color: MCAM D/S</w:t>
                                  </w:r>
                                </w:p>
                                <w:p w14:paraId="28626AB8" w14:textId="77777777" w:rsidR="00684BFE" w:rsidRDefault="00684BFE" w:rsidP="00684BFE">
                                  <w:r>
                                    <w:t>Style Color: MC TROPIC</w:t>
                                  </w:r>
                                </w:p>
                                <w:p w14:paraId="62A4CB2A" w14:textId="77777777" w:rsidR="00684BFE" w:rsidRDefault="00684BFE" w:rsidP="00684BFE">
                                  <w:r>
                                    <w:t>RM Color: MC TROPIC D/S</w:t>
                                  </w:r>
                                </w:p>
                                <w:p w14:paraId="77914DDB" w14:textId="77777777" w:rsidR="00684BFE" w:rsidRDefault="00684BFE" w:rsidP="00684BFE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99EFC9" id="Text Box 1276515554" o:spid="_x0000_s1052" type="#_x0000_t202" style="position:absolute;margin-left:214.75pt;margin-top:70.4pt;width:201.65pt;height:169.35pt;z-index:25204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" fillcolor="white [3201]" strokeweight=".5pt">
                      <v:textbox>
                        <w:txbxContent>
                          <w:p w14:paraId="5CDEACE1" w14:textId="36CC9367" w:rsidR="00684BFE" w:rsidRDefault="00684BFE" w:rsidP="00684BFE">
                            <w:r>
                              <w:t xml:space="preserve">Item: WEBBING 38MM </w:t>
                            </w:r>
                            <w:r>
                              <w:t xml:space="preserve">&amp; 25MM &amp; 20MM </w:t>
                            </w:r>
                            <w:r>
                              <w:t xml:space="preserve">D/S  </w:t>
                            </w:r>
                          </w:p>
                          <w:p w14:paraId="2EB7BEFC" w14:textId="77777777" w:rsidR="00684BFE" w:rsidRDefault="00684BFE" w:rsidP="00684BFE">
                            <w:r>
                              <w:t xml:space="preserve">Style Color: TFP </w:t>
                            </w:r>
                          </w:p>
                          <w:p w14:paraId="5A269D04" w14:textId="77777777" w:rsidR="00684BFE" w:rsidRDefault="00684BFE" w:rsidP="00684BFE">
                            <w:r>
                              <w:t>RM Color: TFP D/S</w:t>
                            </w:r>
                          </w:p>
                          <w:p w14:paraId="166289A2" w14:textId="77777777" w:rsidR="00684BFE" w:rsidRDefault="00684BFE" w:rsidP="00684BFE">
                            <w:r>
                              <w:t>Style Color: KUMUL</w:t>
                            </w:r>
                          </w:p>
                          <w:p w14:paraId="5D46C3E5" w14:textId="77777777" w:rsidR="00684BFE" w:rsidRDefault="00684BFE" w:rsidP="00684BFE">
                            <w:r>
                              <w:t>RM Color: KUMUL D/S</w:t>
                            </w:r>
                          </w:p>
                          <w:p w14:paraId="7ED6234C" w14:textId="77777777" w:rsidR="00684BFE" w:rsidRDefault="00684BFE" w:rsidP="00684BFE">
                            <w:r>
                              <w:t>Style Color: RG</w:t>
                            </w:r>
                          </w:p>
                          <w:p w14:paraId="78150528" w14:textId="77777777" w:rsidR="00684BFE" w:rsidRDefault="00684BFE" w:rsidP="00684BFE">
                            <w:r>
                              <w:t>RM Color: RG</w:t>
                            </w:r>
                          </w:p>
                          <w:p w14:paraId="5973B4C2" w14:textId="77777777" w:rsidR="00684BFE" w:rsidRDefault="00684BFE" w:rsidP="00684BFE">
                            <w:r>
                              <w:t xml:space="preserve">Style Color: MCAM </w:t>
                            </w:r>
                          </w:p>
                          <w:p w14:paraId="46EA5F9A" w14:textId="77777777" w:rsidR="00684BFE" w:rsidRDefault="00684BFE" w:rsidP="00684BFE">
                            <w:r>
                              <w:t>RM Color: MCAM D/S</w:t>
                            </w:r>
                          </w:p>
                          <w:p w14:paraId="28626AB8" w14:textId="77777777" w:rsidR="00684BFE" w:rsidRDefault="00684BFE" w:rsidP="00684BFE">
                            <w:r>
                              <w:t>Style Color: MC TROPIC</w:t>
                            </w:r>
                          </w:p>
                          <w:p w14:paraId="62A4CB2A" w14:textId="77777777" w:rsidR="00684BFE" w:rsidRDefault="00684BFE" w:rsidP="00684BFE">
                            <w:r>
                              <w:t>RM Color: MC TROPIC D/S</w:t>
                            </w:r>
                          </w:p>
                          <w:p w14:paraId="77914DDB" w14:textId="77777777" w:rsidR="00684BFE" w:rsidRDefault="00684BFE" w:rsidP="00684BFE"/>
                        </w:txbxContent>
                      </v:textbox>
                    </v:shape>
                  </w:pict>
                </mc:Fallback>
              </mc:AlternateContent>
            </w:r>
            <w:r w:rsidR="00046F81" w:rsidRPr="00684BFE">
              <mc:AlternateContent>
                <mc:Choice Requires="wps">
                  <w:drawing>
                    <wp:anchor distT="0" distB="0" distL="114300" distR="114300" simplePos="0" relativeHeight="252052480" behindDoc="0" locked="0" layoutInCell="1" allowOverlap="1" wp14:anchorId="78A7EA41" wp14:editId="12F02D64">
                      <wp:simplePos x="0" y="0"/>
                      <wp:positionH relativeFrom="column">
                        <wp:posOffset>1631315</wp:posOffset>
                      </wp:positionH>
                      <wp:positionV relativeFrom="paragraph">
                        <wp:posOffset>2581910</wp:posOffset>
                      </wp:positionV>
                      <wp:extent cx="1134110" cy="880745"/>
                      <wp:effectExtent l="38100" t="38100" r="27940" b="33655"/>
                      <wp:wrapNone/>
                      <wp:docPr id="1276515558" name="Straight Arrow Connector 12765155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134110" cy="88074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BD0D58" id="Straight Arrow Connector 1276515558" o:spid="_x0000_s1026" type="#_x0000_t32" style="position:absolute;margin-left:128.45pt;margin-top:203.3pt;width:89.3pt;height:69.35pt;flip:x y;z-index:25205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046F81" w:rsidRPr="00684BFE">
              <mc:AlternateContent>
                <mc:Choice Requires="wps">
                  <w:drawing>
                    <wp:anchor distT="0" distB="0" distL="114300" distR="114300" simplePos="0" relativeHeight="252049408" behindDoc="0" locked="0" layoutInCell="1" allowOverlap="1" wp14:anchorId="32A84D6D" wp14:editId="0EB64178">
                      <wp:simplePos x="0" y="0"/>
                      <wp:positionH relativeFrom="column">
                        <wp:posOffset>1440962</wp:posOffset>
                      </wp:positionH>
                      <wp:positionV relativeFrom="paragraph">
                        <wp:posOffset>416364</wp:posOffset>
                      </wp:positionV>
                      <wp:extent cx="1497085" cy="520309"/>
                      <wp:effectExtent l="38100" t="0" r="27305" b="70485"/>
                      <wp:wrapNone/>
                      <wp:docPr id="1276515307" name="Straight Arrow Connector 12765153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97085" cy="52030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C8A823" id="Straight Arrow Connector 1276515307" o:spid="_x0000_s1026" type="#_x0000_t32" style="position:absolute;margin-left:113.45pt;margin-top:32.8pt;width:117.9pt;height:40.95pt;flip:x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</w:tc>
      </w:tr>
    </w:tbl>
    <w:p w14:paraId="1B8503B0" w14:textId="4C669D25" w:rsidR="005F7CA1" w:rsidRPr="005F7CA1" w:rsidRDefault="005F7CA1" w:rsidP="005F7CA1"/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D077E5" w:rsidRPr="00DE4BCC" w14:paraId="5AB1B898" w14:textId="77777777" w:rsidTr="00262A9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0AB19BC6" w14:textId="3444644F" w:rsidR="00D077E5" w:rsidRPr="00DE4BCC" w:rsidRDefault="00D077E5" w:rsidP="00262A98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D077E5" w:rsidRPr="00DE4BCC" w14:paraId="4C297F48" w14:textId="77777777" w:rsidTr="00512DF6">
        <w:trPr>
          <w:trHeight w:val="12383"/>
        </w:trPr>
        <w:tc>
          <w:tcPr>
            <w:tcW w:w="5000" w:type="pct"/>
          </w:tcPr>
          <w:p w14:paraId="5A78E52C" w14:textId="33AA808A" w:rsidR="00E10F5B" w:rsidRPr="00684BFE" w:rsidRDefault="00D077E5" w:rsidP="00E10F5B">
            <w:pPr>
              <w:rPr>
                <w:noProof/>
                <w:color w:val="auto"/>
                <w:sz w:val="20"/>
                <w:szCs w:val="22"/>
                <w14:ligatures w14:val="standard"/>
              </w:rPr>
            </w:pPr>
            <w:r w:rsidRPr="00D077E5">
              <w:rPr>
                <w:noProof/>
                <w:color w:val="auto"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77376" behindDoc="0" locked="0" layoutInCell="1" allowOverlap="1" wp14:anchorId="6B341B33" wp14:editId="62230FA6">
                      <wp:simplePos x="0" y="0"/>
                      <wp:positionH relativeFrom="column">
                        <wp:posOffset>1039321</wp:posOffset>
                      </wp:positionH>
                      <wp:positionV relativeFrom="paragraph">
                        <wp:posOffset>-4025553</wp:posOffset>
                      </wp:positionV>
                      <wp:extent cx="1644650" cy="207645"/>
                      <wp:effectExtent l="0" t="57150" r="12700" b="20955"/>
                      <wp:wrapNone/>
                      <wp:docPr id="1276515302" name="Straight Arrow Connector 12765153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44650" cy="20764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359904" id="Straight Arrow Connector 1276515302" o:spid="_x0000_s1026" type="#_x0000_t32" style="position:absolute;margin-left:81.85pt;margin-top:-316.95pt;width:129.5pt;height:16.35pt;flip:x y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61985A8" w14:textId="6F76C16E" w:rsidR="00E10F5B" w:rsidRPr="00E10F5B" w:rsidRDefault="00512DF6" w:rsidP="00E10F5B">
            <w:pPr>
              <w:tabs>
                <w:tab w:val="left" w:pos="3905"/>
              </w:tabs>
              <w:rPr>
                <w:sz w:val="20"/>
                <w:szCs w:val="22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62720" behindDoc="0" locked="0" layoutInCell="1" allowOverlap="1" wp14:anchorId="59022C21" wp14:editId="51A3EF39">
                      <wp:simplePos x="0" y="0"/>
                      <wp:positionH relativeFrom="column">
                        <wp:posOffset>4114800</wp:posOffset>
                      </wp:positionH>
                      <wp:positionV relativeFrom="paragraph">
                        <wp:posOffset>1866265</wp:posOffset>
                      </wp:positionV>
                      <wp:extent cx="1595438" cy="2549525"/>
                      <wp:effectExtent l="0" t="0" r="24130" b="22225"/>
                      <wp:wrapNone/>
                      <wp:docPr id="1276515564" name="Text Box 12765155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95438" cy="2549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48A64CC" w14:textId="55AC1A5A" w:rsidR="00C76BEB" w:rsidRDefault="00C76BEB" w:rsidP="00E10F5B">
                                  <w:r>
                                    <w:t xml:space="preserve">Item: 20MM NYLON TAPE  </w:t>
                                  </w:r>
                                </w:p>
                                <w:p w14:paraId="2C49E171" w14:textId="246DB69F" w:rsidR="00C76BEB" w:rsidRDefault="00C76BEB" w:rsidP="00046F81">
                                  <w:r>
                                    <w:t>Style Color: TFP</w:t>
                                  </w:r>
                                </w:p>
                                <w:p w14:paraId="295A8524" w14:textId="77777777" w:rsidR="00C76BEB" w:rsidRDefault="00C76BEB" w:rsidP="00046F81">
                                  <w:r>
                                    <w:t>RM Color: TFP</w:t>
                                  </w:r>
                                </w:p>
                                <w:p w14:paraId="10B28ECC" w14:textId="77777777" w:rsidR="00C76BEB" w:rsidRDefault="00C76BEB" w:rsidP="00046F81">
                                  <w:r>
                                    <w:t>Style Color: KUMUL</w:t>
                                  </w:r>
                                </w:p>
                                <w:p w14:paraId="2D1CDDFC" w14:textId="77777777" w:rsidR="00C76BEB" w:rsidRDefault="00C76BEB" w:rsidP="00046F81">
                                  <w:r>
                                    <w:t>RM Color: KUMUL</w:t>
                                  </w:r>
                                </w:p>
                                <w:p w14:paraId="477CD707" w14:textId="77777777" w:rsidR="00C76BEB" w:rsidRDefault="00C76BEB" w:rsidP="00046F81">
                                  <w:r>
                                    <w:t>Style Color: RG</w:t>
                                  </w:r>
                                </w:p>
                                <w:p w14:paraId="1B51F027" w14:textId="77777777" w:rsidR="00C76BEB" w:rsidRDefault="00C76BEB" w:rsidP="00046F81">
                                  <w:r>
                                    <w:t>RM Color: RG</w:t>
                                  </w:r>
                                </w:p>
                                <w:p w14:paraId="3176BC05" w14:textId="77777777" w:rsidR="00C76BEB" w:rsidRDefault="00C76BEB" w:rsidP="00046F81">
                                  <w:r>
                                    <w:t xml:space="preserve">Style Color: MCAM </w:t>
                                  </w:r>
                                </w:p>
                                <w:p w14:paraId="3317D9F8" w14:textId="77777777" w:rsidR="00C76BEB" w:rsidRDefault="00C76BEB" w:rsidP="00046F81">
                                  <w:r>
                                    <w:t>RM Color: MCAM</w:t>
                                  </w:r>
                                </w:p>
                                <w:p w14:paraId="3511C3E1" w14:textId="77777777" w:rsidR="00C76BEB" w:rsidRDefault="00C76BEB" w:rsidP="00046F81">
                                  <w:r>
                                    <w:t>Style Color: MC TROPIC</w:t>
                                  </w:r>
                                </w:p>
                                <w:p w14:paraId="05945ED7" w14:textId="77777777" w:rsidR="00C76BEB" w:rsidRDefault="00C76BEB" w:rsidP="00046F81">
                                  <w:r>
                                    <w:t>RM Color: MC TROPIC</w:t>
                                  </w:r>
                                </w:p>
                                <w:p w14:paraId="28071840" w14:textId="77777777" w:rsidR="00C76BEB" w:rsidRDefault="00C76BEB" w:rsidP="00E10F5B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022C21" id="Text Box 1276515564" o:spid="_x0000_s1053" type="#_x0000_t202" style="position:absolute;margin-left:324pt;margin-top:146.95pt;width:125.65pt;height:200.75pt;z-index:25206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" fillcolor="white [3201]" strokeweight=".5pt">
                      <v:textbox>
                        <w:txbxContent>
                          <w:p w14:paraId="648A64CC" w14:textId="55AC1A5A" w:rsidR="00C76BEB" w:rsidRDefault="00C76BEB" w:rsidP="00E10F5B">
                            <w:r>
                              <w:t xml:space="preserve">Item: 20MM NYLON TAPE  </w:t>
                            </w:r>
                          </w:p>
                          <w:p w14:paraId="2C49E171" w14:textId="246DB69F" w:rsidR="00C76BEB" w:rsidRDefault="00C76BEB" w:rsidP="00046F81">
                            <w:r>
                              <w:t>Style Color: TFP</w:t>
                            </w:r>
                          </w:p>
                          <w:p w14:paraId="295A8524" w14:textId="77777777" w:rsidR="00C76BEB" w:rsidRDefault="00C76BEB" w:rsidP="00046F81">
                            <w:r>
                              <w:t>RM Color: TFP</w:t>
                            </w:r>
                          </w:p>
                          <w:p w14:paraId="10B28ECC" w14:textId="77777777" w:rsidR="00C76BEB" w:rsidRDefault="00C76BEB" w:rsidP="00046F81">
                            <w:r>
                              <w:t>Style Color: KUMUL</w:t>
                            </w:r>
                          </w:p>
                          <w:p w14:paraId="2D1CDDFC" w14:textId="77777777" w:rsidR="00C76BEB" w:rsidRDefault="00C76BEB" w:rsidP="00046F81">
                            <w:r>
                              <w:t>RM Color: KUMUL</w:t>
                            </w:r>
                          </w:p>
                          <w:p w14:paraId="477CD707" w14:textId="77777777" w:rsidR="00C76BEB" w:rsidRDefault="00C76BEB" w:rsidP="00046F81">
                            <w:r>
                              <w:t>Style Color: RG</w:t>
                            </w:r>
                          </w:p>
                          <w:p w14:paraId="1B51F027" w14:textId="77777777" w:rsidR="00C76BEB" w:rsidRDefault="00C76BEB" w:rsidP="00046F81">
                            <w:r>
                              <w:t>RM Color: RG</w:t>
                            </w:r>
                          </w:p>
                          <w:p w14:paraId="3176BC05" w14:textId="77777777" w:rsidR="00C76BEB" w:rsidRDefault="00C76BEB" w:rsidP="00046F81">
                            <w:r>
                              <w:t xml:space="preserve">Style Color: MCAM </w:t>
                            </w:r>
                          </w:p>
                          <w:p w14:paraId="3317D9F8" w14:textId="77777777" w:rsidR="00C76BEB" w:rsidRDefault="00C76BEB" w:rsidP="00046F81">
                            <w:r>
                              <w:t>RM Color: MCAM</w:t>
                            </w:r>
                          </w:p>
                          <w:p w14:paraId="3511C3E1" w14:textId="77777777" w:rsidR="00C76BEB" w:rsidRDefault="00C76BEB" w:rsidP="00046F81">
                            <w:r>
                              <w:t>Style Color: MC TROPIC</w:t>
                            </w:r>
                          </w:p>
                          <w:p w14:paraId="05945ED7" w14:textId="77777777" w:rsidR="00C76BEB" w:rsidRDefault="00C76BEB" w:rsidP="00046F81">
                            <w:r>
                              <w:t>RM Color: MC TROPIC</w:t>
                            </w:r>
                          </w:p>
                          <w:p w14:paraId="28071840" w14:textId="77777777" w:rsidR="00C76BEB" w:rsidRDefault="00C76BEB" w:rsidP="00E10F5B"/>
                        </w:txbxContent>
                      </v:textbox>
                    </v:shape>
                  </w:pict>
                </mc:Fallback>
              </mc:AlternateContent>
            </w:r>
            <w:r w:rsidRPr="00D077E5">
              <w:rPr>
                <w:noProof/>
                <w:color w:val="auto"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96832" behindDoc="0" locked="0" layoutInCell="1" allowOverlap="1" wp14:anchorId="75AE6CE2" wp14:editId="56FD69CF">
                      <wp:simplePos x="0" y="0"/>
                      <wp:positionH relativeFrom="column">
                        <wp:posOffset>2413635</wp:posOffset>
                      </wp:positionH>
                      <wp:positionV relativeFrom="paragraph">
                        <wp:posOffset>118745</wp:posOffset>
                      </wp:positionV>
                      <wp:extent cx="3061335" cy="1418492"/>
                      <wp:effectExtent l="0" t="0" r="24765" b="10795"/>
                      <wp:wrapNone/>
                      <wp:docPr id="1276515314" name="Text Box 12765153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61335" cy="141849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E656617" w14:textId="270D13D2" w:rsidR="00E10F5B" w:rsidRDefault="00E10F5B" w:rsidP="00E10F5B">
                                  <w:r>
                                    <w:t>Item: SR BUCKLE 20MM SET (810-1061) / (810-1063)</w:t>
                                  </w:r>
                                  <w:r w:rsidR="00046F81">
                                    <w:t xml:space="preserve"> / </w:t>
                                  </w:r>
                                  <w:r w:rsidR="00046F81">
                                    <w:t>STERNUM SPLIT BAR 25MM (646-2025)</w:t>
                                  </w:r>
                                  <w:r w:rsidR="00046F81">
                                    <w:t xml:space="preserve"> / </w:t>
                                  </w:r>
                                  <w:r w:rsidR="00046F81">
                                    <w:t>LADDELOCK 25MM (154-0200)</w:t>
                                  </w:r>
                                  <w:r w:rsidR="00046F81">
                                    <w:t xml:space="preserve"> / </w:t>
                                  </w:r>
                                  <w:r w:rsidR="00046F81">
                                    <w:t>D RING 25MM</w:t>
                                  </w:r>
                                </w:p>
                                <w:p w14:paraId="3CC6E213" w14:textId="77777777" w:rsidR="00046F81" w:rsidRDefault="00046F81" w:rsidP="00046F81">
                                  <w:r>
                                    <w:t>Style Color: TFP / MCAM / RG / MC TROPIC</w:t>
                                  </w:r>
                                </w:p>
                                <w:p w14:paraId="34DBD8A8" w14:textId="77777777" w:rsidR="00046F81" w:rsidRDefault="00046F81" w:rsidP="00046F81">
                                  <w:r>
                                    <w:t>RM Color: KHAKI</w:t>
                                  </w:r>
                                </w:p>
                                <w:p w14:paraId="71137221" w14:textId="77777777" w:rsidR="00046F81" w:rsidRDefault="00046F81" w:rsidP="00046F81">
                                  <w:r>
                                    <w:t>Style Color: KUMUL</w:t>
                                  </w:r>
                                </w:p>
                                <w:p w14:paraId="120E58AC" w14:textId="77777777" w:rsidR="00046F81" w:rsidRDefault="00046F81" w:rsidP="00046F81">
                                  <w:r>
                                    <w:t>RM Color: BLACK</w:t>
                                  </w:r>
                                </w:p>
                                <w:p w14:paraId="1935FB4C" w14:textId="77777777" w:rsidR="00E10F5B" w:rsidRDefault="00E10F5B" w:rsidP="00E10F5B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AE6CE2" id="Text Box 1276515314" o:spid="_x0000_s1054" type="#_x0000_t202" style="position:absolute;margin-left:190.05pt;margin-top:9.35pt;width:241.05pt;height:111.7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" fillcolor="white [3201]" strokeweight=".5pt">
                      <v:textbox>
                        <w:txbxContent>
                          <w:p w14:paraId="4E656617" w14:textId="270D13D2" w:rsidR="00E10F5B" w:rsidRDefault="00E10F5B" w:rsidP="00E10F5B">
                            <w:r>
                              <w:t>Item: SR BUCKLE 20MM SET (810-1061) / (810-1063)</w:t>
                            </w:r>
                            <w:r w:rsidR="00046F81">
                              <w:t xml:space="preserve"> / </w:t>
                            </w:r>
                            <w:r w:rsidR="00046F81">
                              <w:t>STERNUM SPLIT BAR 25MM (646-2025)</w:t>
                            </w:r>
                            <w:r w:rsidR="00046F81">
                              <w:t xml:space="preserve"> / </w:t>
                            </w:r>
                            <w:r w:rsidR="00046F81">
                              <w:t>LADDELOCK 25MM (154-0200)</w:t>
                            </w:r>
                            <w:r w:rsidR="00046F81">
                              <w:t xml:space="preserve"> / </w:t>
                            </w:r>
                            <w:r w:rsidR="00046F81">
                              <w:t>D RING 25MM</w:t>
                            </w:r>
                          </w:p>
                          <w:p w14:paraId="3CC6E213" w14:textId="77777777" w:rsidR="00046F81" w:rsidRDefault="00046F81" w:rsidP="00046F81">
                            <w:r>
                              <w:t>Style Color: TFP / MCAM / RG / MC TROPIC</w:t>
                            </w:r>
                          </w:p>
                          <w:p w14:paraId="34DBD8A8" w14:textId="77777777" w:rsidR="00046F81" w:rsidRDefault="00046F81" w:rsidP="00046F81">
                            <w:r>
                              <w:t>RM Color: KHAKI</w:t>
                            </w:r>
                          </w:p>
                          <w:p w14:paraId="71137221" w14:textId="77777777" w:rsidR="00046F81" w:rsidRDefault="00046F81" w:rsidP="00046F81">
                            <w:r>
                              <w:t>Style Color: KUMUL</w:t>
                            </w:r>
                          </w:p>
                          <w:p w14:paraId="120E58AC" w14:textId="77777777" w:rsidR="00046F81" w:rsidRDefault="00046F81" w:rsidP="00046F81">
                            <w:r>
                              <w:t>RM Color: BLACK</w:t>
                            </w:r>
                          </w:p>
                          <w:p w14:paraId="1935FB4C" w14:textId="77777777" w:rsidR="00E10F5B" w:rsidRDefault="00E10F5B" w:rsidP="00E10F5B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66816" behindDoc="0" locked="0" layoutInCell="1" allowOverlap="1" wp14:anchorId="37F07320" wp14:editId="4D9AC6B5">
                      <wp:simplePos x="0" y="0"/>
                      <wp:positionH relativeFrom="column">
                        <wp:posOffset>2696210</wp:posOffset>
                      </wp:positionH>
                      <wp:positionV relativeFrom="paragraph">
                        <wp:posOffset>5905183</wp:posOffset>
                      </wp:positionV>
                      <wp:extent cx="2909888" cy="804862"/>
                      <wp:effectExtent l="0" t="0" r="24130" b="14605"/>
                      <wp:wrapNone/>
                      <wp:docPr id="1276515566" name="Text Box 12765155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909888" cy="80486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30F2E40" w14:textId="31389F48" w:rsidR="00512DF6" w:rsidRDefault="00512DF6" w:rsidP="00E10F5B">
                                  <w:r>
                                    <w:t xml:space="preserve">Item: AIR MESH INSIDE EVA FOAM 10MM SOFT X1 &amp; 1MM PP BOARD </w:t>
                                  </w:r>
                                </w:p>
                                <w:p w14:paraId="386E24EB" w14:textId="5BF786FE" w:rsidR="00512DF6" w:rsidRDefault="00512DF6" w:rsidP="00046F81">
                                  <w:r>
                                    <w:t xml:space="preserve">Style Color: </w:t>
                                  </w:r>
                                  <w:r>
                                    <w:t>ALL COLOR</w:t>
                                  </w:r>
                                </w:p>
                                <w:p w14:paraId="578F98E8" w14:textId="014F20BA" w:rsidR="00512DF6" w:rsidRDefault="00512DF6" w:rsidP="00E10F5B">
                                  <w:r>
                                    <w:t xml:space="preserve">RM Color: </w:t>
                                  </w:r>
                                  <w:r>
                                    <w:t>BLACK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F07320" id="Text Box 1276515566" o:spid="_x0000_s1055" type="#_x0000_t202" style="position:absolute;margin-left:212.3pt;margin-top:465pt;width:229.15pt;height:63.35pt;z-index:25206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" fillcolor="white [3201]" strokeweight=".5pt">
                      <v:textbox>
                        <w:txbxContent>
                          <w:p w14:paraId="430F2E40" w14:textId="31389F48" w:rsidR="00512DF6" w:rsidRDefault="00512DF6" w:rsidP="00E10F5B">
                            <w:r>
                              <w:t xml:space="preserve">Item: AIR MESH INSIDE EVA FOAM 10MM SOFT X1 &amp; 1MM PP BOARD </w:t>
                            </w:r>
                          </w:p>
                          <w:p w14:paraId="386E24EB" w14:textId="5BF786FE" w:rsidR="00512DF6" w:rsidRDefault="00512DF6" w:rsidP="00046F81">
                            <w:r>
                              <w:t xml:space="preserve">Style Color: </w:t>
                            </w:r>
                            <w:r>
                              <w:t>ALL COLOR</w:t>
                            </w:r>
                          </w:p>
                          <w:p w14:paraId="578F98E8" w14:textId="014F20BA" w:rsidR="00512DF6" w:rsidRDefault="00512DF6" w:rsidP="00E10F5B">
                            <w:r>
                              <w:t xml:space="preserve">RM Color: </w:t>
                            </w:r>
                            <w:r>
                              <w:t>BLACK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68864" behindDoc="0" locked="0" layoutInCell="1" allowOverlap="1" wp14:anchorId="4225A7B3" wp14:editId="6FBEF722">
                      <wp:simplePos x="0" y="0"/>
                      <wp:positionH relativeFrom="column">
                        <wp:posOffset>1843723</wp:posOffset>
                      </wp:positionH>
                      <wp:positionV relativeFrom="paragraph">
                        <wp:posOffset>6300788</wp:posOffset>
                      </wp:positionV>
                      <wp:extent cx="857250" cy="743267"/>
                      <wp:effectExtent l="38100" t="0" r="19050" b="57150"/>
                      <wp:wrapNone/>
                      <wp:docPr id="1276515567" name="Straight Arrow Connector 12765155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857250" cy="743267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906E14" id="Straight Arrow Connector 1276515567" o:spid="_x0000_s1026" type="#_x0000_t32" style="position:absolute;margin-left:145.2pt;margin-top:496.15pt;width:67.5pt;height:58.5pt;flip:x;z-index:25206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11168" behindDoc="0" locked="0" layoutInCell="1" allowOverlap="1" wp14:anchorId="62F901D6" wp14:editId="570BA423">
                      <wp:simplePos x="0" y="0"/>
                      <wp:positionH relativeFrom="column">
                        <wp:posOffset>2444115</wp:posOffset>
                      </wp:positionH>
                      <wp:positionV relativeFrom="paragraph">
                        <wp:posOffset>2875915</wp:posOffset>
                      </wp:positionV>
                      <wp:extent cx="1529715" cy="2549525"/>
                      <wp:effectExtent l="0" t="0" r="13335" b="22225"/>
                      <wp:wrapNone/>
                      <wp:docPr id="1276515321" name="Text Box 12765153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29715" cy="25495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9B7BE0F" w14:textId="77777777" w:rsidR="00E10F5B" w:rsidRDefault="00E10F5B" w:rsidP="00E10F5B">
                                  <w:r>
                                    <w:t xml:space="preserve">Item: CODURA 500D  </w:t>
                                  </w:r>
                                </w:p>
                                <w:p w14:paraId="228DAC3C" w14:textId="77777777" w:rsidR="00046F81" w:rsidRDefault="00046F81" w:rsidP="00046F81">
                                  <w:r>
                                    <w:t xml:space="preserve">Style Color: TFP </w:t>
                                  </w:r>
                                </w:p>
                                <w:p w14:paraId="3015372A" w14:textId="77777777" w:rsidR="00046F81" w:rsidRDefault="00046F81" w:rsidP="00046F81">
                                  <w:r>
                                    <w:t>RM Color: TFP</w:t>
                                  </w:r>
                                </w:p>
                                <w:p w14:paraId="38F21708" w14:textId="77777777" w:rsidR="00046F81" w:rsidRDefault="00046F81" w:rsidP="00046F81">
                                  <w:r>
                                    <w:t>Style Color: KUMUL</w:t>
                                  </w:r>
                                </w:p>
                                <w:p w14:paraId="3A6A6067" w14:textId="77777777" w:rsidR="00046F81" w:rsidRDefault="00046F81" w:rsidP="00046F81">
                                  <w:r>
                                    <w:t>RM Color: KUMUL</w:t>
                                  </w:r>
                                </w:p>
                                <w:p w14:paraId="1E0128BC" w14:textId="77777777" w:rsidR="00046F81" w:rsidRDefault="00046F81" w:rsidP="00046F81">
                                  <w:r>
                                    <w:t>Style Color: RG</w:t>
                                  </w:r>
                                </w:p>
                                <w:p w14:paraId="2D847B8E" w14:textId="77777777" w:rsidR="00046F81" w:rsidRDefault="00046F81" w:rsidP="00046F81">
                                  <w:r>
                                    <w:t>RM Color: RG</w:t>
                                  </w:r>
                                </w:p>
                                <w:p w14:paraId="4E84C675" w14:textId="77777777" w:rsidR="00046F81" w:rsidRDefault="00046F81" w:rsidP="00046F81">
                                  <w:r>
                                    <w:t xml:space="preserve">Style Color: MCAM </w:t>
                                  </w:r>
                                </w:p>
                                <w:p w14:paraId="56BE6878" w14:textId="77777777" w:rsidR="00046F81" w:rsidRDefault="00046F81" w:rsidP="00046F81">
                                  <w:r>
                                    <w:t>RM Color: MCAM</w:t>
                                  </w:r>
                                </w:p>
                                <w:p w14:paraId="61BAA7FF" w14:textId="77777777" w:rsidR="00046F81" w:rsidRDefault="00046F81" w:rsidP="00046F81">
                                  <w:r>
                                    <w:t>Style Color: MC TROPIC</w:t>
                                  </w:r>
                                </w:p>
                                <w:p w14:paraId="50CBCAC3" w14:textId="77777777" w:rsidR="00046F81" w:rsidRDefault="00046F81" w:rsidP="00046F81">
                                  <w:r>
                                    <w:t>RM Color: MC TROPIC</w:t>
                                  </w:r>
                                </w:p>
                                <w:p w14:paraId="2B1CEFB5" w14:textId="77777777" w:rsidR="00E10F5B" w:rsidRDefault="00E10F5B" w:rsidP="00E10F5B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F901D6" id="Text Box 1276515321" o:spid="_x0000_s1056" type="#_x0000_t202" style="position:absolute;margin-left:192.45pt;margin-top:226.45pt;width:120.45pt;height:200.75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" fillcolor="white [3201]" strokeweight=".5pt">
                      <v:textbox>
                        <w:txbxContent>
                          <w:p w14:paraId="29B7BE0F" w14:textId="77777777" w:rsidR="00E10F5B" w:rsidRDefault="00E10F5B" w:rsidP="00E10F5B">
                            <w:r>
                              <w:t xml:space="preserve">Item: CODURA 500D  </w:t>
                            </w:r>
                          </w:p>
                          <w:p w14:paraId="228DAC3C" w14:textId="77777777" w:rsidR="00046F81" w:rsidRDefault="00046F81" w:rsidP="00046F81">
                            <w:r>
                              <w:t xml:space="preserve">Style Color: TFP </w:t>
                            </w:r>
                          </w:p>
                          <w:p w14:paraId="3015372A" w14:textId="77777777" w:rsidR="00046F81" w:rsidRDefault="00046F81" w:rsidP="00046F81">
                            <w:r>
                              <w:t>RM Color: TFP</w:t>
                            </w:r>
                          </w:p>
                          <w:p w14:paraId="38F21708" w14:textId="77777777" w:rsidR="00046F81" w:rsidRDefault="00046F81" w:rsidP="00046F81">
                            <w:r>
                              <w:t>Style Color: KUMUL</w:t>
                            </w:r>
                          </w:p>
                          <w:p w14:paraId="3A6A6067" w14:textId="77777777" w:rsidR="00046F81" w:rsidRDefault="00046F81" w:rsidP="00046F81">
                            <w:r>
                              <w:t>RM Color: KUMUL</w:t>
                            </w:r>
                          </w:p>
                          <w:p w14:paraId="1E0128BC" w14:textId="77777777" w:rsidR="00046F81" w:rsidRDefault="00046F81" w:rsidP="00046F81">
                            <w:r>
                              <w:t>Style Color: RG</w:t>
                            </w:r>
                          </w:p>
                          <w:p w14:paraId="2D847B8E" w14:textId="77777777" w:rsidR="00046F81" w:rsidRDefault="00046F81" w:rsidP="00046F81">
                            <w:r>
                              <w:t>RM Color: RG</w:t>
                            </w:r>
                          </w:p>
                          <w:p w14:paraId="4E84C675" w14:textId="77777777" w:rsidR="00046F81" w:rsidRDefault="00046F81" w:rsidP="00046F81">
                            <w:r>
                              <w:t xml:space="preserve">Style Color: MCAM </w:t>
                            </w:r>
                          </w:p>
                          <w:p w14:paraId="56BE6878" w14:textId="77777777" w:rsidR="00046F81" w:rsidRDefault="00046F81" w:rsidP="00046F81">
                            <w:r>
                              <w:t>RM Color: MCAM</w:t>
                            </w:r>
                          </w:p>
                          <w:p w14:paraId="61BAA7FF" w14:textId="77777777" w:rsidR="00046F81" w:rsidRDefault="00046F81" w:rsidP="00046F81">
                            <w:r>
                              <w:t>Style Color: MC TROPIC</w:t>
                            </w:r>
                          </w:p>
                          <w:p w14:paraId="50CBCAC3" w14:textId="77777777" w:rsidR="00046F81" w:rsidRDefault="00046F81" w:rsidP="00046F81">
                            <w:r>
                              <w:t>RM Color: MC TROPIC</w:t>
                            </w:r>
                          </w:p>
                          <w:p w14:paraId="2B1CEFB5" w14:textId="77777777" w:rsidR="00E10F5B" w:rsidRDefault="00E10F5B" w:rsidP="00E10F5B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color w:val="auto"/>
                <w:sz w:val="20"/>
                <w:szCs w:val="22"/>
              </w:rPr>
              <w:drawing>
                <wp:anchor distT="0" distB="0" distL="114300" distR="114300" simplePos="0" relativeHeight="252064768" behindDoc="1" locked="0" layoutInCell="1" allowOverlap="1" wp14:anchorId="3362B698" wp14:editId="37DC0975">
                  <wp:simplePos x="0" y="0"/>
                  <wp:positionH relativeFrom="column">
                    <wp:posOffset>109537</wp:posOffset>
                  </wp:positionH>
                  <wp:positionV relativeFrom="paragraph">
                    <wp:posOffset>5313997</wp:posOffset>
                  </wp:positionV>
                  <wp:extent cx="1905000" cy="2100580"/>
                  <wp:effectExtent l="0" t="0" r="0" b="0"/>
                  <wp:wrapNone/>
                  <wp:docPr id="1276515565" name="Picture 12765155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6515305" name="Picture 1276515305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282"/>
                          <a:stretch/>
                        </pic:blipFill>
                        <pic:spPr bwMode="auto">
                          <a:xfrm>
                            <a:off x="0" y="0"/>
                            <a:ext cx="1905000" cy="21005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4450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59648" behindDoc="0" locked="0" layoutInCell="1" allowOverlap="1" wp14:anchorId="3CC8D000" wp14:editId="041E1253">
                      <wp:simplePos x="0" y="0"/>
                      <wp:positionH relativeFrom="column">
                        <wp:posOffset>967423</wp:posOffset>
                      </wp:positionH>
                      <wp:positionV relativeFrom="paragraph">
                        <wp:posOffset>2276475</wp:posOffset>
                      </wp:positionV>
                      <wp:extent cx="1490662" cy="1071880"/>
                      <wp:effectExtent l="38100" t="0" r="33655" b="52070"/>
                      <wp:wrapNone/>
                      <wp:docPr id="1276515562" name="Straight Arrow Connector 12765155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90662" cy="10718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DD244B" id="Straight Arrow Connector 1276515562" o:spid="_x0000_s1026" type="#_x0000_t32" style="position:absolute;margin-left:76.2pt;margin-top:179.25pt;width:117.35pt;height:84.4pt;flip:x;z-index:25205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C76BEB">
              <w:rPr>
                <w:noProof/>
                <w14:ligatures w14:val="standard"/>
              </w:rPr>
              <mc:AlternateContent>
                <mc:Choice Requires="wps">
                  <w:drawing>
                    <wp:anchor distT="0" distB="0" distL="114300" distR="114300" simplePos="0" relativeHeight="252060672" behindDoc="0" locked="0" layoutInCell="1" allowOverlap="1" wp14:anchorId="193BB8B3" wp14:editId="30AA34F1">
                      <wp:simplePos x="0" y="0"/>
                      <wp:positionH relativeFrom="column">
                        <wp:posOffset>2444115</wp:posOffset>
                      </wp:positionH>
                      <wp:positionV relativeFrom="paragraph">
                        <wp:posOffset>2276475</wp:posOffset>
                      </wp:positionV>
                      <wp:extent cx="1976120" cy="4763"/>
                      <wp:effectExtent l="0" t="0" r="24130" b="33655"/>
                      <wp:wrapNone/>
                      <wp:docPr id="1276515563" name="Straight Connector 12765155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76120" cy="4763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022C1BF" id="Straight Connector 1276515563" o:spid="_x0000_s1026" style="position:absolute;z-index:25206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2.45pt,179.25pt" to="348.05pt,17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" strokecolor="#f3533f [3209]" strokeweight=".5pt">
                      <v:stroke joinstyle="miter"/>
                    </v:line>
                  </w:pict>
                </mc:Fallback>
              </mc:AlternateContent>
            </w:r>
            <w:r w:rsidR="00046F8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8640" behindDoc="0" locked="0" layoutInCell="1" allowOverlap="1" wp14:anchorId="35F045C4" wp14:editId="4194ED57">
                      <wp:simplePos x="0" y="0"/>
                      <wp:positionH relativeFrom="column">
                        <wp:posOffset>864870</wp:posOffset>
                      </wp:positionH>
                      <wp:positionV relativeFrom="paragraph">
                        <wp:posOffset>3859530</wp:posOffset>
                      </wp:positionV>
                      <wp:extent cx="1860550" cy="105410"/>
                      <wp:effectExtent l="38100" t="0" r="25400" b="85090"/>
                      <wp:wrapNone/>
                      <wp:docPr id="1276515308" name="Straight Arrow Connector 12765153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860550" cy="1054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D33B6D" id="Straight Arrow Connector 1276515308" o:spid="_x0000_s1026" type="#_x0000_t32" style="position:absolute;margin-left:68.1pt;margin-top:303.9pt;width:146.5pt;height:8.3pt;flip:x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046F81">
              <w:rPr>
                <w:noProof/>
                <w:color w:val="auto"/>
                <w:sz w:val="20"/>
                <w:szCs w:val="22"/>
              </w:rPr>
              <w:drawing>
                <wp:anchor distT="0" distB="0" distL="114300" distR="114300" simplePos="0" relativeHeight="251882496" behindDoc="1" locked="0" layoutInCell="1" allowOverlap="1" wp14:anchorId="3E891446" wp14:editId="114B6B0B">
                  <wp:simplePos x="0" y="0"/>
                  <wp:positionH relativeFrom="column">
                    <wp:posOffset>51435</wp:posOffset>
                  </wp:positionH>
                  <wp:positionV relativeFrom="paragraph">
                    <wp:posOffset>2771140</wp:posOffset>
                  </wp:positionV>
                  <wp:extent cx="1905000" cy="2100580"/>
                  <wp:effectExtent l="0" t="0" r="0" b="0"/>
                  <wp:wrapNone/>
                  <wp:docPr id="1276515305" name="Picture 1276515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6515305" name="Picture 1276515305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282"/>
                          <a:stretch/>
                        </pic:blipFill>
                        <pic:spPr bwMode="auto">
                          <a:xfrm>
                            <a:off x="0" y="0"/>
                            <a:ext cx="1905000" cy="21005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46F8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5024" behindDoc="0" locked="0" layoutInCell="1" allowOverlap="1" wp14:anchorId="644CEDE8" wp14:editId="49A7BC4F">
                      <wp:simplePos x="0" y="0"/>
                      <wp:positionH relativeFrom="column">
                        <wp:posOffset>504727</wp:posOffset>
                      </wp:positionH>
                      <wp:positionV relativeFrom="paragraph">
                        <wp:posOffset>785445</wp:posOffset>
                      </wp:positionV>
                      <wp:extent cx="1938704" cy="1336431"/>
                      <wp:effectExtent l="38100" t="0" r="23495" b="54610"/>
                      <wp:wrapNone/>
                      <wp:docPr id="1276515318" name="Straight Arrow Connector 12765153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38704" cy="1336431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770CDD" id="Straight Arrow Connector 1276515318" o:spid="_x0000_s1026" type="#_x0000_t32" style="position:absolute;margin-left:39.75pt;margin-top:61.85pt;width:152.65pt;height:105.25pt;flip:x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046F8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4544" behindDoc="0" locked="0" layoutInCell="1" allowOverlap="1" wp14:anchorId="20B92398" wp14:editId="5CF6E83E">
                      <wp:simplePos x="0" y="0"/>
                      <wp:positionH relativeFrom="column">
                        <wp:posOffset>1444039</wp:posOffset>
                      </wp:positionH>
                      <wp:positionV relativeFrom="paragraph">
                        <wp:posOffset>791308</wp:posOffset>
                      </wp:positionV>
                      <wp:extent cx="963734" cy="556113"/>
                      <wp:effectExtent l="38100" t="0" r="27305" b="53975"/>
                      <wp:wrapNone/>
                      <wp:docPr id="1276515306" name="Straight Arrow Connector 12765153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63734" cy="55611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A8B2FD" id="Straight Arrow Connector 1276515306" o:spid="_x0000_s1026" type="#_x0000_t32" style="position:absolute;margin-left:113.7pt;margin-top:62.3pt;width:75.9pt;height:43.8pt;flip:x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046F8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8880" behindDoc="0" locked="0" layoutInCell="1" allowOverlap="1" wp14:anchorId="088E91CE" wp14:editId="23003CB9">
                      <wp:simplePos x="0" y="0"/>
                      <wp:positionH relativeFrom="column">
                        <wp:posOffset>1004422</wp:posOffset>
                      </wp:positionH>
                      <wp:positionV relativeFrom="paragraph">
                        <wp:posOffset>767861</wp:posOffset>
                      </wp:positionV>
                      <wp:extent cx="1403839" cy="604129"/>
                      <wp:effectExtent l="38100" t="0" r="25400" b="62865"/>
                      <wp:wrapNone/>
                      <wp:docPr id="1276515315" name="Straight Arrow Connector 12765153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03839" cy="60412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7BE607" id="Straight Arrow Connector 1276515315" o:spid="_x0000_s1026" type="#_x0000_t32" style="position:absolute;margin-left:79.1pt;margin-top:60.45pt;width:110.55pt;height:47.55pt;flip:x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046F8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9120" behindDoc="0" locked="0" layoutInCell="1" allowOverlap="1" wp14:anchorId="3375457C" wp14:editId="405D9EEE">
                      <wp:simplePos x="0" y="0"/>
                      <wp:positionH relativeFrom="column">
                        <wp:posOffset>822715</wp:posOffset>
                      </wp:positionH>
                      <wp:positionV relativeFrom="paragraph">
                        <wp:posOffset>767863</wp:posOffset>
                      </wp:positionV>
                      <wp:extent cx="1608943" cy="181268"/>
                      <wp:effectExtent l="38100" t="0" r="10795" b="85725"/>
                      <wp:wrapNone/>
                      <wp:docPr id="1276515320" name="Straight Arrow Connector 12765153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08943" cy="18126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7A7793" id="Straight Arrow Connector 1276515320" o:spid="_x0000_s1026" type="#_x0000_t32" style="position:absolute;margin-left:64.8pt;margin-top:60.45pt;width:126.7pt;height:14.25pt;flip:x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046F8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0928" behindDoc="0" locked="0" layoutInCell="1" allowOverlap="1" wp14:anchorId="4E8E71D8" wp14:editId="5F55BA08">
                      <wp:simplePos x="0" y="0"/>
                      <wp:positionH relativeFrom="column">
                        <wp:posOffset>1502654</wp:posOffset>
                      </wp:positionH>
                      <wp:positionV relativeFrom="paragraph">
                        <wp:posOffset>138821</wp:posOffset>
                      </wp:positionV>
                      <wp:extent cx="929054" cy="640764"/>
                      <wp:effectExtent l="38100" t="38100" r="23495" b="26035"/>
                      <wp:wrapNone/>
                      <wp:docPr id="1276515316" name="Straight Arrow Connector 12765153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29054" cy="640764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EEA4BD" id="Straight Arrow Connector 1276515316" o:spid="_x0000_s1026" type="#_x0000_t32" style="position:absolute;margin-left:118.3pt;margin-top:10.95pt;width:73.15pt;height:50.45pt;flip:x y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E10F5B">
              <w:rPr>
                <w:noProof/>
                <w:color w:val="auto"/>
                <w:sz w:val="20"/>
                <w:szCs w:val="22"/>
              </w:rPr>
              <w:drawing>
                <wp:inline distT="0" distB="0" distL="0" distR="0" wp14:anchorId="4BE6806E" wp14:editId="38706AFC">
                  <wp:extent cx="2015836" cy="2507033"/>
                  <wp:effectExtent l="0" t="0" r="3810" b="7620"/>
                  <wp:docPr id="1276515313" name="Picture 1276515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6515297" name="Picture 1276515297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28" b="4098"/>
                          <a:stretch/>
                        </pic:blipFill>
                        <pic:spPr bwMode="auto">
                          <a:xfrm>
                            <a:off x="0" y="0"/>
                            <a:ext cx="2023788" cy="25169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10F5B">
              <w:rPr>
                <w:sz w:val="20"/>
                <w:szCs w:val="22"/>
              </w:rPr>
              <w:tab/>
            </w:r>
          </w:p>
        </w:tc>
      </w:tr>
    </w:tbl>
    <w:p w14:paraId="14B4F435" w14:textId="249E018E" w:rsidR="00D077E5" w:rsidRDefault="00D077E5">
      <w:pPr>
        <w:rPr>
          <w:color w:val="auto"/>
        </w:rPr>
      </w:pPr>
      <w:r>
        <w:rPr>
          <w:color w:val="auto"/>
        </w:rPr>
        <w:br w:type="page"/>
      </w:r>
    </w:p>
    <w:p w14:paraId="5059FB6D" w14:textId="77777777" w:rsidR="00CD434E" w:rsidRDefault="00CD434E" w:rsidP="00155384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BC661E" w:rsidRPr="00DE4BCC" w14:paraId="0B6A7B02" w14:textId="77777777" w:rsidTr="004318A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16711620" w14:textId="77777777" w:rsidR="00BC661E" w:rsidRPr="00DE4BCC" w:rsidRDefault="00BC661E" w:rsidP="004318A4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BC661E" w:rsidRPr="00DE4BCC" w14:paraId="19FB5E2B" w14:textId="77777777" w:rsidTr="006B4AA9">
        <w:trPr>
          <w:trHeight w:val="10205"/>
        </w:trPr>
        <w:tc>
          <w:tcPr>
            <w:tcW w:w="5000" w:type="pct"/>
          </w:tcPr>
          <w:p w14:paraId="184E330E" w14:textId="7191AF7B" w:rsidR="00BC661E" w:rsidRDefault="00BC661E" w:rsidP="004318A4">
            <w:pPr>
              <w:tabs>
                <w:tab w:val="left" w:pos="5610"/>
              </w:tabs>
              <w:rPr>
                <w:color w:val="auto"/>
              </w:rPr>
            </w:pPr>
            <w:r>
              <w:rPr>
                <w:color w:val="auto"/>
              </w:rPr>
              <w:t>Label Placement</w:t>
            </w:r>
          </w:p>
          <w:p w14:paraId="621EBB3F" w14:textId="53544D4B" w:rsidR="00D87295" w:rsidRDefault="00D87295" w:rsidP="004318A4">
            <w:pPr>
              <w:tabs>
                <w:tab w:val="left" w:pos="5610"/>
              </w:tabs>
              <w:rPr>
                <w:noProof/>
                <w14:ligatures w14:val="standard"/>
              </w:rPr>
            </w:pPr>
            <w:r>
              <w:rPr>
                <w:noProof/>
              </w:rPr>
              <w:drawing>
                <wp:anchor distT="0" distB="0" distL="114300" distR="114300" simplePos="0" relativeHeight="251765760" behindDoc="0" locked="0" layoutInCell="1" allowOverlap="1" wp14:anchorId="721D8EC8" wp14:editId="319DD505">
                  <wp:simplePos x="0" y="0"/>
                  <wp:positionH relativeFrom="column">
                    <wp:posOffset>76835</wp:posOffset>
                  </wp:positionH>
                  <wp:positionV relativeFrom="paragraph">
                    <wp:posOffset>112395</wp:posOffset>
                  </wp:positionV>
                  <wp:extent cx="2238279" cy="2731135"/>
                  <wp:effectExtent l="0" t="0" r="0" b="0"/>
                  <wp:wrapNone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360"/>
                          <a:stretch/>
                        </pic:blipFill>
                        <pic:spPr bwMode="auto">
                          <a:xfrm>
                            <a:off x="0" y="0"/>
                            <a:ext cx="2238279" cy="27311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A0FF715" w14:textId="2B9DCF5F" w:rsidR="00BC661E" w:rsidRDefault="00D87295" w:rsidP="004318A4">
            <w:pPr>
              <w:tabs>
                <w:tab w:val="left" w:pos="5610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 wp14:anchorId="733F73EC" wp14:editId="68BB4C4D">
                      <wp:simplePos x="0" y="0"/>
                      <wp:positionH relativeFrom="column">
                        <wp:posOffset>753110</wp:posOffset>
                      </wp:positionH>
                      <wp:positionV relativeFrom="paragraph">
                        <wp:posOffset>859790</wp:posOffset>
                      </wp:positionV>
                      <wp:extent cx="2105025" cy="76200"/>
                      <wp:effectExtent l="19050" t="76200" r="28575" b="19050"/>
                      <wp:wrapNone/>
                      <wp:docPr id="57" name="Straight Arrow Connector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105025" cy="762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C0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BC505AC" id="Straight Arrow Connector 57" o:spid="_x0000_s1026" type="#_x0000_t32" style="position:absolute;margin-left:59.3pt;margin-top:67.7pt;width:165.75pt;height:6pt;flip:x y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" strokecolor="#c000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C2EBC93" w14:textId="77777777" w:rsidR="00D87295" w:rsidRPr="00D87295" w:rsidRDefault="00D87295" w:rsidP="00D87295"/>
          <w:p w14:paraId="0427D471" w14:textId="77777777" w:rsidR="00D87295" w:rsidRPr="00D87295" w:rsidRDefault="00D87295" w:rsidP="00D87295"/>
          <w:p w14:paraId="2EF45AA9" w14:textId="6029272F" w:rsidR="00D87295" w:rsidRPr="00D87295" w:rsidRDefault="007978D2" w:rsidP="00D8729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 wp14:anchorId="3C8B8484" wp14:editId="561E16F2">
                      <wp:simplePos x="0" y="0"/>
                      <wp:positionH relativeFrom="column">
                        <wp:posOffset>3058160</wp:posOffset>
                      </wp:positionH>
                      <wp:positionV relativeFrom="paragraph">
                        <wp:posOffset>122555</wp:posOffset>
                      </wp:positionV>
                      <wp:extent cx="2362200" cy="409575"/>
                      <wp:effectExtent l="0" t="0" r="19050" b="28575"/>
                      <wp:wrapNone/>
                      <wp:docPr id="56" name="Text Box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62200" cy="4095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5E447A8" w14:textId="25D10E57" w:rsidR="00D87295" w:rsidRDefault="00D87295">
                                  <w:r>
                                    <w:t xml:space="preserve">Attaching on inside Main Pocket, </w:t>
                                  </w:r>
                                  <w:r w:rsidR="007978D2">
                                    <w:t xml:space="preserve">Under </w:t>
                                  </w:r>
                                  <w:r>
                                    <w:t xml:space="preserve">Binding, </w:t>
                                  </w:r>
                                  <w:r w:rsidR="007978D2">
                                    <w:t>3cm from top</w:t>
                                  </w:r>
                                  <w:r>
                                    <w:t xml:space="preserve"> </w:t>
                                  </w:r>
                                  <w:r w:rsidR="007978D2">
                                    <w:t xml:space="preserve">end </w:t>
                                  </w:r>
                                  <w:r>
                                    <w:t xml:space="preserve">as a </w:t>
                                  </w:r>
                                  <w:r w:rsidR="007978D2">
                                    <w:t xml:space="preserve">Loop </w:t>
                                  </w:r>
                                  <w:r>
                                    <w:t>label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8B8484" id="Text Box 56" o:spid="_x0000_s1057" type="#_x0000_t202" style="position:absolute;margin-left:240.8pt;margin-top:9.65pt;width:186pt;height:32.2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" fillcolor="white [3201]" strokeweight=".5pt">
                      <v:textbox>
                        <w:txbxContent>
                          <w:p w14:paraId="55E447A8" w14:textId="25D10E57" w:rsidR="00D87295" w:rsidRDefault="00D87295">
                            <w:r>
                              <w:t xml:space="preserve">Attaching on inside Main Pocket, </w:t>
                            </w:r>
                            <w:r w:rsidR="007978D2">
                              <w:t xml:space="preserve">Under </w:t>
                            </w:r>
                            <w:r>
                              <w:t xml:space="preserve">Binding, </w:t>
                            </w:r>
                            <w:r w:rsidR="007978D2">
                              <w:t>3cm from top</w:t>
                            </w:r>
                            <w:r>
                              <w:t xml:space="preserve"> </w:t>
                            </w:r>
                            <w:r w:rsidR="007978D2">
                              <w:t xml:space="preserve">end </w:t>
                            </w:r>
                            <w:r>
                              <w:t xml:space="preserve">as a </w:t>
                            </w:r>
                            <w:r w:rsidR="007978D2">
                              <w:t xml:space="preserve">Loop </w:t>
                            </w:r>
                            <w:r>
                              <w:t>label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0A2E9228" w14:textId="77777777" w:rsidR="00D87295" w:rsidRPr="00D87295" w:rsidRDefault="00D87295" w:rsidP="00D87295"/>
          <w:p w14:paraId="076495F8" w14:textId="77777777" w:rsidR="00D87295" w:rsidRPr="00D87295" w:rsidRDefault="00D87295" w:rsidP="00D87295"/>
          <w:p w14:paraId="1E1EF7AE" w14:textId="77777777" w:rsidR="00D87295" w:rsidRPr="00D87295" w:rsidRDefault="00D87295" w:rsidP="00D87295"/>
          <w:p w14:paraId="0609C614" w14:textId="77777777" w:rsidR="00D87295" w:rsidRPr="00D87295" w:rsidRDefault="00D87295" w:rsidP="00D87295"/>
          <w:p w14:paraId="728DF16B" w14:textId="77777777" w:rsidR="00D87295" w:rsidRPr="00D87295" w:rsidRDefault="00D87295" w:rsidP="00D87295"/>
          <w:p w14:paraId="4CDE84D7" w14:textId="77777777" w:rsidR="00D87295" w:rsidRPr="00D87295" w:rsidRDefault="00D87295" w:rsidP="00D87295"/>
          <w:p w14:paraId="4CA11FA9" w14:textId="77777777" w:rsidR="00D87295" w:rsidRDefault="00D87295" w:rsidP="00D87295"/>
          <w:p w14:paraId="6009B65C" w14:textId="77777777" w:rsidR="00D87295" w:rsidRPr="00D87295" w:rsidRDefault="00D87295" w:rsidP="00D87295"/>
          <w:p w14:paraId="74EE89FB" w14:textId="77777777" w:rsidR="00D87295" w:rsidRDefault="00D87295" w:rsidP="00D87295"/>
          <w:p w14:paraId="75167CDD" w14:textId="25D626FA" w:rsidR="00D87295" w:rsidRDefault="005642DC" w:rsidP="00D87295">
            <w:r w:rsidRPr="005642DC">
              <w:drawing>
                <wp:anchor distT="0" distB="0" distL="114300" distR="114300" simplePos="0" relativeHeight="252082176" behindDoc="1" locked="0" layoutInCell="1" allowOverlap="1" wp14:anchorId="74477777" wp14:editId="3F55513E">
                  <wp:simplePos x="0" y="0"/>
                  <wp:positionH relativeFrom="column">
                    <wp:posOffset>2890520</wp:posOffset>
                  </wp:positionH>
                  <wp:positionV relativeFrom="paragraph">
                    <wp:posOffset>157711</wp:posOffset>
                  </wp:positionV>
                  <wp:extent cx="2722072" cy="1366853"/>
                  <wp:effectExtent l="0" t="0" r="2540" b="508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2072" cy="1366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5642DC">
              <w:drawing>
                <wp:anchor distT="0" distB="0" distL="114300" distR="114300" simplePos="0" relativeHeight="252081152" behindDoc="1" locked="0" layoutInCell="1" allowOverlap="1" wp14:anchorId="2D78041D" wp14:editId="60212C30">
                  <wp:simplePos x="0" y="0"/>
                  <wp:positionH relativeFrom="column">
                    <wp:posOffset>22341</wp:posOffset>
                  </wp:positionH>
                  <wp:positionV relativeFrom="paragraph">
                    <wp:posOffset>178377</wp:posOffset>
                  </wp:positionV>
                  <wp:extent cx="2701636" cy="1356591"/>
                  <wp:effectExtent l="0" t="0" r="3810" b="0"/>
                  <wp:wrapNone/>
                  <wp:docPr id="1276515576" name="Picture 12765155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1636" cy="1356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87295">
              <w:t>Label Artwork</w:t>
            </w:r>
          </w:p>
          <w:p w14:paraId="4515275F" w14:textId="730C95EB" w:rsidR="00D87295" w:rsidRDefault="007978D2" w:rsidP="007978D2">
            <w:pPr>
              <w:tabs>
                <w:tab w:val="left" w:pos="5430"/>
              </w:tabs>
            </w:pPr>
            <w:r>
              <w:tab/>
            </w:r>
          </w:p>
          <w:p w14:paraId="6D768D0C" w14:textId="1F7095BA" w:rsidR="00D87295" w:rsidRPr="00D87295" w:rsidRDefault="00D87295" w:rsidP="00D87295"/>
          <w:p w14:paraId="496EBFB9" w14:textId="4BA984F3" w:rsidR="00D87295" w:rsidRPr="00D87295" w:rsidRDefault="00D87295" w:rsidP="00D87295"/>
          <w:p w14:paraId="69980769" w14:textId="77777777" w:rsidR="00D87295" w:rsidRPr="00D87295" w:rsidRDefault="00D87295" w:rsidP="00D87295"/>
          <w:p w14:paraId="13C4D7FE" w14:textId="3F196E12" w:rsidR="00D87295" w:rsidRPr="00D87295" w:rsidRDefault="00D87295" w:rsidP="00D87295"/>
          <w:p w14:paraId="05116FFB" w14:textId="77777777" w:rsidR="00D87295" w:rsidRDefault="00D87295" w:rsidP="00D87295"/>
          <w:p w14:paraId="0A9C47B5" w14:textId="6BA99524" w:rsidR="005767B3" w:rsidRDefault="005642DC" w:rsidP="00FA2C38">
            <w:r w:rsidRPr="005642DC">
              <w:drawing>
                <wp:anchor distT="0" distB="0" distL="114300" distR="114300" simplePos="0" relativeHeight="252084224" behindDoc="1" locked="0" layoutInCell="1" allowOverlap="1" wp14:anchorId="2BBE1419" wp14:editId="53B117C4">
                  <wp:simplePos x="0" y="0"/>
                  <wp:positionH relativeFrom="column">
                    <wp:posOffset>2890578</wp:posOffset>
                  </wp:positionH>
                  <wp:positionV relativeFrom="paragraph">
                    <wp:posOffset>106160</wp:posOffset>
                  </wp:positionV>
                  <wp:extent cx="2743200" cy="1379807"/>
                  <wp:effectExtent l="0" t="0" r="0" b="0"/>
                  <wp:wrapNone/>
                  <wp:docPr id="1276515578" name="Picture 12765155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13798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5642DC">
              <w:drawing>
                <wp:anchor distT="0" distB="0" distL="114300" distR="114300" simplePos="0" relativeHeight="252083200" behindDoc="1" locked="0" layoutInCell="1" allowOverlap="1" wp14:anchorId="4AEF4355" wp14:editId="6F2E733B">
                  <wp:simplePos x="0" y="0"/>
                  <wp:positionH relativeFrom="column">
                    <wp:posOffset>16221</wp:posOffset>
                  </wp:positionH>
                  <wp:positionV relativeFrom="paragraph">
                    <wp:posOffset>117880</wp:posOffset>
                  </wp:positionV>
                  <wp:extent cx="2722419" cy="1368190"/>
                  <wp:effectExtent l="0" t="0" r="1905" b="3810"/>
                  <wp:wrapNone/>
                  <wp:docPr id="1276515577" name="Picture 12765155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5478" cy="1369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8FDC1A9" w14:textId="295CE428" w:rsidR="00D87295" w:rsidRPr="00D87295" w:rsidRDefault="007978D2" w:rsidP="007978D2">
            <w:pPr>
              <w:tabs>
                <w:tab w:val="left" w:pos="5475"/>
              </w:tabs>
            </w:pPr>
            <w:r>
              <w:tab/>
            </w:r>
          </w:p>
        </w:tc>
      </w:tr>
    </w:tbl>
    <w:p w14:paraId="2A5BC1A1" w14:textId="65E4FDDD" w:rsidR="00FA2C38" w:rsidRDefault="00FA2C38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FA2C38" w:rsidRPr="00DE4BCC" w14:paraId="54264AA7" w14:textId="77777777" w:rsidTr="000E68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6E913835" w14:textId="77777777" w:rsidR="00FA2C38" w:rsidRPr="00DE4BCC" w:rsidRDefault="00FA2C38" w:rsidP="000E68E6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FA2C38" w:rsidRPr="00DE4BCC" w14:paraId="4D15807F" w14:textId="77777777" w:rsidTr="006B4AA9">
        <w:trPr>
          <w:trHeight w:val="5363"/>
        </w:trPr>
        <w:tc>
          <w:tcPr>
            <w:tcW w:w="5000" w:type="pct"/>
          </w:tcPr>
          <w:p w14:paraId="1BFDC6F1" w14:textId="19B4BE93" w:rsidR="00FA2C38" w:rsidRDefault="00FA2C38" w:rsidP="002331F8">
            <w:r>
              <w:t>Sticker Artwork</w:t>
            </w:r>
          </w:p>
          <w:p w14:paraId="2495DC76" w14:textId="0688F648" w:rsidR="002331F8" w:rsidRDefault="002331F8" w:rsidP="002331F8">
            <w:pPr>
              <w:pStyle w:val="NormalWeb"/>
            </w:pPr>
            <w:r>
              <w:rPr>
                <w:noProof/>
              </w:rPr>
              <w:drawing>
                <wp:anchor distT="0" distB="0" distL="114300" distR="114300" simplePos="0" relativeHeight="252086272" behindDoc="1" locked="0" layoutInCell="1" allowOverlap="1" wp14:anchorId="469E265C" wp14:editId="0A029385">
                  <wp:simplePos x="0" y="0"/>
                  <wp:positionH relativeFrom="column">
                    <wp:posOffset>2869738</wp:posOffset>
                  </wp:positionH>
                  <wp:positionV relativeFrom="paragraph">
                    <wp:posOffset>42698</wp:posOffset>
                  </wp:positionV>
                  <wp:extent cx="2715144" cy="1174822"/>
                  <wp:effectExtent l="0" t="0" r="9525" b="6350"/>
                  <wp:wrapNone/>
                  <wp:docPr id="1276515580" name="Picture 12765155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5144" cy="1174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85248" behindDoc="1" locked="0" layoutInCell="1" allowOverlap="1" wp14:anchorId="427F315F" wp14:editId="21C73FBE">
                  <wp:simplePos x="0" y="0"/>
                  <wp:positionH relativeFrom="column">
                    <wp:posOffset>15759</wp:posOffset>
                  </wp:positionH>
                  <wp:positionV relativeFrom="paragraph">
                    <wp:posOffset>48722</wp:posOffset>
                  </wp:positionV>
                  <wp:extent cx="2701636" cy="1168977"/>
                  <wp:effectExtent l="0" t="0" r="3810" b="0"/>
                  <wp:wrapNone/>
                  <wp:docPr id="1276515579" name="Picture 12765155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1636" cy="11689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5FFDB07" w14:textId="037513B4" w:rsidR="002331F8" w:rsidRDefault="002331F8" w:rsidP="002331F8"/>
          <w:p w14:paraId="3C326533" w14:textId="600A4F16" w:rsidR="002331F8" w:rsidRDefault="002331F8" w:rsidP="002331F8">
            <w:pPr>
              <w:pStyle w:val="NormalWeb"/>
            </w:pPr>
          </w:p>
          <w:p w14:paraId="00585FCC" w14:textId="7D91B1DB" w:rsidR="006B4AA9" w:rsidRDefault="006B4AA9" w:rsidP="006B4AA9">
            <w:pPr>
              <w:pStyle w:val="NormalWeb"/>
            </w:pPr>
            <w:r>
              <w:rPr>
                <w:noProof/>
              </w:rPr>
              <w:drawing>
                <wp:anchor distT="0" distB="0" distL="114300" distR="114300" simplePos="0" relativeHeight="252088320" behindDoc="1" locked="0" layoutInCell="1" allowOverlap="1" wp14:anchorId="340C47BC" wp14:editId="4288803B">
                  <wp:simplePos x="0" y="0"/>
                  <wp:positionH relativeFrom="column">
                    <wp:posOffset>2883766</wp:posOffset>
                  </wp:positionH>
                  <wp:positionV relativeFrom="paragraph">
                    <wp:posOffset>192520</wp:posOffset>
                  </wp:positionV>
                  <wp:extent cx="2708391" cy="1171771"/>
                  <wp:effectExtent l="0" t="0" r="0" b="9525"/>
                  <wp:wrapNone/>
                  <wp:docPr id="1276515582" name="Picture 12765155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8391" cy="1171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087296" behindDoc="1" locked="0" layoutInCell="1" allowOverlap="1" wp14:anchorId="4E146AF7" wp14:editId="55D874E6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206548</wp:posOffset>
                  </wp:positionV>
                  <wp:extent cx="2722418" cy="1177969"/>
                  <wp:effectExtent l="0" t="0" r="1905" b="3175"/>
                  <wp:wrapNone/>
                  <wp:docPr id="1276515581" name="Picture 12765155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2418" cy="1177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5628BA95" w14:textId="4303A304" w:rsidR="006B4AA9" w:rsidRDefault="00FA2C38" w:rsidP="006B4AA9">
            <w:pPr>
              <w:pStyle w:val="NormalWeb"/>
            </w:pPr>
            <w:r>
              <w:tab/>
            </w:r>
          </w:p>
          <w:p w14:paraId="71C5D1FB" w14:textId="738AC450" w:rsidR="00FA2C38" w:rsidRPr="00D87295" w:rsidRDefault="00FA2C38" w:rsidP="000E68E6">
            <w:pPr>
              <w:tabs>
                <w:tab w:val="left" w:pos="5475"/>
              </w:tabs>
            </w:pPr>
          </w:p>
        </w:tc>
      </w:tr>
    </w:tbl>
    <w:p w14:paraId="179664FD" w14:textId="77777777" w:rsidR="00FA2C38" w:rsidRPr="00DE4BCC" w:rsidRDefault="00FA2C38" w:rsidP="00155384">
      <w:pPr>
        <w:rPr>
          <w:color w:val="auto"/>
        </w:rPr>
      </w:pPr>
    </w:p>
    <w:sectPr w:rsidR="00FA2C38" w:rsidRPr="00DE4BCC" w:rsidSect="00591137">
      <w:footerReference w:type="default" r:id="rId36"/>
      <w:pgSz w:w="12240" w:h="15840" w:code="1"/>
      <w:pgMar w:top="1080" w:right="1440" w:bottom="72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B5CFFC" w14:textId="77777777" w:rsidR="00D56BEA" w:rsidRDefault="00D56BEA">
      <w:pPr>
        <w:spacing w:after="0"/>
      </w:pPr>
      <w:r>
        <w:separator/>
      </w:r>
    </w:p>
  </w:endnote>
  <w:endnote w:type="continuationSeparator" w:id="0">
    <w:p w14:paraId="1FB51CBD" w14:textId="77777777" w:rsidR="00D56BEA" w:rsidRDefault="00D56BE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154D" w14:textId="77777777" w:rsidR="00147208" w:rsidRPr="00147208" w:rsidRDefault="00147208" w:rsidP="00147208">
    <w:pPr>
      <w:pStyle w:val="Footer"/>
      <w:jc w:val="left"/>
    </w:pPr>
    <w:r w:rsidRPr="00147208">
      <w:fldChar w:fldCharType="begin"/>
    </w:r>
    <w:r w:rsidRPr="00147208">
      <w:instrText xml:space="preserve"> PAGE   \* MERGEFORMAT </w:instrText>
    </w:r>
    <w:r w:rsidRPr="00147208">
      <w:fldChar w:fldCharType="separate"/>
    </w:r>
    <w:r w:rsidRPr="00147208">
      <w:t>2</w:t>
    </w:r>
    <w:r w:rsidRPr="00147208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B3E3CB" w14:textId="77777777" w:rsidR="00D56BEA" w:rsidRDefault="00D56BEA">
      <w:pPr>
        <w:spacing w:after="0"/>
      </w:pPr>
      <w:r>
        <w:separator/>
      </w:r>
    </w:p>
  </w:footnote>
  <w:footnote w:type="continuationSeparator" w:id="0">
    <w:p w14:paraId="3C581EE4" w14:textId="77777777" w:rsidR="00D56BEA" w:rsidRDefault="00D56BEA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A8D8F4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57E5D71"/>
    <w:multiLevelType w:val="hybridMultilevel"/>
    <w:tmpl w:val="BFBE56B6"/>
    <w:lvl w:ilvl="0" w:tplc="DF622CE6">
      <w:start w:val="1"/>
      <w:numFmt w:val="bullet"/>
      <w:lvlText w:val=""/>
      <w:lvlJc w:val="left"/>
      <w:pPr>
        <w:tabs>
          <w:tab w:val="num" w:pos="360"/>
        </w:tabs>
        <w:ind w:left="432" w:hanging="288"/>
      </w:pPr>
      <w:rPr>
        <w:rFonts w:ascii="Symbol" w:hAnsi="Symbol" w:hint="default"/>
        <w:color w:val="5B9BD5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removePersonalInformation/>
  <w:removeDateAndTime/>
  <w:proofState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BCC"/>
    <w:rsid w:val="00037268"/>
    <w:rsid w:val="00046F81"/>
    <w:rsid w:val="00047818"/>
    <w:rsid w:val="00051B06"/>
    <w:rsid w:val="00064CB0"/>
    <w:rsid w:val="000677DA"/>
    <w:rsid w:val="000A13CF"/>
    <w:rsid w:val="000B1457"/>
    <w:rsid w:val="000B3402"/>
    <w:rsid w:val="000B6685"/>
    <w:rsid w:val="000C4AC5"/>
    <w:rsid w:val="000D37AE"/>
    <w:rsid w:val="000E45E2"/>
    <w:rsid w:val="000E5146"/>
    <w:rsid w:val="00115902"/>
    <w:rsid w:val="00124D21"/>
    <w:rsid w:val="00136E3C"/>
    <w:rsid w:val="00144509"/>
    <w:rsid w:val="00147208"/>
    <w:rsid w:val="00155384"/>
    <w:rsid w:val="001C1EDE"/>
    <w:rsid w:val="001D0C6A"/>
    <w:rsid w:val="001D7A6A"/>
    <w:rsid w:val="001E5C8E"/>
    <w:rsid w:val="00223B8D"/>
    <w:rsid w:val="002331F8"/>
    <w:rsid w:val="00255734"/>
    <w:rsid w:val="002750DA"/>
    <w:rsid w:val="0028638D"/>
    <w:rsid w:val="002A2DA1"/>
    <w:rsid w:val="002A4407"/>
    <w:rsid w:val="002B6BFB"/>
    <w:rsid w:val="002C6EAE"/>
    <w:rsid w:val="00305A6B"/>
    <w:rsid w:val="003366D8"/>
    <w:rsid w:val="003404FE"/>
    <w:rsid w:val="00340D16"/>
    <w:rsid w:val="00371D00"/>
    <w:rsid w:val="003C192B"/>
    <w:rsid w:val="003C2460"/>
    <w:rsid w:val="003C256A"/>
    <w:rsid w:val="003F2A2D"/>
    <w:rsid w:val="004342C2"/>
    <w:rsid w:val="00437F9D"/>
    <w:rsid w:val="00451E2E"/>
    <w:rsid w:val="004A15F5"/>
    <w:rsid w:val="004A7424"/>
    <w:rsid w:val="004C306F"/>
    <w:rsid w:val="004C30E4"/>
    <w:rsid w:val="004C34EC"/>
    <w:rsid w:val="004C726C"/>
    <w:rsid w:val="004C7E9E"/>
    <w:rsid w:val="004D1AB6"/>
    <w:rsid w:val="004E679F"/>
    <w:rsid w:val="005076EA"/>
    <w:rsid w:val="00512DF6"/>
    <w:rsid w:val="00552181"/>
    <w:rsid w:val="00553DF6"/>
    <w:rsid w:val="005642DC"/>
    <w:rsid w:val="00575A98"/>
    <w:rsid w:val="005767B3"/>
    <w:rsid w:val="00584CAD"/>
    <w:rsid w:val="00591137"/>
    <w:rsid w:val="00592AC2"/>
    <w:rsid w:val="005C2CF2"/>
    <w:rsid w:val="005E06E1"/>
    <w:rsid w:val="005E4A3B"/>
    <w:rsid w:val="005F7CA1"/>
    <w:rsid w:val="006433F3"/>
    <w:rsid w:val="00650B59"/>
    <w:rsid w:val="0065347E"/>
    <w:rsid w:val="0065685A"/>
    <w:rsid w:val="00664C5D"/>
    <w:rsid w:val="00684BFE"/>
    <w:rsid w:val="006A753C"/>
    <w:rsid w:val="006B4AA9"/>
    <w:rsid w:val="006D6A3A"/>
    <w:rsid w:val="006F24EC"/>
    <w:rsid w:val="00711EBF"/>
    <w:rsid w:val="007265C0"/>
    <w:rsid w:val="00735CF9"/>
    <w:rsid w:val="00747E46"/>
    <w:rsid w:val="00750468"/>
    <w:rsid w:val="007978D2"/>
    <w:rsid w:val="00797D0E"/>
    <w:rsid w:val="007A209A"/>
    <w:rsid w:val="007A64FB"/>
    <w:rsid w:val="007B0C03"/>
    <w:rsid w:val="007B56EE"/>
    <w:rsid w:val="007C1E31"/>
    <w:rsid w:val="007C2E7C"/>
    <w:rsid w:val="007E1496"/>
    <w:rsid w:val="008644CA"/>
    <w:rsid w:val="008675B2"/>
    <w:rsid w:val="00894FA0"/>
    <w:rsid w:val="008D4132"/>
    <w:rsid w:val="0092279D"/>
    <w:rsid w:val="009516D0"/>
    <w:rsid w:val="00985466"/>
    <w:rsid w:val="00994A93"/>
    <w:rsid w:val="009C4410"/>
    <w:rsid w:val="009E6762"/>
    <w:rsid w:val="009F0E8D"/>
    <w:rsid w:val="009F6887"/>
    <w:rsid w:val="00A33C84"/>
    <w:rsid w:val="00A56B70"/>
    <w:rsid w:val="00A835B2"/>
    <w:rsid w:val="00AC250E"/>
    <w:rsid w:val="00AF3C61"/>
    <w:rsid w:val="00B11297"/>
    <w:rsid w:val="00B41D79"/>
    <w:rsid w:val="00B445DD"/>
    <w:rsid w:val="00B778C9"/>
    <w:rsid w:val="00B8674E"/>
    <w:rsid w:val="00B8707A"/>
    <w:rsid w:val="00BA4210"/>
    <w:rsid w:val="00BB351C"/>
    <w:rsid w:val="00BC661E"/>
    <w:rsid w:val="00BF2A0B"/>
    <w:rsid w:val="00C066BC"/>
    <w:rsid w:val="00C0746C"/>
    <w:rsid w:val="00C405FC"/>
    <w:rsid w:val="00C441B6"/>
    <w:rsid w:val="00C7576A"/>
    <w:rsid w:val="00C76BEB"/>
    <w:rsid w:val="00C935ED"/>
    <w:rsid w:val="00CA528F"/>
    <w:rsid w:val="00CD434E"/>
    <w:rsid w:val="00D077E5"/>
    <w:rsid w:val="00D279CB"/>
    <w:rsid w:val="00D3176E"/>
    <w:rsid w:val="00D336B6"/>
    <w:rsid w:val="00D44742"/>
    <w:rsid w:val="00D56BEA"/>
    <w:rsid w:val="00D776E0"/>
    <w:rsid w:val="00D87295"/>
    <w:rsid w:val="00D87A34"/>
    <w:rsid w:val="00D96BDD"/>
    <w:rsid w:val="00DB0605"/>
    <w:rsid w:val="00DB3A8B"/>
    <w:rsid w:val="00DC2E1D"/>
    <w:rsid w:val="00DC372B"/>
    <w:rsid w:val="00DE4BCC"/>
    <w:rsid w:val="00DF38F3"/>
    <w:rsid w:val="00E10F5B"/>
    <w:rsid w:val="00E40E81"/>
    <w:rsid w:val="00E91C1C"/>
    <w:rsid w:val="00EA157B"/>
    <w:rsid w:val="00EA301D"/>
    <w:rsid w:val="00EB7B91"/>
    <w:rsid w:val="00EC52D1"/>
    <w:rsid w:val="00F07EAE"/>
    <w:rsid w:val="00F30396"/>
    <w:rsid w:val="00F33D62"/>
    <w:rsid w:val="00F37692"/>
    <w:rsid w:val="00F51E42"/>
    <w:rsid w:val="00F900BE"/>
    <w:rsid w:val="00F95343"/>
    <w:rsid w:val="00F95BA9"/>
    <w:rsid w:val="00FA2C38"/>
    <w:rsid w:val="00FA4FCB"/>
    <w:rsid w:val="00FA5EFB"/>
    <w:rsid w:val="00FC13FD"/>
    <w:rsid w:val="00FD191A"/>
    <w:rsid w:val="00FE6166"/>
    <w:rsid w:val="00FF14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14E56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04040" w:themeColor="text1" w:themeTint="BF"/>
        <w:kern w:val="2"/>
        <w:sz w:val="18"/>
        <w:lang w:val="en-US" w:eastAsia="ja-JP" w:bidi="ar-SA"/>
        <w14:ligatures w14:val="standard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 w:qFormat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46F81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600" w:after="240"/>
      <w:outlineLvl w:val="0"/>
    </w:pPr>
    <w:rPr>
      <w:b/>
      <w:bCs/>
      <w:caps/>
      <w:color w:val="1F4E79" w:themeColor="accent1" w:themeShade="80"/>
      <w:kern w:val="0"/>
      <w:sz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120"/>
      <w:outlineLvl w:val="1"/>
    </w:pPr>
    <w:rPr>
      <w:b/>
      <w:bCs/>
      <w:color w:val="5B9BD5" w:themeColor="accent1"/>
      <w:kern w:val="0"/>
      <w:sz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3"/>
    <w:qFormat/>
    <w:rsid w:val="00147208"/>
    <w:pPr>
      <w:numPr>
        <w:ilvl w:val="1"/>
      </w:numPr>
      <w:spacing w:before="80" w:after="0" w:line="280" w:lineRule="exact"/>
    </w:pPr>
    <w:rPr>
      <w:b/>
      <w:bCs/>
      <w:color w:val="2E74B5" w:themeColor="accent1" w:themeShade="BF"/>
      <w:kern w:val="0"/>
      <w:sz w:val="24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3"/>
    <w:rsid w:val="00147208"/>
    <w:rPr>
      <w:b/>
      <w:bCs/>
      <w:color w:val="2E74B5" w:themeColor="accent1" w:themeShade="BF"/>
      <w:kern w:val="0"/>
      <w:sz w:val="24"/>
      <w14:ligatures w14:val="none"/>
    </w:rPr>
  </w:style>
  <w:style w:type="paragraph" w:styleId="Title">
    <w:name w:val="Title"/>
    <w:basedOn w:val="Normal"/>
    <w:next w:val="Normal"/>
    <w:link w:val="TitleChar"/>
    <w:uiPriority w:val="2"/>
    <w:qFormat/>
    <w:rsid w:val="005C2CF2"/>
    <w:pPr>
      <w:spacing w:after="0" w:line="420" w:lineRule="exact"/>
    </w:pPr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character" w:customStyle="1" w:styleId="TitleChar">
    <w:name w:val="Title Char"/>
    <w:basedOn w:val="DefaultParagraphFont"/>
    <w:link w:val="Title"/>
    <w:uiPriority w:val="2"/>
    <w:rsid w:val="005C2CF2"/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table" w:customStyle="1" w:styleId="InvoiceTable">
    <w:name w:val="Invoice Table"/>
    <w:basedOn w:val="TableNormal"/>
    <w:uiPriority w:val="99"/>
    <w:rsid w:val="00147208"/>
    <w:pPr>
      <w:spacing w:before="120" w:after="120"/>
    </w:pPr>
    <w:rPr>
      <w:kern w:val="0"/>
      <w14:ligatures w14:val="none"/>
    </w:rPr>
    <w:tblPr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left w:w="144" w:type="dxa"/>
        <w:right w:w="144" w:type="dxa"/>
      </w:tblCellMar>
    </w:tblPr>
    <w:tblStylePr w:type="firstRow">
      <w:pPr>
        <w:keepNext/>
        <w:wordWrap/>
      </w:pPr>
      <w:rPr>
        <w:b/>
      </w:rPr>
      <w:tblPr/>
      <w:tcPr>
        <w:shd w:val="clear" w:color="auto" w:fill="DEEAF6" w:themeFill="accent1" w:themeFillTint="33"/>
        <w:vAlign w:val="bottom"/>
      </w:tcPr>
    </w:tblStylePr>
    <w:tblStylePr w:type="lastRow">
      <w:pPr>
        <w:wordWrap/>
        <w:jc w:val="right"/>
      </w:pPr>
      <w:rPr>
        <w:b/>
        <w:color w:val="auto"/>
      </w:rPr>
      <w:tblPr/>
      <w:tcPr>
        <w:shd w:val="clear" w:color="auto" w:fill="9CC2E5" w:themeFill="accent1" w:themeFillTint="99"/>
      </w:tcPr>
    </w:tblStyle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InvoiceHeading">
    <w:name w:val="Invoice Heading"/>
    <w:basedOn w:val="Normal"/>
    <w:next w:val="Normal"/>
    <w:uiPriority w:val="2"/>
    <w:qFormat/>
    <w:pPr>
      <w:spacing w:before="600" w:after="240"/>
    </w:pPr>
    <w:rPr>
      <w:b/>
      <w:bCs/>
      <w:caps/>
      <w:color w:val="1F4E79" w:themeColor="accent1" w:themeShade="80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Pr>
      <w:b/>
      <w:bCs/>
      <w:caps/>
      <w:color w:val="1F4E79" w:themeColor="accent1" w:themeShade="80"/>
      <w:kern w:val="0"/>
      <w:sz w:val="2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Pr>
      <w:b/>
      <w:bCs/>
      <w:color w:val="5B9BD5" w:themeColor="accent1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120"/>
    </w:pPr>
    <w:rPr>
      <w:b/>
      <w:bCs/>
    </w:rPr>
  </w:style>
  <w:style w:type="paragraph" w:customStyle="1" w:styleId="FormText">
    <w:name w:val="Form Text"/>
    <w:basedOn w:val="Normal"/>
    <w:uiPriority w:val="2"/>
    <w:qFormat/>
    <w:pPr>
      <w:spacing w:after="120"/>
      <w:contextualSpacing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before="200" w:after="0"/>
      <w:contextualSpacing/>
      <w:jc w:val="right"/>
    </w:pPr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paragraph" w:styleId="Closing">
    <w:name w:val="Closing"/>
    <w:basedOn w:val="Normal"/>
    <w:link w:val="ClosingChar"/>
    <w:uiPriority w:val="4"/>
    <w:unhideWhenUsed/>
    <w:qFormat/>
    <w:rsid w:val="00147208"/>
    <w:pPr>
      <w:spacing w:before="360" w:after="120"/>
    </w:pPr>
    <w:rPr>
      <w:b/>
      <w:bCs/>
      <w:color w:val="2E74B5" w:themeColor="accent1" w:themeShade="BF"/>
      <w:sz w:val="24"/>
    </w:rPr>
  </w:style>
  <w:style w:type="character" w:customStyle="1" w:styleId="ClosingChar">
    <w:name w:val="Closing Char"/>
    <w:basedOn w:val="DefaultParagraphFont"/>
    <w:link w:val="Closing"/>
    <w:uiPriority w:val="4"/>
    <w:rsid w:val="00147208"/>
    <w:rPr>
      <w:b/>
      <w:bCs/>
      <w:color w:val="2E74B5" w:themeColor="accent1" w:themeShade="BF"/>
      <w:sz w:val="24"/>
    </w:rPr>
  </w:style>
  <w:style w:type="paragraph" w:customStyle="1" w:styleId="Organization">
    <w:name w:val="Organization"/>
    <w:basedOn w:val="Normal"/>
    <w:next w:val="Normal"/>
    <w:uiPriority w:val="4"/>
    <w:qFormat/>
    <w:rsid w:val="00591137"/>
    <w:pPr>
      <w:spacing w:before="840" w:after="0" w:line="288" w:lineRule="auto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styleId="Strong">
    <w:name w:val="Strong"/>
    <w:basedOn w:val="DefaultParagraphFont"/>
    <w:uiPriority w:val="2"/>
    <w:unhideWhenUsed/>
    <w:qFormat/>
    <w:rPr>
      <w:b w:val="0"/>
      <w:bCs w:val="0"/>
      <w:color w:val="5B9BD5" w:themeColor="accent1"/>
    </w:rPr>
  </w:style>
  <w:style w:type="paragraph" w:customStyle="1" w:styleId="ContactInfo">
    <w:name w:val="Contact Info"/>
    <w:basedOn w:val="Normal"/>
    <w:uiPriority w:val="4"/>
    <w:qFormat/>
    <w:pPr>
      <w:spacing w:before="40" w:after="0"/>
    </w:pPr>
  </w:style>
  <w:style w:type="paragraph" w:styleId="NormalWeb">
    <w:name w:val="Normal (Web)"/>
    <w:basedOn w:val="Normal"/>
    <w:uiPriority w:val="99"/>
    <w:semiHidden/>
    <w:unhideWhenUsed/>
    <w:rsid w:val="005767B3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kern w:val="0"/>
      <w:sz w:val="24"/>
      <w:szCs w:val="24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076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3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72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2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16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4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18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2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9" Type="http://schemas.openxmlformats.org/officeDocument/2006/relationships/theme" Target="theme/theme1.xml"/><Relationship Id="rId21" Type="http://schemas.openxmlformats.org/officeDocument/2006/relationships/image" Target="media/image9.jpeg"/><Relationship Id="rId34" Type="http://schemas.openxmlformats.org/officeDocument/2006/relationships/image" Target="media/image22.jpe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5.png"/><Relationship Id="rId25" Type="http://schemas.openxmlformats.org/officeDocument/2006/relationships/image" Target="media/image13.jpeg"/><Relationship Id="rId33" Type="http://schemas.openxmlformats.org/officeDocument/2006/relationships/image" Target="media/image21.jpeg"/><Relationship Id="rId38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microsoft.com/office/2007/relationships/hdphoto" Target="media/hdphoto2.wdp"/><Relationship Id="rId20" Type="http://schemas.openxmlformats.org/officeDocument/2006/relationships/image" Target="media/image8.jpe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1.jpeg"/><Relationship Id="rId28" Type="http://schemas.openxmlformats.org/officeDocument/2006/relationships/image" Target="media/image16.png"/><Relationship Id="rId36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7.jpeg"/><Relationship Id="rId31" Type="http://schemas.openxmlformats.org/officeDocument/2006/relationships/image" Target="media/image1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microsoft.com/office/2007/relationships/hdphoto" Target="media/hdphoto1.wdp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png"/><Relationship Id="rId35" Type="http://schemas.openxmlformats.org/officeDocument/2006/relationships/image" Target="media/image23.jpe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vi\AppData\Roaming\Microsoft\Templates\Business%20sales%20invoic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C3EF77DA6B9B45F2A34E8B8A0A0C67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13AC79-5189-4D48-A4B2-E76592E881F3}"/>
      </w:docPartPr>
      <w:docPartBody>
        <w:p w:rsidR="00623A13" w:rsidRDefault="004F05F6">
          <w:pPr>
            <w:pStyle w:val="C3EF77DA6B9B45F2A34E8B8A0A0C6757"/>
          </w:pPr>
          <w:r w:rsidRPr="005C2CF2">
            <w:t>November 30, 2022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6E9E"/>
    <w:rsid w:val="000242E5"/>
    <w:rsid w:val="000C52D9"/>
    <w:rsid w:val="00237945"/>
    <w:rsid w:val="002469A9"/>
    <w:rsid w:val="0029010A"/>
    <w:rsid w:val="00476E9E"/>
    <w:rsid w:val="004F05F6"/>
    <w:rsid w:val="004F21A0"/>
    <w:rsid w:val="00517E07"/>
    <w:rsid w:val="00623A13"/>
    <w:rsid w:val="00700CDD"/>
    <w:rsid w:val="00712F22"/>
    <w:rsid w:val="0075114A"/>
    <w:rsid w:val="00875C2A"/>
    <w:rsid w:val="008B27C6"/>
    <w:rsid w:val="008D55CE"/>
    <w:rsid w:val="00951BDA"/>
    <w:rsid w:val="009C049B"/>
    <w:rsid w:val="009F502E"/>
    <w:rsid w:val="00C20FA2"/>
    <w:rsid w:val="00C61CDB"/>
    <w:rsid w:val="00D46D74"/>
    <w:rsid w:val="00D47C45"/>
    <w:rsid w:val="00D57713"/>
    <w:rsid w:val="00D657F2"/>
    <w:rsid w:val="00E367A4"/>
    <w:rsid w:val="00F5786D"/>
    <w:rsid w:val="00F80EC7"/>
    <w:rsid w:val="00FD6E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2"/>
    <w:qFormat/>
    <w:pPr>
      <w:spacing w:after="0" w:line="420" w:lineRule="exact"/>
    </w:pPr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character" w:customStyle="1" w:styleId="TitleChar">
    <w:name w:val="Title Char"/>
    <w:basedOn w:val="DefaultParagraphFont"/>
    <w:link w:val="Title"/>
    <w:uiPriority w:val="2"/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paragraph" w:customStyle="1" w:styleId="C3EF77DA6B9B45F2A34E8B8A0A0C6757">
    <w:name w:val="C3EF77DA6B9B45F2A34E8B8A0A0C675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Blue Business Set">
  <a:themeElements>
    <a:clrScheme name="Proposal">
      <a:dk1>
        <a:sysClr val="windowText" lastClr="000000"/>
      </a:dk1>
      <a:lt1>
        <a:sysClr val="window" lastClr="FFFFFF"/>
      </a:lt1>
      <a:dk2>
        <a:srgbClr val="2C283A"/>
      </a:dk2>
      <a:lt2>
        <a:srgbClr val="F1EAE6"/>
      </a:lt2>
      <a:accent1>
        <a:srgbClr val="5B9BD5"/>
      </a:accent1>
      <a:accent2>
        <a:srgbClr val="86BB40"/>
      </a:accent2>
      <a:accent3>
        <a:srgbClr val="F4BF2E"/>
      </a:accent3>
      <a:accent4>
        <a:srgbClr val="F3866C"/>
      </a:accent4>
      <a:accent5>
        <a:srgbClr val="92588D"/>
      </a:accent5>
      <a:accent6>
        <a:srgbClr val="F3533F"/>
      </a:accent6>
      <a:hlink>
        <a:srgbClr val="40ACD1"/>
      </a:hlink>
      <a:folHlink>
        <a:srgbClr val="92588D"/>
      </a:folHlink>
    </a:clrScheme>
    <a:fontScheme name="Arial Black-Arial">
      <a:majorFont>
        <a:latin typeface="Arial Black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6" ma:contentTypeDescription="Create a new document." ma:contentTypeScope="" ma:versionID="ac37c1753acd5e330d2062ccec26ea66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3b340c7101c92c5120abd06486f94548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  <xsd:element ref="ns2:MediaServiceSearchProperties" minOccurs="0"/>
                <xsd:element ref="ns2:MediaServiceDoc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30" nillable="true" ma:displayName="MediaServiceDocTags" ma:hidden="true" ma:internalName="MediaServiceDoc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AF0ACC9-2D1A-44A7-BC7A-D7A43A58C4E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customXml/itemProps2.xml><?xml version="1.0" encoding="utf-8"?>
<ds:datastoreItem xmlns:ds="http://schemas.openxmlformats.org/officeDocument/2006/customXml" ds:itemID="{95920CCC-7971-4980-8B94-C0D74CBC4CC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C3B1A1D-B6FD-4D51-9E85-E58130E5B6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AED7E39-1D0B-4FB6-B926-433E7A52DAD8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Business sales invoice</Template>
  <TotalTime>0</TotalTime>
  <Pages>10</Pages>
  <Words>145</Words>
  <Characters>827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2024-08-07T06:13:00Z</dcterms:created>
  <dcterms:modified xsi:type="dcterms:W3CDTF">2026-06-01T06:11:00Z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