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8B997" w14:textId="79F85FF2" w:rsidR="00D540DD" w:rsidRPr="00D540DD" w:rsidRDefault="00D540DD">
      <w:pPr>
        <w:rPr>
          <w:b/>
          <w:bCs/>
          <w:color w:val="FF0000"/>
          <w:sz w:val="24"/>
          <w:szCs w:val="24"/>
        </w:rPr>
      </w:pPr>
      <w:r w:rsidRPr="00D540DD">
        <w:rPr>
          <w:b/>
          <w:bCs/>
          <w:color w:val="FF0000"/>
          <w:sz w:val="24"/>
          <w:szCs w:val="24"/>
        </w:rPr>
        <w:t>STYLE REFERENCE NUMBER – LINK-PB-26-188</w:t>
      </w:r>
    </w:p>
    <w:tbl>
      <w:tblPr>
        <w:tblW w:w="0" w:type="auto"/>
        <w:tblBorders>
          <w:left w:val="double" w:sz="18" w:space="0" w:color="1F4E79" w:themeColor="accent1" w:themeShade="80"/>
        </w:tblBorders>
        <w:tblLook w:val="0600" w:firstRow="0" w:lastRow="0" w:firstColumn="0" w:lastColumn="0" w:noHBand="1" w:noVBand="1"/>
      </w:tblPr>
      <w:tblGrid>
        <w:gridCol w:w="9292"/>
      </w:tblGrid>
      <w:tr w:rsidR="00DE4BCC" w:rsidRPr="00711EBF" w14:paraId="47D623D1" w14:textId="77777777" w:rsidTr="00D540DD">
        <w:trPr>
          <w:trHeight w:val="900"/>
        </w:trPr>
        <w:tc>
          <w:tcPr>
            <w:tcW w:w="9292" w:type="dxa"/>
            <w:shd w:val="clear" w:color="auto" w:fill="auto"/>
            <w:vAlign w:val="center"/>
          </w:tcPr>
          <w:p w14:paraId="5BA4441E" w14:textId="48A27895" w:rsidR="005C2CF2" w:rsidRPr="00711EBF" w:rsidRDefault="009F509C" w:rsidP="00DE4BCC">
            <w:pPr>
              <w:pStyle w:val="Subtitle"/>
              <w:rPr>
                <w:color w:val="auto"/>
              </w:rPr>
            </w:pPr>
            <w:r w:rsidRPr="009F509C"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>Platatac Raider Dump Pouch</w:t>
            </w:r>
            <w:r>
              <w:rPr>
                <w:rFonts w:asciiTheme="majorHAnsi" w:eastAsiaTheme="majorEastAsia" w:hAnsiTheme="majorHAnsi" w:cstheme="majorBidi"/>
                <w:caps/>
                <w:color w:val="002060"/>
                <w:kern w:val="28"/>
                <w:sz w:val="38"/>
              </w:rPr>
              <w:t xml:space="preserve">             </w:t>
            </w:r>
            <w:sdt>
              <w:sdtPr>
                <w:rPr>
                  <w:color w:val="002060"/>
                  <w:highlight w:val="yellow"/>
                </w:rPr>
                <w:id w:val="1020900712"/>
                <w:placeholder>
                  <w:docPart w:val="C3EF77DA6B9B45F2A34E8B8A0A0C6757"/>
                </w:placeholder>
                <w15:appearance w15:val="hidden"/>
              </w:sdtPr>
              <w:sdtEndPr/>
              <w:sdtContent>
                <w:r w:rsidR="007F74A6" w:rsidRPr="00D540DD">
                  <w:rPr>
                    <w:color w:val="002060"/>
                    <w:highlight w:val="yellow"/>
                  </w:rPr>
                  <w:t xml:space="preserve"> </w:t>
                </w:r>
                <w:r w:rsidR="00D540DD" w:rsidRPr="00D540DD">
                  <w:rPr>
                    <w:color w:val="002060"/>
                    <w:highlight w:val="yellow"/>
                  </w:rPr>
                  <w:t xml:space="preserve"> </w:t>
                </w:r>
                <w:r w:rsidR="00C60358" w:rsidRPr="00D540DD">
                  <w:rPr>
                    <w:color w:val="002060"/>
                    <w:highlight w:val="yellow"/>
                  </w:rPr>
                  <w:t>February 1</w:t>
                </w:r>
                <w:r w:rsidR="00D540DD" w:rsidRPr="00D540DD">
                  <w:rPr>
                    <w:color w:val="002060"/>
                    <w:highlight w:val="yellow"/>
                  </w:rPr>
                  <w:t>5</w:t>
                </w:r>
                <w:r w:rsidR="00C60358" w:rsidRPr="00D540DD">
                  <w:rPr>
                    <w:color w:val="002060"/>
                    <w:highlight w:val="yellow"/>
                  </w:rPr>
                  <w:t>, 2026</w:t>
                </w:r>
              </w:sdtContent>
            </w:sdt>
            <w:r w:rsidR="005C2CF2" w:rsidRPr="00711EBF">
              <w:rPr>
                <w:color w:val="002060"/>
              </w:rPr>
              <w:t xml:space="preserve"> </w:t>
            </w:r>
          </w:p>
        </w:tc>
      </w:tr>
    </w:tbl>
    <w:p w14:paraId="2E06F1D6" w14:textId="77777777" w:rsidR="00DE4BCC" w:rsidRDefault="00DE4BCC" w:rsidP="00DE4BCC">
      <w:pPr>
        <w:rPr>
          <w:b/>
          <w:bCs/>
          <w:color w:val="auto"/>
        </w:rPr>
      </w:pPr>
    </w:p>
    <w:tbl>
      <w:tblPr>
        <w:tblStyle w:val="InvoiceTable"/>
        <w:tblW w:w="0" w:type="auto"/>
        <w:tblLook w:val="04A0" w:firstRow="1" w:lastRow="0" w:firstColumn="1" w:lastColumn="0" w:noHBand="0" w:noVBand="1"/>
      </w:tblPr>
      <w:tblGrid>
        <w:gridCol w:w="2025"/>
        <w:gridCol w:w="2453"/>
        <w:gridCol w:w="2445"/>
        <w:gridCol w:w="2427"/>
      </w:tblGrid>
      <w:tr w:rsidR="003C1E83" w14:paraId="5356F0BC" w14:textId="5CC7D906" w:rsidTr="003C1E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025" w:type="dxa"/>
          </w:tcPr>
          <w:p w14:paraId="639B8CE5" w14:textId="13654087" w:rsidR="003C1E83" w:rsidRDefault="003C1E83" w:rsidP="00300596">
            <w:pPr>
              <w:jc w:val="center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</w:rPr>
              <w:t>PO Number</w:t>
            </w:r>
          </w:p>
        </w:tc>
        <w:tc>
          <w:tcPr>
            <w:tcW w:w="2453" w:type="dxa"/>
          </w:tcPr>
          <w:p w14:paraId="617928E5" w14:textId="0C6D76ED" w:rsidR="003C1E83" w:rsidRDefault="003C1E83" w:rsidP="00300596">
            <w:pPr>
              <w:jc w:val="center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</w:rPr>
              <w:t>Product Code</w:t>
            </w:r>
          </w:p>
        </w:tc>
        <w:tc>
          <w:tcPr>
            <w:tcW w:w="2445" w:type="dxa"/>
          </w:tcPr>
          <w:p w14:paraId="0022D521" w14:textId="4FEA71ED" w:rsidR="003C1E83" w:rsidRDefault="003C1E83" w:rsidP="00300596">
            <w:pPr>
              <w:jc w:val="center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</w:rPr>
              <w:t>Color</w:t>
            </w:r>
          </w:p>
        </w:tc>
        <w:tc>
          <w:tcPr>
            <w:tcW w:w="2427" w:type="dxa"/>
          </w:tcPr>
          <w:p w14:paraId="79DD9BAF" w14:textId="4A3BD35A" w:rsidR="003C1E83" w:rsidRPr="003C1E83" w:rsidRDefault="003C1E83" w:rsidP="00300596">
            <w:pPr>
              <w:jc w:val="center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>Q</w:t>
            </w:r>
            <w:r w:rsidRPr="003C1E83">
              <w:rPr>
                <w:b w:val="0"/>
                <w:color w:val="auto"/>
              </w:rPr>
              <w:t>ty</w:t>
            </w:r>
          </w:p>
        </w:tc>
      </w:tr>
      <w:tr w:rsidR="003C1E83" w14:paraId="12F5E8DA" w14:textId="45AA86FA" w:rsidTr="003C1E83">
        <w:tc>
          <w:tcPr>
            <w:tcW w:w="2025" w:type="dxa"/>
          </w:tcPr>
          <w:p w14:paraId="495E3A68" w14:textId="4BDD15A7" w:rsidR="003C1E83" w:rsidRDefault="003C1E83" w:rsidP="00300596">
            <w:pPr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453" w:type="dxa"/>
          </w:tcPr>
          <w:p w14:paraId="3EF39567" w14:textId="0778C7C1" w:rsidR="003C1E83" w:rsidRDefault="003C1E83" w:rsidP="00300596">
            <w:pPr>
              <w:jc w:val="center"/>
              <w:rPr>
                <w:b/>
                <w:bCs/>
                <w:color w:val="auto"/>
              </w:rPr>
            </w:pPr>
            <w:r w:rsidRPr="00300596">
              <w:rPr>
                <w:b/>
                <w:bCs/>
                <w:color w:val="auto"/>
              </w:rPr>
              <w:t>841476</w:t>
            </w:r>
          </w:p>
        </w:tc>
        <w:tc>
          <w:tcPr>
            <w:tcW w:w="2445" w:type="dxa"/>
          </w:tcPr>
          <w:p w14:paraId="21B7604B" w14:textId="4BBC6389" w:rsidR="003C1E83" w:rsidRDefault="003C1E83" w:rsidP="00300596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TFP</w:t>
            </w:r>
          </w:p>
        </w:tc>
        <w:tc>
          <w:tcPr>
            <w:tcW w:w="2427" w:type="dxa"/>
          </w:tcPr>
          <w:p w14:paraId="3A090F25" w14:textId="77777777" w:rsidR="003C1E83" w:rsidRDefault="003C1E83" w:rsidP="00300596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3C1E83" w14:paraId="7B0D642E" w14:textId="0896CE9E" w:rsidTr="00617992">
        <w:tc>
          <w:tcPr>
            <w:tcW w:w="2025" w:type="dxa"/>
            <w:shd w:val="clear" w:color="auto" w:fill="FFFF00"/>
          </w:tcPr>
          <w:p w14:paraId="21D98E56" w14:textId="482CD727" w:rsidR="003C1E83" w:rsidRDefault="0035128E" w:rsidP="00300596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P1012508</w:t>
            </w:r>
          </w:p>
        </w:tc>
        <w:tc>
          <w:tcPr>
            <w:tcW w:w="2453" w:type="dxa"/>
            <w:shd w:val="clear" w:color="auto" w:fill="FFFF00"/>
          </w:tcPr>
          <w:p w14:paraId="32364213" w14:textId="484CF844" w:rsidR="003C1E83" w:rsidRPr="00300596" w:rsidRDefault="0035128E" w:rsidP="00300596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839258</w:t>
            </w:r>
          </w:p>
        </w:tc>
        <w:tc>
          <w:tcPr>
            <w:tcW w:w="2445" w:type="dxa"/>
            <w:shd w:val="clear" w:color="auto" w:fill="FFFF00"/>
          </w:tcPr>
          <w:p w14:paraId="66919BA8" w14:textId="27533E32" w:rsidR="003C1E83" w:rsidRDefault="0035128E" w:rsidP="00300596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MCAM</w:t>
            </w:r>
          </w:p>
        </w:tc>
        <w:tc>
          <w:tcPr>
            <w:tcW w:w="2427" w:type="dxa"/>
            <w:shd w:val="clear" w:color="auto" w:fill="FFFF00"/>
          </w:tcPr>
          <w:p w14:paraId="1C814483" w14:textId="06DA4D83" w:rsidR="003C1E83" w:rsidRDefault="0035128E" w:rsidP="00300596">
            <w:pPr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50PCS</w:t>
            </w:r>
          </w:p>
        </w:tc>
      </w:tr>
    </w:tbl>
    <w:p w14:paraId="7E35A80A" w14:textId="4989E2CA" w:rsidR="002750DA" w:rsidRPr="002750DA" w:rsidRDefault="002750DA" w:rsidP="00DE4BCC">
      <w:pPr>
        <w:rPr>
          <w:b/>
          <w:bCs/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57" w:type="pct"/>
        <w:tblLook w:val="04A0" w:firstRow="1" w:lastRow="0" w:firstColumn="1" w:lastColumn="0" w:noHBand="0" w:noVBand="1"/>
        <w:tblDescription w:val="Bill To/Ship To"/>
      </w:tblPr>
      <w:tblGrid>
        <w:gridCol w:w="9457"/>
      </w:tblGrid>
      <w:tr w:rsidR="0018603C" w:rsidRPr="00DE4BCC" w14:paraId="3C961B13" w14:textId="77777777" w:rsidTr="00D54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4"/>
        </w:trPr>
        <w:tc>
          <w:tcPr>
            <w:tcW w:w="5000" w:type="pct"/>
          </w:tcPr>
          <w:p w14:paraId="7CC8C0B7" w14:textId="0F5E8375" w:rsidR="0018603C" w:rsidRPr="00DE4BCC" w:rsidRDefault="0018603C" w:rsidP="0018603C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t xml:space="preserve">Images </w:t>
            </w:r>
          </w:p>
        </w:tc>
      </w:tr>
      <w:tr w:rsidR="0018603C" w:rsidRPr="00DE4BCC" w14:paraId="2AFF6E77" w14:textId="77777777" w:rsidTr="00D540DD">
        <w:trPr>
          <w:trHeight w:val="9780"/>
        </w:trPr>
        <w:tc>
          <w:tcPr>
            <w:tcW w:w="5000" w:type="pct"/>
          </w:tcPr>
          <w:p w14:paraId="36B021BE" w14:textId="7ADDFFDE" w:rsidR="00E07995" w:rsidRDefault="003C1E83" w:rsidP="00F00FDF">
            <w:pPr>
              <w:rPr>
                <w:noProof/>
                <w14:ligatures w14:val="standard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54917E19" wp14:editId="4023B35D">
                      <wp:simplePos x="0" y="0"/>
                      <wp:positionH relativeFrom="column">
                        <wp:posOffset>2667635</wp:posOffset>
                      </wp:positionH>
                      <wp:positionV relativeFrom="paragraph">
                        <wp:posOffset>160655</wp:posOffset>
                      </wp:positionV>
                      <wp:extent cx="2004060" cy="1089660"/>
                      <wp:effectExtent l="0" t="0" r="15240" b="1524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04060" cy="10896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C9F7001" w14:textId="6B0B835C" w:rsidR="0085111B" w:rsidRPr="003C1E83" w:rsidRDefault="0085111B" w:rsidP="0085111B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C1E83">
                                    <w:rPr>
                                      <w:sz w:val="16"/>
                                      <w:szCs w:val="16"/>
                                    </w:rPr>
                                    <w:t xml:space="preserve">Item: VELCRO LOOP 50MM </w:t>
                                  </w:r>
                                  <w:r w:rsidR="003C1E83">
                                    <w:rPr>
                                      <w:sz w:val="16"/>
                                      <w:szCs w:val="16"/>
                                    </w:rPr>
                                    <w:t>&amp; 100MM</w:t>
                                  </w:r>
                                </w:p>
                                <w:p w14:paraId="3B98B7EC" w14:textId="77777777" w:rsidR="0085111B" w:rsidRPr="003C1E83" w:rsidRDefault="0085111B" w:rsidP="0085111B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C1E83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TFP </w:t>
                                  </w:r>
                                </w:p>
                                <w:p w14:paraId="6CD49F64" w14:textId="66DD4B88" w:rsidR="0085111B" w:rsidRDefault="0085111B" w:rsidP="0085111B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C1E83">
                                    <w:rPr>
                                      <w:sz w:val="16"/>
                                      <w:szCs w:val="16"/>
                                    </w:rPr>
                                    <w:t>RM Color: TFP</w:t>
                                  </w:r>
                                </w:p>
                                <w:p w14:paraId="01A72AEB" w14:textId="5F94194F" w:rsidR="003C1E83" w:rsidRPr="003C1E83" w:rsidRDefault="003C1E83" w:rsidP="003C1E83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C1E83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MCAM</w:t>
                                  </w:r>
                                </w:p>
                                <w:p w14:paraId="05263C23" w14:textId="74A21011" w:rsidR="003C1E83" w:rsidRPr="003C1E83" w:rsidRDefault="003C1E83" w:rsidP="003C1E83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C1E83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MCAM</w:t>
                                  </w:r>
                                </w:p>
                                <w:p w14:paraId="52A7925F" w14:textId="77777777" w:rsidR="003C1E83" w:rsidRPr="003C1E83" w:rsidRDefault="003C1E83" w:rsidP="0085111B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33F3A42F" w14:textId="77777777" w:rsidR="0085111B" w:rsidRDefault="0085111B" w:rsidP="0085111B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4917E1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210.05pt;margin-top:12.65pt;width:157.8pt;height:85.8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" fillcolor="white [3201]" strokeweight=".5pt">
                      <v:textbox>
                        <w:txbxContent>
                          <w:p w14:paraId="6C9F7001" w14:textId="6B0B835C" w:rsidR="0085111B" w:rsidRPr="003C1E83" w:rsidRDefault="0085111B" w:rsidP="0085111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C1E83">
                              <w:rPr>
                                <w:sz w:val="16"/>
                                <w:szCs w:val="16"/>
                              </w:rPr>
                              <w:t xml:space="preserve">Item: VELCRO LOOP 50MM </w:t>
                            </w:r>
                            <w:r w:rsidR="003C1E83">
                              <w:rPr>
                                <w:sz w:val="16"/>
                                <w:szCs w:val="16"/>
                              </w:rPr>
                              <w:t>&amp; 100MM</w:t>
                            </w:r>
                          </w:p>
                          <w:p w14:paraId="3B98B7EC" w14:textId="77777777" w:rsidR="0085111B" w:rsidRPr="003C1E83" w:rsidRDefault="0085111B" w:rsidP="0085111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C1E83">
                              <w:rPr>
                                <w:sz w:val="16"/>
                                <w:szCs w:val="16"/>
                              </w:rPr>
                              <w:t xml:space="preserve">Style Color: TFP </w:t>
                            </w:r>
                          </w:p>
                          <w:p w14:paraId="6CD49F64" w14:textId="66DD4B88" w:rsidR="0085111B" w:rsidRDefault="0085111B" w:rsidP="0085111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C1E83">
                              <w:rPr>
                                <w:sz w:val="16"/>
                                <w:szCs w:val="16"/>
                              </w:rPr>
                              <w:t>RM Color: TFP</w:t>
                            </w:r>
                          </w:p>
                          <w:p w14:paraId="01A72AEB" w14:textId="5F94194F" w:rsidR="003C1E83" w:rsidRPr="003C1E83" w:rsidRDefault="003C1E83" w:rsidP="003C1E8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C1E83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MCAM</w:t>
                            </w:r>
                          </w:p>
                          <w:p w14:paraId="05263C23" w14:textId="74A21011" w:rsidR="003C1E83" w:rsidRPr="003C1E83" w:rsidRDefault="003C1E83" w:rsidP="003C1E8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C1E83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MCAM</w:t>
                            </w:r>
                          </w:p>
                          <w:p w14:paraId="52A7925F" w14:textId="77777777" w:rsidR="003C1E83" w:rsidRPr="003C1E83" w:rsidRDefault="003C1E83" w:rsidP="0085111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3F3A42F" w14:textId="77777777" w:rsidR="0085111B" w:rsidRDefault="0085111B" w:rsidP="0085111B"/>
                        </w:txbxContent>
                      </v:textbox>
                    </v:shape>
                  </w:pict>
                </mc:Fallback>
              </mc:AlternateContent>
            </w:r>
            <w:r w:rsidR="00E07995">
              <w:rPr>
                <w:noProof/>
              </w:rPr>
              <w:drawing>
                <wp:anchor distT="0" distB="0" distL="114300" distR="114300" simplePos="0" relativeHeight="251712512" behindDoc="0" locked="0" layoutInCell="1" allowOverlap="1" wp14:anchorId="331B76CA" wp14:editId="31403848">
                  <wp:simplePos x="0" y="0"/>
                  <wp:positionH relativeFrom="column">
                    <wp:posOffset>114935</wp:posOffset>
                  </wp:positionH>
                  <wp:positionV relativeFrom="paragraph">
                    <wp:posOffset>140335</wp:posOffset>
                  </wp:positionV>
                  <wp:extent cx="2324100" cy="2755719"/>
                  <wp:effectExtent l="0" t="0" r="0" b="698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462" t="22520" r="27884" b="6500"/>
                          <a:stretch/>
                        </pic:blipFill>
                        <pic:spPr bwMode="auto">
                          <a:xfrm>
                            <a:off x="0" y="0"/>
                            <a:ext cx="2331158" cy="27640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12651E5" w14:textId="163498FE" w:rsidR="00E07995" w:rsidRDefault="00E07995" w:rsidP="00F00FDF">
            <w:pPr>
              <w:rPr>
                <w:noProof/>
                <w14:ligatures w14:val="standard"/>
              </w:rPr>
            </w:pPr>
          </w:p>
          <w:p w14:paraId="522AF5F5" w14:textId="02B08E87" w:rsidR="007E3D23" w:rsidRDefault="00317F34" w:rsidP="00F00FD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537E94EE" wp14:editId="48384B60">
                      <wp:simplePos x="0" y="0"/>
                      <wp:positionH relativeFrom="column">
                        <wp:posOffset>1345564</wp:posOffset>
                      </wp:positionH>
                      <wp:positionV relativeFrom="paragraph">
                        <wp:posOffset>27305</wp:posOffset>
                      </wp:positionV>
                      <wp:extent cx="1325880" cy="304800"/>
                      <wp:effectExtent l="19050" t="57150" r="26670" b="19050"/>
                      <wp:wrapNone/>
                      <wp:docPr id="37" name="Straight Arrow Connector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325880" cy="3048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393B7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7" o:spid="_x0000_s1026" type="#_x0000_t32" style="position:absolute;margin-left:105.95pt;margin-top:2.15pt;width:104.4pt;height:24pt;flip:x y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E0799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02930E6" wp14:editId="6DFF4069">
                      <wp:simplePos x="0" y="0"/>
                      <wp:positionH relativeFrom="column">
                        <wp:posOffset>1524635</wp:posOffset>
                      </wp:positionH>
                      <wp:positionV relativeFrom="paragraph">
                        <wp:posOffset>1715770</wp:posOffset>
                      </wp:positionV>
                      <wp:extent cx="914400" cy="0"/>
                      <wp:effectExtent l="38100" t="76200" r="0" b="9525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144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D5BB21" id="Straight Arrow Connector 3" o:spid="_x0000_s1026" type="#_x0000_t32" style="position:absolute;margin-left:120.05pt;margin-top:135.1pt;width:1in;height:0;flip:x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60C7737F" w14:textId="4A588DCF" w:rsidR="005B5E56" w:rsidRPr="005B5E56" w:rsidRDefault="003C1E83" w:rsidP="005B5E56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91F6A92" wp14:editId="35D172DD">
                      <wp:simplePos x="0" y="0"/>
                      <wp:positionH relativeFrom="column">
                        <wp:posOffset>1345564</wp:posOffset>
                      </wp:positionH>
                      <wp:positionV relativeFrom="paragraph">
                        <wp:posOffset>116840</wp:posOffset>
                      </wp:positionV>
                      <wp:extent cx="1310640" cy="464820"/>
                      <wp:effectExtent l="38100" t="0" r="22860" b="68580"/>
                      <wp:wrapNone/>
                      <wp:docPr id="35" name="Straight Arrow Connector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10640" cy="4648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8C3346" id="Straight Arrow Connector 35" o:spid="_x0000_s1026" type="#_x0000_t32" style="position:absolute;margin-left:105.95pt;margin-top:9.2pt;width:103.2pt;height:36.6pt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3CF7B61C" w14:textId="7D4D8EAE" w:rsidR="005B5E56" w:rsidRPr="005B5E56" w:rsidRDefault="005B5E56" w:rsidP="005B5E56"/>
          <w:p w14:paraId="024FC1DA" w14:textId="25E101B7" w:rsidR="005B5E56" w:rsidRPr="005B5E56" w:rsidRDefault="005B5E56" w:rsidP="005B5E56"/>
          <w:p w14:paraId="67274D5D" w14:textId="6E68B475" w:rsidR="005B5E56" w:rsidRPr="005B5E56" w:rsidRDefault="003C1E83" w:rsidP="005B5E56"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60F98C7D" wp14:editId="424A1E63">
                      <wp:simplePos x="0" y="0"/>
                      <wp:positionH relativeFrom="column">
                        <wp:posOffset>2465705</wp:posOffset>
                      </wp:positionH>
                      <wp:positionV relativeFrom="paragraph">
                        <wp:posOffset>187325</wp:posOffset>
                      </wp:positionV>
                      <wp:extent cx="1211580" cy="1089660"/>
                      <wp:effectExtent l="0" t="0" r="26670" b="15240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11580" cy="10896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011B48B" w14:textId="394EEB28" w:rsidR="0085111B" w:rsidRPr="003C1E83" w:rsidRDefault="0085111B" w:rsidP="0085111B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C1E83">
                                    <w:rPr>
                                      <w:sz w:val="16"/>
                                      <w:szCs w:val="16"/>
                                    </w:rPr>
                                    <w:t xml:space="preserve">Item: CODURA 500D  </w:t>
                                  </w:r>
                                </w:p>
                                <w:p w14:paraId="79DC4855" w14:textId="77777777" w:rsidR="003C1E83" w:rsidRPr="003C1E83" w:rsidRDefault="003C1E83" w:rsidP="003C1E83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C1E83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TFP </w:t>
                                  </w:r>
                                </w:p>
                                <w:p w14:paraId="12CFD9B2" w14:textId="77777777" w:rsidR="003C1E83" w:rsidRDefault="003C1E83" w:rsidP="003C1E83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C1E83">
                                    <w:rPr>
                                      <w:sz w:val="16"/>
                                      <w:szCs w:val="16"/>
                                    </w:rPr>
                                    <w:t>RM Color: TFP</w:t>
                                  </w:r>
                                </w:p>
                                <w:p w14:paraId="4ADF3C08" w14:textId="77777777" w:rsidR="003C1E83" w:rsidRPr="003C1E83" w:rsidRDefault="003C1E83" w:rsidP="003C1E83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C1E83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MCAM</w:t>
                                  </w:r>
                                </w:p>
                                <w:p w14:paraId="1E42776D" w14:textId="70972729" w:rsidR="0085111B" w:rsidRPr="003C1E83" w:rsidRDefault="003C1E83" w:rsidP="0085111B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C1E83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MCAM</w:t>
                                  </w:r>
                                </w:p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F98C7D" id="Text Box 6" o:spid="_x0000_s1027" type="#_x0000_t202" style="position:absolute;margin-left:194.15pt;margin-top:14.75pt;width:95.4pt;height:85.8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" fillcolor="white [3201]" strokeweight=".5pt">
                      <v:textbox>
                        <w:txbxContent>
                          <w:p w14:paraId="2011B48B" w14:textId="394EEB28" w:rsidR="0085111B" w:rsidRPr="003C1E83" w:rsidRDefault="0085111B" w:rsidP="0085111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C1E83">
                              <w:rPr>
                                <w:sz w:val="16"/>
                                <w:szCs w:val="16"/>
                              </w:rPr>
                              <w:t xml:space="preserve">Item: CODURA 500D  </w:t>
                            </w:r>
                          </w:p>
                          <w:p w14:paraId="79DC4855" w14:textId="77777777" w:rsidR="003C1E83" w:rsidRPr="003C1E83" w:rsidRDefault="003C1E83" w:rsidP="003C1E8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C1E83">
                              <w:rPr>
                                <w:sz w:val="16"/>
                                <w:szCs w:val="16"/>
                              </w:rPr>
                              <w:t xml:space="preserve">Style Color: TFP </w:t>
                            </w:r>
                          </w:p>
                          <w:p w14:paraId="12CFD9B2" w14:textId="77777777" w:rsidR="003C1E83" w:rsidRDefault="003C1E83" w:rsidP="003C1E8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C1E83">
                              <w:rPr>
                                <w:sz w:val="16"/>
                                <w:szCs w:val="16"/>
                              </w:rPr>
                              <w:t>RM Color: TFP</w:t>
                            </w:r>
                          </w:p>
                          <w:p w14:paraId="4ADF3C08" w14:textId="77777777" w:rsidR="003C1E83" w:rsidRPr="003C1E83" w:rsidRDefault="003C1E83" w:rsidP="003C1E8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C1E83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MCAM</w:t>
                            </w:r>
                          </w:p>
                          <w:p w14:paraId="1E42776D" w14:textId="70972729" w:rsidR="0085111B" w:rsidRPr="003C1E83" w:rsidRDefault="003C1E83" w:rsidP="0085111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C1E83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MCAM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6B17486" w14:textId="0700A025" w:rsidR="005B5E56" w:rsidRPr="005B5E56" w:rsidRDefault="005B5E56" w:rsidP="005B5E56"/>
          <w:p w14:paraId="09BC65FC" w14:textId="427DF5ED" w:rsidR="005B5E56" w:rsidRPr="005B5E56" w:rsidRDefault="005B5E56" w:rsidP="005B5E56"/>
          <w:p w14:paraId="0E92367D" w14:textId="7700136B" w:rsidR="005B5E56" w:rsidRPr="005B5E56" w:rsidRDefault="005B5E56" w:rsidP="005B5E56"/>
          <w:p w14:paraId="4B5EE03C" w14:textId="583D32F5" w:rsidR="005B5E56" w:rsidRPr="005B5E56" w:rsidRDefault="005B5E56" w:rsidP="005B5E56"/>
          <w:p w14:paraId="071EADF0" w14:textId="41354611" w:rsidR="005B5E56" w:rsidRPr="005B5E56" w:rsidRDefault="005B5E56" w:rsidP="005B5E56"/>
          <w:p w14:paraId="02CB1A5C" w14:textId="49B9FE5A" w:rsidR="005B5E56" w:rsidRDefault="005B5E56" w:rsidP="005B5E56"/>
          <w:p w14:paraId="6B13A869" w14:textId="05A56A73" w:rsidR="005B5E56" w:rsidRPr="005B5E56" w:rsidRDefault="005B5E56" w:rsidP="005B5E56">
            <w:r>
              <w:rPr>
                <w:noProof/>
              </w:rPr>
              <w:drawing>
                <wp:anchor distT="0" distB="0" distL="114300" distR="114300" simplePos="0" relativeHeight="251720704" behindDoc="0" locked="0" layoutInCell="1" allowOverlap="1" wp14:anchorId="2C95EAC0" wp14:editId="0BC62E73">
                  <wp:simplePos x="0" y="0"/>
                  <wp:positionH relativeFrom="column">
                    <wp:posOffset>324485</wp:posOffset>
                  </wp:positionH>
                  <wp:positionV relativeFrom="paragraph">
                    <wp:posOffset>182245</wp:posOffset>
                  </wp:positionV>
                  <wp:extent cx="1885950" cy="2286000"/>
                  <wp:effectExtent l="0" t="0" r="0" b="0"/>
                  <wp:wrapNone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Picture 38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981" t="24516" r="30288" b="7070"/>
                          <a:stretch/>
                        </pic:blipFill>
                        <pic:spPr bwMode="auto">
                          <a:xfrm>
                            <a:off x="0" y="0"/>
                            <a:ext cx="1885950" cy="2286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E54F196" w14:textId="6E254C8F" w:rsidR="005B5E56" w:rsidRDefault="005B5E56" w:rsidP="005B5E56"/>
          <w:p w14:paraId="363378A7" w14:textId="116462CC" w:rsidR="005B5E56" w:rsidRDefault="00617992" w:rsidP="005B5E56">
            <w:pPr>
              <w:ind w:firstLine="7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224DD72" wp14:editId="369C3C85">
                      <wp:simplePos x="0" y="0"/>
                      <wp:positionH relativeFrom="column">
                        <wp:posOffset>1345565</wp:posOffset>
                      </wp:positionH>
                      <wp:positionV relativeFrom="paragraph">
                        <wp:posOffset>170180</wp:posOffset>
                      </wp:positionV>
                      <wp:extent cx="1341120" cy="438150"/>
                      <wp:effectExtent l="38100" t="38100" r="30480" b="19050"/>
                      <wp:wrapNone/>
                      <wp:docPr id="45" name="Straight Arrow Connector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341120" cy="4381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F5C58F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5" o:spid="_x0000_s1026" type="#_x0000_t32" style="position:absolute;margin-left:105.95pt;margin-top:13.4pt;width:105.6pt;height:34.5pt;flip:x 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291BFECB" w14:textId="2C13F832" w:rsidR="005B5E56" w:rsidRPr="005B5E56" w:rsidRDefault="00BF391A" w:rsidP="005B5E56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6CACF215" wp14:editId="4211618A">
                      <wp:simplePos x="0" y="0"/>
                      <wp:positionH relativeFrom="column">
                        <wp:posOffset>1177925</wp:posOffset>
                      </wp:positionH>
                      <wp:positionV relativeFrom="paragraph">
                        <wp:posOffset>168275</wp:posOffset>
                      </wp:positionV>
                      <wp:extent cx="1478280" cy="236220"/>
                      <wp:effectExtent l="38100" t="57150" r="26670" b="30480"/>
                      <wp:wrapNone/>
                      <wp:docPr id="19" name="Straight Arrow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478280" cy="2362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D7394C" id="Straight Arrow Connector 19" o:spid="_x0000_s1026" type="#_x0000_t32" style="position:absolute;margin-left:92.75pt;margin-top:13.25pt;width:116.4pt;height:18.6pt;flip:x y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66BF3EE5" wp14:editId="45474F4C">
                      <wp:simplePos x="0" y="0"/>
                      <wp:positionH relativeFrom="column">
                        <wp:posOffset>2667635</wp:posOffset>
                      </wp:positionH>
                      <wp:positionV relativeFrom="paragraph">
                        <wp:posOffset>53975</wp:posOffset>
                      </wp:positionV>
                      <wp:extent cx="1455420" cy="640080"/>
                      <wp:effectExtent l="0" t="0" r="11430" b="26670"/>
                      <wp:wrapNone/>
                      <wp:docPr id="18" name="Text Box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55420" cy="6400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2224277" w14:textId="006D83AE" w:rsidR="007E0761" w:rsidRPr="00BF391A" w:rsidRDefault="007E0761" w:rsidP="007E0761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BF391A">
                                    <w:rPr>
                                      <w:sz w:val="16"/>
                                      <w:szCs w:val="16"/>
                                    </w:rPr>
                                    <w:t>Item: WEBBING 25MM</w:t>
                                  </w:r>
                                </w:p>
                                <w:p w14:paraId="275CB8F5" w14:textId="3CD4B3C0" w:rsidR="007E0761" w:rsidRPr="00BF391A" w:rsidRDefault="007E0761" w:rsidP="007E0761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BF391A">
                                    <w:rPr>
                                      <w:sz w:val="16"/>
                                      <w:szCs w:val="16"/>
                                    </w:rPr>
                                    <w:t>Style Color: TFP</w:t>
                                  </w:r>
                                  <w:r w:rsidR="00BF391A" w:rsidRPr="00BF391A">
                                    <w:rPr>
                                      <w:sz w:val="16"/>
                                      <w:szCs w:val="16"/>
                                    </w:rPr>
                                    <w:t xml:space="preserve"> / MCAM</w:t>
                                  </w:r>
                                </w:p>
                                <w:p w14:paraId="2B304DDF" w14:textId="3C45B705" w:rsidR="007E0761" w:rsidRPr="00BF391A" w:rsidRDefault="007E0761" w:rsidP="007E0761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BF391A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 w:rsidR="00BF391A" w:rsidRPr="00BF391A">
                                    <w:rPr>
                                      <w:sz w:val="16"/>
                                      <w:szCs w:val="16"/>
                                    </w:rPr>
                                    <w:t>CBK</w:t>
                                  </w:r>
                                </w:p>
                                <w:p w14:paraId="772826B2" w14:textId="77777777" w:rsidR="007E0761" w:rsidRDefault="007E0761" w:rsidP="007E0761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BF3EE5" id="Text Box 18" o:spid="_x0000_s1028" type="#_x0000_t202" style="position:absolute;margin-left:210.05pt;margin-top:4.25pt;width:114.6pt;height:50.4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" fillcolor="white [3201]" strokeweight=".5pt">
                      <v:textbox>
                        <w:txbxContent>
                          <w:p w14:paraId="72224277" w14:textId="006D83AE" w:rsidR="007E0761" w:rsidRPr="00BF391A" w:rsidRDefault="007E0761" w:rsidP="007E076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BF391A">
                              <w:rPr>
                                <w:sz w:val="16"/>
                                <w:szCs w:val="16"/>
                              </w:rPr>
                              <w:t>Item: WEBBING 25MM</w:t>
                            </w:r>
                          </w:p>
                          <w:p w14:paraId="275CB8F5" w14:textId="3CD4B3C0" w:rsidR="007E0761" w:rsidRPr="00BF391A" w:rsidRDefault="007E0761" w:rsidP="007E076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BF391A">
                              <w:rPr>
                                <w:sz w:val="16"/>
                                <w:szCs w:val="16"/>
                              </w:rPr>
                              <w:t>Style Color: TFP</w:t>
                            </w:r>
                            <w:r w:rsidR="00BF391A" w:rsidRPr="00BF391A">
                              <w:rPr>
                                <w:sz w:val="16"/>
                                <w:szCs w:val="16"/>
                              </w:rPr>
                              <w:t xml:space="preserve"> / MCAM</w:t>
                            </w:r>
                          </w:p>
                          <w:p w14:paraId="2B304DDF" w14:textId="3C45B705" w:rsidR="007E0761" w:rsidRPr="00BF391A" w:rsidRDefault="007E0761" w:rsidP="007E076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BF391A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 w:rsidR="00BF391A" w:rsidRPr="00BF391A">
                              <w:rPr>
                                <w:sz w:val="16"/>
                                <w:szCs w:val="16"/>
                              </w:rPr>
                              <w:t>CBK</w:t>
                            </w:r>
                          </w:p>
                          <w:p w14:paraId="772826B2" w14:textId="77777777" w:rsidR="007E0761" w:rsidRDefault="007E0761" w:rsidP="007E0761"/>
                        </w:txbxContent>
                      </v:textbox>
                    </v:shape>
                  </w:pict>
                </mc:Fallback>
              </mc:AlternateContent>
            </w:r>
          </w:p>
          <w:p w14:paraId="55D3F69E" w14:textId="51D0FB98" w:rsidR="005B5E56" w:rsidRPr="005B5E56" w:rsidRDefault="005B5E56" w:rsidP="005B5E56"/>
          <w:p w14:paraId="4DE7E166" w14:textId="4E233604" w:rsidR="005B5E56" w:rsidRPr="005B5E56" w:rsidRDefault="005B5E56" w:rsidP="005B5E56"/>
          <w:p w14:paraId="5F5D864E" w14:textId="283EE905" w:rsidR="005B5E56" w:rsidRPr="005B5E56" w:rsidRDefault="005B5E56" w:rsidP="005B5E56"/>
          <w:p w14:paraId="024DF48D" w14:textId="35785527" w:rsidR="005B5E56" w:rsidRPr="005B5E56" w:rsidRDefault="00BF391A" w:rsidP="005B5E56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55A9F0AC" wp14:editId="07D276E1">
                      <wp:simplePos x="0" y="0"/>
                      <wp:positionH relativeFrom="column">
                        <wp:posOffset>1322705</wp:posOffset>
                      </wp:positionH>
                      <wp:positionV relativeFrom="paragraph">
                        <wp:posOffset>61595</wp:posOffset>
                      </wp:positionV>
                      <wp:extent cx="1264920" cy="281940"/>
                      <wp:effectExtent l="19050" t="57150" r="30480" b="22860"/>
                      <wp:wrapNone/>
                      <wp:docPr id="41" name="Straight Arrow Connector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264920" cy="28194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EBDA23" id="Straight Arrow Connector 41" o:spid="_x0000_s1026" type="#_x0000_t32" style="position:absolute;margin-left:104.15pt;margin-top:4.85pt;width:99.6pt;height:22.2pt;flip:x y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7E7E81E5" wp14:editId="6BCD45C7">
                      <wp:simplePos x="0" y="0"/>
                      <wp:positionH relativeFrom="column">
                        <wp:posOffset>2580005</wp:posOffset>
                      </wp:positionH>
                      <wp:positionV relativeFrom="paragraph">
                        <wp:posOffset>145415</wp:posOffset>
                      </wp:positionV>
                      <wp:extent cx="1546860" cy="647700"/>
                      <wp:effectExtent l="0" t="0" r="15240" b="19050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46860" cy="647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9B12CBA" w14:textId="77777777" w:rsidR="0085111B" w:rsidRPr="00BF391A" w:rsidRDefault="0085111B" w:rsidP="0085111B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BF391A">
                                    <w:rPr>
                                      <w:sz w:val="16"/>
                                      <w:szCs w:val="16"/>
                                    </w:rPr>
                                    <w:t xml:space="preserve">Item: VELCRO LOOP 100MM </w:t>
                                  </w:r>
                                </w:p>
                                <w:p w14:paraId="0D0DA8A8" w14:textId="1500ED8C" w:rsidR="0085111B" w:rsidRPr="00BF391A" w:rsidRDefault="0085111B" w:rsidP="0085111B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BF391A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TFP </w:t>
                                  </w:r>
                                  <w:r w:rsidR="00BF391A">
                                    <w:rPr>
                                      <w:sz w:val="16"/>
                                      <w:szCs w:val="16"/>
                                    </w:rPr>
                                    <w:t>/ MCAM</w:t>
                                  </w:r>
                                </w:p>
                                <w:p w14:paraId="600BECDA" w14:textId="7FAAD5CA" w:rsidR="0085111B" w:rsidRPr="00BF391A" w:rsidRDefault="0085111B" w:rsidP="0085111B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BF391A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 w:rsidR="00BF391A">
                                    <w:rPr>
                                      <w:sz w:val="16"/>
                                      <w:szCs w:val="16"/>
                                    </w:rPr>
                                    <w:t>CBK</w:t>
                                  </w:r>
                                </w:p>
                                <w:p w14:paraId="448A4D66" w14:textId="77777777" w:rsidR="0085111B" w:rsidRDefault="0085111B" w:rsidP="0085111B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7E81E5" id="Text Box 8" o:spid="_x0000_s1029" type="#_x0000_t202" style="position:absolute;margin-left:203.15pt;margin-top:11.45pt;width:121.8pt;height:51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" fillcolor="white [3201]" strokeweight=".5pt">
                      <v:textbox>
                        <w:txbxContent>
                          <w:p w14:paraId="29B12CBA" w14:textId="77777777" w:rsidR="0085111B" w:rsidRPr="00BF391A" w:rsidRDefault="0085111B" w:rsidP="0085111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BF391A">
                              <w:rPr>
                                <w:sz w:val="16"/>
                                <w:szCs w:val="16"/>
                              </w:rPr>
                              <w:t xml:space="preserve">Item: VELCRO LOOP 100MM </w:t>
                            </w:r>
                          </w:p>
                          <w:p w14:paraId="0D0DA8A8" w14:textId="1500ED8C" w:rsidR="0085111B" w:rsidRPr="00BF391A" w:rsidRDefault="0085111B" w:rsidP="0085111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BF391A">
                              <w:rPr>
                                <w:sz w:val="16"/>
                                <w:szCs w:val="16"/>
                              </w:rPr>
                              <w:t xml:space="preserve">Style Color: TFP </w:t>
                            </w:r>
                            <w:r w:rsidR="00BF391A">
                              <w:rPr>
                                <w:sz w:val="16"/>
                                <w:szCs w:val="16"/>
                              </w:rPr>
                              <w:t>/ MCAM</w:t>
                            </w:r>
                          </w:p>
                          <w:p w14:paraId="600BECDA" w14:textId="7FAAD5CA" w:rsidR="0085111B" w:rsidRPr="00BF391A" w:rsidRDefault="0085111B" w:rsidP="0085111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BF391A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 w:rsidR="00BF391A">
                              <w:rPr>
                                <w:sz w:val="16"/>
                                <w:szCs w:val="16"/>
                              </w:rPr>
                              <w:t>CBK</w:t>
                            </w:r>
                          </w:p>
                          <w:p w14:paraId="448A4D66" w14:textId="77777777" w:rsidR="0085111B" w:rsidRDefault="0085111B" w:rsidP="0085111B"/>
                        </w:txbxContent>
                      </v:textbox>
                    </v:shape>
                  </w:pict>
                </mc:Fallback>
              </mc:AlternateContent>
            </w:r>
          </w:p>
          <w:p w14:paraId="659B2D2E" w14:textId="3BAAD488" w:rsidR="005B5E56" w:rsidRPr="005B5E56" w:rsidRDefault="005B5E56" w:rsidP="005B5E56"/>
          <w:p w14:paraId="4D9323B6" w14:textId="334231BB" w:rsidR="005B5E56" w:rsidRDefault="005B5E56" w:rsidP="005B5E56"/>
          <w:p w14:paraId="4C328303" w14:textId="3935F092" w:rsidR="005B5E56" w:rsidRDefault="005B5E56" w:rsidP="005B5E56"/>
          <w:p w14:paraId="44988A53" w14:textId="4BB3CE30" w:rsidR="005B5E56" w:rsidRPr="005B5E56" w:rsidRDefault="007872FC" w:rsidP="005B5E56">
            <w:pPr>
              <w:tabs>
                <w:tab w:val="left" w:pos="5115"/>
              </w:tabs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20BCE9F2" wp14:editId="6E81FC03">
                      <wp:simplePos x="0" y="0"/>
                      <wp:positionH relativeFrom="column">
                        <wp:posOffset>514985</wp:posOffset>
                      </wp:positionH>
                      <wp:positionV relativeFrom="paragraph">
                        <wp:posOffset>610235</wp:posOffset>
                      </wp:positionV>
                      <wp:extent cx="1493520" cy="640080"/>
                      <wp:effectExtent l="0" t="0" r="11430" b="26670"/>
                      <wp:wrapNone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93520" cy="6400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8436CC5" w14:textId="54F54CC3" w:rsidR="0085111B" w:rsidRPr="007872FC" w:rsidRDefault="0085111B" w:rsidP="0085111B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872FC">
                                    <w:rPr>
                                      <w:sz w:val="16"/>
                                      <w:szCs w:val="16"/>
                                    </w:rPr>
                                    <w:t>Item: ELASTIC TAPE 25MM</w:t>
                                  </w:r>
                                </w:p>
                                <w:p w14:paraId="4DB0AA3E" w14:textId="0849F03E" w:rsidR="0085111B" w:rsidRPr="007872FC" w:rsidRDefault="0085111B" w:rsidP="0085111B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872FC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TFP </w:t>
                                  </w:r>
                                  <w:r w:rsidR="007872FC" w:rsidRPr="007872FC">
                                    <w:rPr>
                                      <w:sz w:val="16"/>
                                      <w:szCs w:val="16"/>
                                    </w:rPr>
                                    <w:t>/ MCAM</w:t>
                                  </w:r>
                                </w:p>
                                <w:p w14:paraId="0D7FDCED" w14:textId="3F80552F" w:rsidR="0085111B" w:rsidRPr="007872FC" w:rsidRDefault="0085111B" w:rsidP="0085111B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872FC">
                                    <w:rPr>
                                      <w:sz w:val="16"/>
                                      <w:szCs w:val="16"/>
                                    </w:rPr>
                                    <w:t>RM Color: CBK</w:t>
                                  </w:r>
                                </w:p>
                                <w:p w14:paraId="7D4B1FC0" w14:textId="77777777" w:rsidR="0085111B" w:rsidRDefault="0085111B" w:rsidP="0085111B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BCE9F2" id="Text Box 11" o:spid="_x0000_s1030" type="#_x0000_t202" style="position:absolute;margin-left:40.55pt;margin-top:48.05pt;width:117.6pt;height:50.4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" fillcolor="white [3201]" strokeweight=".5pt">
                      <v:textbox>
                        <w:txbxContent>
                          <w:p w14:paraId="78436CC5" w14:textId="54F54CC3" w:rsidR="0085111B" w:rsidRPr="007872FC" w:rsidRDefault="0085111B" w:rsidP="0085111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7872FC">
                              <w:rPr>
                                <w:sz w:val="16"/>
                                <w:szCs w:val="16"/>
                              </w:rPr>
                              <w:t>Item: ELASTIC TAPE 25MM</w:t>
                            </w:r>
                          </w:p>
                          <w:p w14:paraId="4DB0AA3E" w14:textId="0849F03E" w:rsidR="0085111B" w:rsidRPr="007872FC" w:rsidRDefault="0085111B" w:rsidP="0085111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7872FC">
                              <w:rPr>
                                <w:sz w:val="16"/>
                                <w:szCs w:val="16"/>
                              </w:rPr>
                              <w:t xml:space="preserve">Style Color: TFP </w:t>
                            </w:r>
                            <w:r w:rsidR="007872FC" w:rsidRPr="007872FC">
                              <w:rPr>
                                <w:sz w:val="16"/>
                                <w:szCs w:val="16"/>
                              </w:rPr>
                              <w:t>/ MCAM</w:t>
                            </w:r>
                          </w:p>
                          <w:p w14:paraId="0D7FDCED" w14:textId="3F80552F" w:rsidR="0085111B" w:rsidRPr="007872FC" w:rsidRDefault="0085111B" w:rsidP="0085111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7872FC">
                              <w:rPr>
                                <w:sz w:val="16"/>
                                <w:szCs w:val="16"/>
                              </w:rPr>
                              <w:t>RM Color: CBK</w:t>
                            </w:r>
                          </w:p>
                          <w:p w14:paraId="7D4B1FC0" w14:textId="77777777" w:rsidR="0085111B" w:rsidRDefault="0085111B" w:rsidP="0085111B"/>
                        </w:txbxContent>
                      </v:textbox>
                    </v:shape>
                  </w:pict>
                </mc:Fallback>
              </mc:AlternateContent>
            </w:r>
            <w:r w:rsidR="00BF391A"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634709FC" wp14:editId="4EC5E887">
                      <wp:simplePos x="0" y="0"/>
                      <wp:positionH relativeFrom="column">
                        <wp:posOffset>2526665</wp:posOffset>
                      </wp:positionH>
                      <wp:positionV relativeFrom="paragraph">
                        <wp:posOffset>198755</wp:posOffset>
                      </wp:positionV>
                      <wp:extent cx="1455420" cy="1089660"/>
                      <wp:effectExtent l="0" t="0" r="11430" b="15240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55420" cy="10896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945B89C" w14:textId="3E1CBAB5" w:rsidR="0085111B" w:rsidRPr="007872FC" w:rsidRDefault="0085111B" w:rsidP="0085111B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872FC">
                                    <w:rPr>
                                      <w:sz w:val="16"/>
                                      <w:szCs w:val="16"/>
                                    </w:rPr>
                                    <w:t>Item: WEBBING 20MM D/S</w:t>
                                  </w:r>
                                </w:p>
                                <w:p w14:paraId="22C7E5B5" w14:textId="77777777" w:rsidR="0085111B" w:rsidRPr="007872FC" w:rsidRDefault="0085111B" w:rsidP="0085111B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872FC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TFP </w:t>
                                  </w:r>
                                </w:p>
                                <w:p w14:paraId="69C40A99" w14:textId="5279FCA7" w:rsidR="0085111B" w:rsidRPr="007872FC" w:rsidRDefault="0085111B" w:rsidP="0085111B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872FC">
                                    <w:rPr>
                                      <w:sz w:val="16"/>
                                      <w:szCs w:val="16"/>
                                    </w:rPr>
                                    <w:t>RM Color: TFP D/S</w:t>
                                  </w:r>
                                </w:p>
                                <w:p w14:paraId="3AF73CE8" w14:textId="62BDBCA6" w:rsidR="007872FC" w:rsidRPr="007872FC" w:rsidRDefault="007872FC" w:rsidP="007872F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872FC">
                                    <w:rPr>
                                      <w:sz w:val="16"/>
                                      <w:szCs w:val="16"/>
                                    </w:rPr>
                                    <w:t>Style Color: MCAM</w:t>
                                  </w:r>
                                </w:p>
                                <w:p w14:paraId="39E86507" w14:textId="70DA1581" w:rsidR="007872FC" w:rsidRPr="007872FC" w:rsidRDefault="007872FC" w:rsidP="007872F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872FC">
                                    <w:rPr>
                                      <w:sz w:val="16"/>
                                      <w:szCs w:val="16"/>
                                    </w:rPr>
                                    <w:t>RM Color: MCAM D/S</w:t>
                                  </w:r>
                                </w:p>
                                <w:p w14:paraId="2CDE7F3E" w14:textId="77777777" w:rsidR="007872FC" w:rsidRDefault="007872FC" w:rsidP="0085111B"/>
                                <w:p w14:paraId="20D7721D" w14:textId="77777777" w:rsidR="0085111B" w:rsidRDefault="0085111B" w:rsidP="0085111B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4709FC" id="Text Box 10" o:spid="_x0000_s1031" type="#_x0000_t202" style="position:absolute;margin-left:198.95pt;margin-top:15.65pt;width:114.6pt;height:85.8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" fillcolor="white [3201]" strokeweight=".5pt">
                      <v:textbox>
                        <w:txbxContent>
                          <w:p w14:paraId="1945B89C" w14:textId="3E1CBAB5" w:rsidR="0085111B" w:rsidRPr="007872FC" w:rsidRDefault="0085111B" w:rsidP="0085111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7872FC">
                              <w:rPr>
                                <w:sz w:val="16"/>
                                <w:szCs w:val="16"/>
                              </w:rPr>
                              <w:t>Item: WEBBING 20MM D/S</w:t>
                            </w:r>
                          </w:p>
                          <w:p w14:paraId="22C7E5B5" w14:textId="77777777" w:rsidR="0085111B" w:rsidRPr="007872FC" w:rsidRDefault="0085111B" w:rsidP="0085111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7872FC">
                              <w:rPr>
                                <w:sz w:val="16"/>
                                <w:szCs w:val="16"/>
                              </w:rPr>
                              <w:t xml:space="preserve">Style Color: TFP </w:t>
                            </w:r>
                          </w:p>
                          <w:p w14:paraId="69C40A99" w14:textId="5279FCA7" w:rsidR="0085111B" w:rsidRPr="007872FC" w:rsidRDefault="0085111B" w:rsidP="0085111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7872FC">
                              <w:rPr>
                                <w:sz w:val="16"/>
                                <w:szCs w:val="16"/>
                              </w:rPr>
                              <w:t>RM Color: TFP D/S</w:t>
                            </w:r>
                          </w:p>
                          <w:p w14:paraId="3AF73CE8" w14:textId="62BDBCA6" w:rsidR="007872FC" w:rsidRPr="007872FC" w:rsidRDefault="007872FC" w:rsidP="007872F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7872FC">
                              <w:rPr>
                                <w:sz w:val="16"/>
                                <w:szCs w:val="16"/>
                              </w:rPr>
                              <w:t>Style Color: MCAM</w:t>
                            </w:r>
                          </w:p>
                          <w:p w14:paraId="39E86507" w14:textId="70DA1581" w:rsidR="007872FC" w:rsidRPr="007872FC" w:rsidRDefault="007872FC" w:rsidP="007872F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7872FC">
                              <w:rPr>
                                <w:sz w:val="16"/>
                                <w:szCs w:val="16"/>
                              </w:rPr>
                              <w:t>RM Color: MCAM D/S</w:t>
                            </w:r>
                          </w:p>
                          <w:p w14:paraId="2CDE7F3E" w14:textId="77777777" w:rsidR="007872FC" w:rsidRDefault="007872FC" w:rsidP="0085111B"/>
                          <w:p w14:paraId="20D7721D" w14:textId="77777777" w:rsidR="0085111B" w:rsidRDefault="0085111B" w:rsidP="0085111B"/>
                        </w:txbxContent>
                      </v:textbox>
                    </v:shape>
                  </w:pict>
                </mc:Fallback>
              </mc:AlternateContent>
            </w:r>
            <w:r w:rsidR="007E076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2D9A4BDB" wp14:editId="6BA09015">
                      <wp:simplePos x="0" y="0"/>
                      <wp:positionH relativeFrom="column">
                        <wp:posOffset>1688465</wp:posOffset>
                      </wp:positionH>
                      <wp:positionV relativeFrom="paragraph">
                        <wp:posOffset>12700</wp:posOffset>
                      </wp:positionV>
                      <wp:extent cx="883920" cy="529590"/>
                      <wp:effectExtent l="38100" t="38100" r="30480" b="22860"/>
                      <wp:wrapNone/>
                      <wp:docPr id="47" name="Straight Arrow Connector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883920" cy="52959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B60A69" id="Straight Arrow Connector 47" o:spid="_x0000_s1026" type="#_x0000_t32" style="position:absolute;margin-left:132.95pt;margin-top:1pt;width:69.6pt;height:41.7pt;flip:x y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85111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7587D7FA" wp14:editId="2753B7FC">
                      <wp:simplePos x="0" y="0"/>
                      <wp:positionH relativeFrom="column">
                        <wp:posOffset>1040765</wp:posOffset>
                      </wp:positionH>
                      <wp:positionV relativeFrom="paragraph">
                        <wp:posOffset>62229</wp:posOffset>
                      </wp:positionV>
                      <wp:extent cx="144780" cy="548640"/>
                      <wp:effectExtent l="57150" t="38100" r="26670" b="22860"/>
                      <wp:wrapNone/>
                      <wp:docPr id="88" name="Straight Arrow Connector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44780" cy="54864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8F882D" id="Straight Arrow Connector 88" o:spid="_x0000_s1026" type="#_x0000_t32" style="position:absolute;margin-left:81.95pt;margin-top:4.9pt;width:11.4pt;height:43.2pt;flip:x y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5B5E56">
              <w:tab/>
            </w:r>
          </w:p>
        </w:tc>
      </w:tr>
    </w:tbl>
    <w:p w14:paraId="206BD169" w14:textId="634D635D" w:rsidR="002750DA" w:rsidRDefault="002750DA" w:rsidP="00DE4BCC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4E0B40" w:rsidRPr="00DE4BCC" w14:paraId="4010BE6A" w14:textId="77777777" w:rsidTr="00122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218D2D54" w14:textId="77777777" w:rsidR="004E0B40" w:rsidRPr="00DE4BCC" w:rsidRDefault="004E0B40" w:rsidP="00122BDD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lastRenderedPageBreak/>
              <w:t xml:space="preserve">Images </w:t>
            </w:r>
          </w:p>
        </w:tc>
      </w:tr>
      <w:tr w:rsidR="004E0B40" w:rsidRPr="00DE4BCC" w14:paraId="7D709386" w14:textId="77777777" w:rsidTr="004E0B40">
        <w:trPr>
          <w:trHeight w:val="12743"/>
        </w:trPr>
        <w:tc>
          <w:tcPr>
            <w:tcW w:w="5000" w:type="pct"/>
          </w:tcPr>
          <w:p w14:paraId="51202D0C" w14:textId="50ACDAFD" w:rsidR="00DF4083" w:rsidRDefault="00617F56" w:rsidP="00DF4083">
            <w:pPr>
              <w:rPr>
                <w:noProof/>
                <w14:ligatures w14:val="standard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5E847E8F" wp14:editId="60768888">
                      <wp:simplePos x="0" y="0"/>
                      <wp:positionH relativeFrom="column">
                        <wp:posOffset>3395345</wp:posOffset>
                      </wp:positionH>
                      <wp:positionV relativeFrom="paragraph">
                        <wp:posOffset>261620</wp:posOffset>
                      </wp:positionV>
                      <wp:extent cx="1209675" cy="1127760"/>
                      <wp:effectExtent l="0" t="0" r="28575" b="15240"/>
                      <wp:wrapNone/>
                      <wp:docPr id="1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09675" cy="11277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6BE12F3" w14:textId="4526130A" w:rsidR="0085111B" w:rsidRPr="00617F56" w:rsidRDefault="0085111B" w:rsidP="0085111B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17F56">
                                    <w:rPr>
                                      <w:sz w:val="16"/>
                                      <w:szCs w:val="16"/>
                                    </w:rPr>
                                    <w:t xml:space="preserve">Item: POLY MESH </w:t>
                                  </w:r>
                                </w:p>
                                <w:p w14:paraId="04E9CE32" w14:textId="77777777" w:rsidR="0085111B" w:rsidRPr="00617F56" w:rsidRDefault="0085111B" w:rsidP="0085111B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17F56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TFP </w:t>
                                  </w:r>
                                </w:p>
                                <w:p w14:paraId="18980672" w14:textId="504ADF13" w:rsidR="0085111B" w:rsidRPr="00617F56" w:rsidRDefault="0085111B" w:rsidP="0085111B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17F56">
                                    <w:rPr>
                                      <w:sz w:val="16"/>
                                      <w:szCs w:val="16"/>
                                    </w:rPr>
                                    <w:t>RM Color: TFP</w:t>
                                  </w:r>
                                </w:p>
                                <w:p w14:paraId="7A5581EB" w14:textId="77777777" w:rsidR="00617F56" w:rsidRPr="007872FC" w:rsidRDefault="00617F56" w:rsidP="00617F56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872FC">
                                    <w:rPr>
                                      <w:sz w:val="16"/>
                                      <w:szCs w:val="16"/>
                                    </w:rPr>
                                    <w:t>Style Color: MCAM</w:t>
                                  </w:r>
                                </w:p>
                                <w:p w14:paraId="635CCDF1" w14:textId="3D661FBD" w:rsidR="00617F56" w:rsidRDefault="00617F56" w:rsidP="00617F56">
                                  <w:r w:rsidRPr="007872FC">
                                    <w:rPr>
                                      <w:sz w:val="16"/>
                                      <w:szCs w:val="16"/>
                                    </w:rPr>
                                    <w:t>RM Color: MCAM</w:t>
                                  </w:r>
                                </w:p>
                                <w:p w14:paraId="1B3BF252" w14:textId="77777777" w:rsidR="0085111B" w:rsidRDefault="0085111B" w:rsidP="0085111B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847E8F" id="Text Box 12" o:spid="_x0000_s1032" type="#_x0000_t202" style="position:absolute;margin-left:267.35pt;margin-top:20.6pt;width:95.25pt;height:88.8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" fillcolor="white [3201]" strokeweight=".5pt">
                      <v:textbox>
                        <w:txbxContent>
                          <w:p w14:paraId="46BE12F3" w14:textId="4526130A" w:rsidR="0085111B" w:rsidRPr="00617F56" w:rsidRDefault="0085111B" w:rsidP="0085111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17F56">
                              <w:rPr>
                                <w:sz w:val="16"/>
                                <w:szCs w:val="16"/>
                              </w:rPr>
                              <w:t xml:space="preserve">Item: POLY MESH </w:t>
                            </w:r>
                          </w:p>
                          <w:p w14:paraId="04E9CE32" w14:textId="77777777" w:rsidR="0085111B" w:rsidRPr="00617F56" w:rsidRDefault="0085111B" w:rsidP="0085111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17F56">
                              <w:rPr>
                                <w:sz w:val="16"/>
                                <w:szCs w:val="16"/>
                              </w:rPr>
                              <w:t xml:space="preserve">Style Color: TFP </w:t>
                            </w:r>
                          </w:p>
                          <w:p w14:paraId="18980672" w14:textId="504ADF13" w:rsidR="0085111B" w:rsidRPr="00617F56" w:rsidRDefault="0085111B" w:rsidP="0085111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17F56">
                              <w:rPr>
                                <w:sz w:val="16"/>
                                <w:szCs w:val="16"/>
                              </w:rPr>
                              <w:t>RM Color: TFP</w:t>
                            </w:r>
                          </w:p>
                          <w:p w14:paraId="7A5581EB" w14:textId="77777777" w:rsidR="00617F56" w:rsidRPr="007872FC" w:rsidRDefault="00617F56" w:rsidP="00617F5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7872FC">
                              <w:rPr>
                                <w:sz w:val="16"/>
                                <w:szCs w:val="16"/>
                              </w:rPr>
                              <w:t>Style Color: MCAM</w:t>
                            </w:r>
                          </w:p>
                          <w:p w14:paraId="635CCDF1" w14:textId="3D661FBD" w:rsidR="00617F56" w:rsidRDefault="00617F56" w:rsidP="00617F56">
                            <w:r w:rsidRPr="007872FC">
                              <w:rPr>
                                <w:sz w:val="16"/>
                                <w:szCs w:val="16"/>
                              </w:rPr>
                              <w:t>RM Color: MCAM</w:t>
                            </w:r>
                          </w:p>
                          <w:p w14:paraId="1B3BF252" w14:textId="77777777" w:rsidR="0085111B" w:rsidRDefault="0085111B" w:rsidP="0085111B"/>
                        </w:txbxContent>
                      </v:textbox>
                    </v:shape>
                  </w:pict>
                </mc:Fallback>
              </mc:AlternateContent>
            </w:r>
            <w:r w:rsidR="00DF4083">
              <w:rPr>
                <w:noProof/>
              </w:rPr>
              <w:drawing>
                <wp:anchor distT="0" distB="0" distL="114300" distR="114300" simplePos="0" relativeHeight="251730944" behindDoc="0" locked="0" layoutInCell="1" allowOverlap="1" wp14:anchorId="1FC8A203" wp14:editId="5D708ADB">
                  <wp:simplePos x="0" y="0"/>
                  <wp:positionH relativeFrom="column">
                    <wp:posOffset>105410</wp:posOffset>
                  </wp:positionH>
                  <wp:positionV relativeFrom="paragraph">
                    <wp:posOffset>154940</wp:posOffset>
                  </wp:positionV>
                  <wp:extent cx="2362200" cy="2314575"/>
                  <wp:effectExtent l="0" t="0" r="0" b="9525"/>
                  <wp:wrapNone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Picture 48"/>
                          <pic:cNvPicPr/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295" t="23092" r="25961" b="7638"/>
                          <a:stretch/>
                        </pic:blipFill>
                        <pic:spPr bwMode="auto">
                          <a:xfrm>
                            <a:off x="0" y="0"/>
                            <a:ext cx="2362200" cy="23145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65D33C" w14:textId="0F4B23E6" w:rsidR="00DF4083" w:rsidRDefault="00DF4083" w:rsidP="00DF4083">
            <w:pPr>
              <w:rPr>
                <w:noProof/>
                <w14:ligatures w14:val="standard"/>
              </w:rPr>
            </w:pPr>
          </w:p>
          <w:p w14:paraId="20281032" w14:textId="3F2A557D" w:rsidR="004E0B40" w:rsidRDefault="004E0B40" w:rsidP="00DF4083"/>
          <w:p w14:paraId="17B2FB4F" w14:textId="63496700" w:rsidR="00886132" w:rsidRPr="00886132" w:rsidRDefault="00886132" w:rsidP="00886132"/>
          <w:p w14:paraId="1CAB9560" w14:textId="1F8F602C" w:rsidR="00886132" w:rsidRPr="00886132" w:rsidRDefault="00886132" w:rsidP="00886132"/>
          <w:p w14:paraId="53DFEA03" w14:textId="51A5F774" w:rsidR="00886132" w:rsidRPr="00886132" w:rsidRDefault="0085111B" w:rsidP="0088613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307B612F" wp14:editId="204AD218">
                      <wp:simplePos x="0" y="0"/>
                      <wp:positionH relativeFrom="column">
                        <wp:posOffset>1383665</wp:posOffset>
                      </wp:positionH>
                      <wp:positionV relativeFrom="paragraph">
                        <wp:posOffset>92075</wp:posOffset>
                      </wp:positionV>
                      <wp:extent cx="1996440" cy="784860"/>
                      <wp:effectExtent l="38100" t="0" r="22860" b="72390"/>
                      <wp:wrapNone/>
                      <wp:docPr id="53" name="Straight Arrow Connector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96440" cy="78486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0670AE" id="Straight Arrow Connector 53" o:spid="_x0000_s1026" type="#_x0000_t32" style="position:absolute;margin-left:108.95pt;margin-top:7.25pt;width:157.2pt;height:61.8pt;flip:x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2BE5EF37" w14:textId="35637A5B" w:rsidR="00886132" w:rsidRPr="00886132" w:rsidRDefault="00886132" w:rsidP="00886132"/>
          <w:p w14:paraId="1D244CFF" w14:textId="6F391FEA" w:rsidR="00886132" w:rsidRPr="00886132" w:rsidRDefault="00886132" w:rsidP="00886132"/>
          <w:p w14:paraId="71C76014" w14:textId="67130F67" w:rsidR="00886132" w:rsidRPr="00886132" w:rsidRDefault="00886132" w:rsidP="00886132"/>
          <w:p w14:paraId="738F7A3D" w14:textId="062ADE79" w:rsidR="00886132" w:rsidRPr="00886132" w:rsidRDefault="00886132" w:rsidP="00886132"/>
          <w:p w14:paraId="6A114149" w14:textId="53BA78A4" w:rsidR="00886132" w:rsidRDefault="00886132" w:rsidP="00886132"/>
          <w:p w14:paraId="0290F491" w14:textId="74C969A8" w:rsidR="00886132" w:rsidRPr="00886132" w:rsidRDefault="00886132" w:rsidP="00886132"/>
          <w:p w14:paraId="4B75C6A4" w14:textId="6DE74CFD" w:rsidR="00886132" w:rsidRDefault="00617F56" w:rsidP="00886132"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6E7612A4" wp14:editId="6F72373F">
                      <wp:simplePos x="0" y="0"/>
                      <wp:positionH relativeFrom="column">
                        <wp:posOffset>2983865</wp:posOffset>
                      </wp:positionH>
                      <wp:positionV relativeFrom="paragraph">
                        <wp:posOffset>40640</wp:posOffset>
                      </wp:positionV>
                      <wp:extent cx="1493520" cy="678180"/>
                      <wp:effectExtent l="0" t="0" r="11430" b="26670"/>
                      <wp:wrapNone/>
                      <wp:docPr id="13" name="Text Box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93520" cy="6781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A9DC29F" w14:textId="77777777" w:rsidR="0085111B" w:rsidRPr="00617F56" w:rsidRDefault="0085111B" w:rsidP="0085111B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17F56">
                                    <w:rPr>
                                      <w:sz w:val="16"/>
                                      <w:szCs w:val="16"/>
                                    </w:rPr>
                                    <w:t>Item: ELASTIC TAPE 25MM</w:t>
                                  </w:r>
                                </w:p>
                                <w:p w14:paraId="014029DA" w14:textId="20E7EC61" w:rsidR="0085111B" w:rsidRPr="00617F56" w:rsidRDefault="0085111B" w:rsidP="0085111B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17F56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TFP </w:t>
                                  </w:r>
                                  <w:r w:rsidR="00617F56" w:rsidRPr="00617F56">
                                    <w:rPr>
                                      <w:sz w:val="16"/>
                                      <w:szCs w:val="16"/>
                                    </w:rPr>
                                    <w:t>/ MCAM</w:t>
                                  </w:r>
                                </w:p>
                                <w:p w14:paraId="15924CBE" w14:textId="77777777" w:rsidR="0085111B" w:rsidRPr="00617F56" w:rsidRDefault="0085111B" w:rsidP="0085111B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17F56">
                                    <w:rPr>
                                      <w:sz w:val="16"/>
                                      <w:szCs w:val="16"/>
                                    </w:rPr>
                                    <w:t>RM Color: CBK</w:t>
                                  </w:r>
                                </w:p>
                                <w:p w14:paraId="2896BF83" w14:textId="77777777" w:rsidR="0085111B" w:rsidRDefault="0085111B" w:rsidP="0085111B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7612A4" id="Text Box 13" o:spid="_x0000_s1033" type="#_x0000_t202" style="position:absolute;margin-left:234.95pt;margin-top:3.2pt;width:117.6pt;height:53.4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" fillcolor="white [3201]" strokeweight=".5pt">
                      <v:textbox>
                        <w:txbxContent>
                          <w:p w14:paraId="2A9DC29F" w14:textId="77777777" w:rsidR="0085111B" w:rsidRPr="00617F56" w:rsidRDefault="0085111B" w:rsidP="0085111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17F56">
                              <w:rPr>
                                <w:sz w:val="16"/>
                                <w:szCs w:val="16"/>
                              </w:rPr>
                              <w:t>Item: ELASTIC TAPE 25MM</w:t>
                            </w:r>
                          </w:p>
                          <w:p w14:paraId="014029DA" w14:textId="20E7EC61" w:rsidR="0085111B" w:rsidRPr="00617F56" w:rsidRDefault="0085111B" w:rsidP="0085111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17F56">
                              <w:rPr>
                                <w:sz w:val="16"/>
                                <w:szCs w:val="16"/>
                              </w:rPr>
                              <w:t xml:space="preserve">Style Color: TFP </w:t>
                            </w:r>
                            <w:r w:rsidR="00617F56" w:rsidRPr="00617F56">
                              <w:rPr>
                                <w:sz w:val="16"/>
                                <w:szCs w:val="16"/>
                              </w:rPr>
                              <w:t>/ MCAM</w:t>
                            </w:r>
                          </w:p>
                          <w:p w14:paraId="15924CBE" w14:textId="77777777" w:rsidR="0085111B" w:rsidRPr="00617F56" w:rsidRDefault="0085111B" w:rsidP="0085111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17F56">
                              <w:rPr>
                                <w:sz w:val="16"/>
                                <w:szCs w:val="16"/>
                              </w:rPr>
                              <w:t>RM Color: CBK</w:t>
                            </w:r>
                          </w:p>
                          <w:p w14:paraId="2896BF83" w14:textId="77777777" w:rsidR="0085111B" w:rsidRDefault="0085111B" w:rsidP="0085111B"/>
                        </w:txbxContent>
                      </v:textbox>
                    </v:shape>
                  </w:pict>
                </mc:Fallback>
              </mc:AlternateContent>
            </w:r>
            <w:r w:rsidR="00403449">
              <w:rPr>
                <w:noProof/>
              </w:rPr>
              <w:drawing>
                <wp:anchor distT="0" distB="0" distL="114300" distR="114300" simplePos="0" relativeHeight="251732992" behindDoc="0" locked="0" layoutInCell="1" allowOverlap="1" wp14:anchorId="02608B89" wp14:editId="562B8036">
                  <wp:simplePos x="0" y="0"/>
                  <wp:positionH relativeFrom="column">
                    <wp:posOffset>248285</wp:posOffset>
                  </wp:positionH>
                  <wp:positionV relativeFrom="paragraph">
                    <wp:posOffset>122555</wp:posOffset>
                  </wp:positionV>
                  <wp:extent cx="2219325" cy="2959100"/>
                  <wp:effectExtent l="0" t="0" r="9525" b="0"/>
                  <wp:wrapNone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Picture 54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9325" cy="295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8C0CFDF" w14:textId="3922D137" w:rsidR="00886132" w:rsidRDefault="00886132" w:rsidP="00886132">
            <w:pPr>
              <w:tabs>
                <w:tab w:val="left" w:pos="1035"/>
              </w:tabs>
            </w:pPr>
            <w:r>
              <w:tab/>
            </w:r>
          </w:p>
          <w:p w14:paraId="7CC6575D" w14:textId="509C9B6B" w:rsidR="00403449" w:rsidRPr="00403449" w:rsidRDefault="007E0761" w:rsidP="0040344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403CE756" wp14:editId="0AA37046">
                      <wp:simplePos x="0" y="0"/>
                      <wp:positionH relativeFrom="column">
                        <wp:posOffset>2008505</wp:posOffset>
                      </wp:positionH>
                      <wp:positionV relativeFrom="paragraph">
                        <wp:posOffset>158750</wp:posOffset>
                      </wp:positionV>
                      <wp:extent cx="982980" cy="982980"/>
                      <wp:effectExtent l="38100" t="0" r="26670" b="64770"/>
                      <wp:wrapNone/>
                      <wp:docPr id="55" name="Straight Arrow Connector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82980" cy="98298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3D94EE" id="Straight Arrow Connector 55" o:spid="_x0000_s1026" type="#_x0000_t32" style="position:absolute;margin-left:158.15pt;margin-top:12.5pt;width:77.4pt;height:77.4pt;flip:x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40E10F73" w14:textId="06CBB99E" w:rsidR="00403449" w:rsidRPr="00403449" w:rsidRDefault="00403449" w:rsidP="00403449"/>
          <w:p w14:paraId="365C828B" w14:textId="7642792C" w:rsidR="00403449" w:rsidRPr="00403449" w:rsidRDefault="00403449" w:rsidP="00403449"/>
          <w:p w14:paraId="70164DC8" w14:textId="350AABB9" w:rsidR="00403449" w:rsidRPr="00403449" w:rsidRDefault="00403449" w:rsidP="00403449"/>
          <w:p w14:paraId="429F9D27" w14:textId="2F43F141" w:rsidR="00403449" w:rsidRPr="00403449" w:rsidRDefault="00403449" w:rsidP="00403449"/>
          <w:p w14:paraId="01F79C76" w14:textId="4C9A9958" w:rsidR="00403449" w:rsidRPr="00403449" w:rsidRDefault="00617F56" w:rsidP="00403449"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1A5D4E2E" wp14:editId="1DFDF207">
                      <wp:simplePos x="0" y="0"/>
                      <wp:positionH relativeFrom="column">
                        <wp:posOffset>3105785</wp:posOffset>
                      </wp:positionH>
                      <wp:positionV relativeFrom="paragraph">
                        <wp:posOffset>156846</wp:posOffset>
                      </wp:positionV>
                      <wp:extent cx="1569720" cy="662940"/>
                      <wp:effectExtent l="0" t="0" r="11430" b="22860"/>
                      <wp:wrapNone/>
                      <wp:docPr id="14" name="Text Box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69720" cy="6629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F711146" w14:textId="60DB6AF5" w:rsidR="007E0761" w:rsidRPr="00617F56" w:rsidRDefault="007E0761" w:rsidP="007E0761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17F56">
                                    <w:rPr>
                                      <w:sz w:val="16"/>
                                      <w:szCs w:val="16"/>
                                    </w:rPr>
                                    <w:t>Item: VELCRO HOOK 25MM</w:t>
                                  </w:r>
                                </w:p>
                                <w:p w14:paraId="4FB07236" w14:textId="16CF1B2F" w:rsidR="007E0761" w:rsidRPr="00617F56" w:rsidRDefault="007E0761" w:rsidP="007E0761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17F56">
                                    <w:rPr>
                                      <w:sz w:val="16"/>
                                      <w:szCs w:val="16"/>
                                    </w:rPr>
                                    <w:t>Style Color: TFP</w:t>
                                  </w:r>
                                  <w:r w:rsidR="00617F56" w:rsidRPr="00617F56">
                                    <w:rPr>
                                      <w:sz w:val="16"/>
                                      <w:szCs w:val="16"/>
                                    </w:rPr>
                                    <w:t>/ MCAM</w:t>
                                  </w:r>
                                </w:p>
                                <w:p w14:paraId="3F1A5BE8" w14:textId="50FEF9EC" w:rsidR="007E0761" w:rsidRPr="00617F56" w:rsidRDefault="007E0761" w:rsidP="007E0761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17F56">
                                    <w:rPr>
                                      <w:sz w:val="16"/>
                                      <w:szCs w:val="16"/>
                                    </w:rPr>
                                    <w:t>RM Color: CBK</w:t>
                                  </w:r>
                                </w:p>
                                <w:p w14:paraId="7144A866" w14:textId="77777777" w:rsidR="007E0761" w:rsidRDefault="007E0761" w:rsidP="007E0761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5D4E2E" id="Text Box 14" o:spid="_x0000_s1034" type="#_x0000_t202" style="position:absolute;margin-left:244.55pt;margin-top:12.35pt;width:123.6pt;height:52.2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" fillcolor="white [3201]" strokeweight=".5pt">
                      <v:textbox>
                        <w:txbxContent>
                          <w:p w14:paraId="1F711146" w14:textId="60DB6AF5" w:rsidR="007E0761" w:rsidRPr="00617F56" w:rsidRDefault="007E0761" w:rsidP="007E076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17F56">
                              <w:rPr>
                                <w:sz w:val="16"/>
                                <w:szCs w:val="16"/>
                              </w:rPr>
                              <w:t>Item: VELCRO HOOK 25MM</w:t>
                            </w:r>
                          </w:p>
                          <w:p w14:paraId="4FB07236" w14:textId="16CF1B2F" w:rsidR="007E0761" w:rsidRPr="00617F56" w:rsidRDefault="007E0761" w:rsidP="007E076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17F56">
                              <w:rPr>
                                <w:sz w:val="16"/>
                                <w:szCs w:val="16"/>
                              </w:rPr>
                              <w:t>Style Color: TFP</w:t>
                            </w:r>
                            <w:r w:rsidR="00617F56" w:rsidRPr="00617F56">
                              <w:rPr>
                                <w:sz w:val="16"/>
                                <w:szCs w:val="16"/>
                              </w:rPr>
                              <w:t>/ MCAM</w:t>
                            </w:r>
                          </w:p>
                          <w:p w14:paraId="3F1A5BE8" w14:textId="50FEF9EC" w:rsidR="007E0761" w:rsidRPr="00617F56" w:rsidRDefault="007E0761" w:rsidP="007E076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617F56">
                              <w:rPr>
                                <w:sz w:val="16"/>
                                <w:szCs w:val="16"/>
                              </w:rPr>
                              <w:t>RM Color: CBK</w:t>
                            </w:r>
                          </w:p>
                          <w:p w14:paraId="7144A866" w14:textId="77777777" w:rsidR="007E0761" w:rsidRDefault="007E0761" w:rsidP="007E0761"/>
                        </w:txbxContent>
                      </v:textbox>
                    </v:shape>
                  </w:pict>
                </mc:Fallback>
              </mc:AlternateContent>
            </w:r>
          </w:p>
          <w:p w14:paraId="34C98B94" w14:textId="4DB8FBA4" w:rsidR="00403449" w:rsidRPr="00403449" w:rsidRDefault="00403449" w:rsidP="00403449"/>
          <w:p w14:paraId="19CF4C0F" w14:textId="07C10127" w:rsidR="00403449" w:rsidRPr="00403449" w:rsidRDefault="00617F56" w:rsidP="0040344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4731B702" wp14:editId="17DE6E48">
                      <wp:simplePos x="0" y="0"/>
                      <wp:positionH relativeFrom="column">
                        <wp:posOffset>1475104</wp:posOffset>
                      </wp:positionH>
                      <wp:positionV relativeFrom="paragraph">
                        <wp:posOffset>130175</wp:posOffset>
                      </wp:positionV>
                      <wp:extent cx="1615440" cy="57150"/>
                      <wp:effectExtent l="38100" t="19050" r="22860" b="95250"/>
                      <wp:wrapNone/>
                      <wp:docPr id="57" name="Straight Arrow Connector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15440" cy="571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1B01F8" id="Straight Arrow Connector 57" o:spid="_x0000_s1026" type="#_x0000_t32" style="position:absolute;margin-left:116.15pt;margin-top:10.25pt;width:127.2pt;height:4.5pt;flip:x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2EF96733" w14:textId="23033A7B" w:rsidR="00403449" w:rsidRPr="00403449" w:rsidRDefault="00403449" w:rsidP="00403449"/>
          <w:p w14:paraId="5717F896" w14:textId="3872EA09" w:rsidR="00403449" w:rsidRPr="00403449" w:rsidRDefault="00403449" w:rsidP="00403449"/>
          <w:p w14:paraId="55B4B7FC" w14:textId="4C78B17E" w:rsidR="00403449" w:rsidRPr="00403449" w:rsidRDefault="00403449" w:rsidP="00403449"/>
          <w:p w14:paraId="3EB7408B" w14:textId="656A9BB8" w:rsidR="00403449" w:rsidRDefault="00403449" w:rsidP="00403449"/>
          <w:p w14:paraId="3CCCDC1D" w14:textId="45E4D2D6" w:rsidR="00403449" w:rsidRPr="00403449" w:rsidRDefault="0035128E" w:rsidP="00403449"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6D71D86D" wp14:editId="299BCA07">
                      <wp:simplePos x="0" y="0"/>
                      <wp:positionH relativeFrom="column">
                        <wp:posOffset>2800985</wp:posOffset>
                      </wp:positionH>
                      <wp:positionV relativeFrom="paragraph">
                        <wp:posOffset>74930</wp:posOffset>
                      </wp:positionV>
                      <wp:extent cx="1501140" cy="655320"/>
                      <wp:effectExtent l="0" t="0" r="22860" b="1143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01140" cy="6553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B3C3741" w14:textId="092C88E5" w:rsidR="007E0761" w:rsidRPr="0035128E" w:rsidRDefault="007E0761" w:rsidP="007E0761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5128E">
                                    <w:rPr>
                                      <w:sz w:val="16"/>
                                      <w:szCs w:val="16"/>
                                    </w:rPr>
                                    <w:t>Item: VELCRO LOOP 25MM</w:t>
                                  </w:r>
                                </w:p>
                                <w:p w14:paraId="60208F01" w14:textId="499BF6A1" w:rsidR="007E0761" w:rsidRPr="0035128E" w:rsidRDefault="007E0761" w:rsidP="007E0761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5128E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TFP </w:t>
                                  </w:r>
                                  <w:r w:rsidR="0035128E" w:rsidRPr="0035128E">
                                    <w:rPr>
                                      <w:sz w:val="16"/>
                                      <w:szCs w:val="16"/>
                                    </w:rPr>
                                    <w:t>/ MCAM</w:t>
                                  </w:r>
                                </w:p>
                                <w:p w14:paraId="5C1B03C3" w14:textId="77777777" w:rsidR="007E0761" w:rsidRPr="0035128E" w:rsidRDefault="007E0761" w:rsidP="007E0761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5128E">
                                    <w:rPr>
                                      <w:sz w:val="16"/>
                                      <w:szCs w:val="16"/>
                                    </w:rPr>
                                    <w:t>RM Color: CBK</w:t>
                                  </w:r>
                                </w:p>
                                <w:p w14:paraId="136C26FC" w14:textId="77777777" w:rsidR="007E0761" w:rsidRDefault="007E0761" w:rsidP="007E0761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71D86D" id="Text Box 15" o:spid="_x0000_s1035" type="#_x0000_t202" style="position:absolute;margin-left:220.55pt;margin-top:5.9pt;width:118.2pt;height:51.6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" fillcolor="white [3201]" strokeweight=".5pt">
                      <v:textbox>
                        <w:txbxContent>
                          <w:p w14:paraId="4B3C3741" w14:textId="092C88E5" w:rsidR="007E0761" w:rsidRPr="0035128E" w:rsidRDefault="007E0761" w:rsidP="007E076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5128E">
                              <w:rPr>
                                <w:sz w:val="16"/>
                                <w:szCs w:val="16"/>
                              </w:rPr>
                              <w:t>Item: VELCRO LOOP 25MM</w:t>
                            </w:r>
                          </w:p>
                          <w:p w14:paraId="60208F01" w14:textId="499BF6A1" w:rsidR="007E0761" w:rsidRPr="0035128E" w:rsidRDefault="007E0761" w:rsidP="007E076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5128E">
                              <w:rPr>
                                <w:sz w:val="16"/>
                                <w:szCs w:val="16"/>
                              </w:rPr>
                              <w:t xml:space="preserve">Style Color: TFP </w:t>
                            </w:r>
                            <w:r w:rsidR="0035128E" w:rsidRPr="0035128E">
                              <w:rPr>
                                <w:sz w:val="16"/>
                                <w:szCs w:val="16"/>
                              </w:rPr>
                              <w:t>/ MCAM</w:t>
                            </w:r>
                          </w:p>
                          <w:p w14:paraId="5C1B03C3" w14:textId="77777777" w:rsidR="007E0761" w:rsidRPr="0035128E" w:rsidRDefault="007E0761" w:rsidP="007E076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5128E">
                              <w:rPr>
                                <w:sz w:val="16"/>
                                <w:szCs w:val="16"/>
                              </w:rPr>
                              <w:t>RM Color: CBK</w:t>
                            </w:r>
                          </w:p>
                          <w:p w14:paraId="136C26FC" w14:textId="77777777" w:rsidR="007E0761" w:rsidRDefault="007E0761" w:rsidP="007E0761"/>
                        </w:txbxContent>
                      </v:textbox>
                    </v:shape>
                  </w:pict>
                </mc:Fallback>
              </mc:AlternateContent>
            </w:r>
          </w:p>
          <w:p w14:paraId="0A715A1B" w14:textId="417C4384" w:rsidR="00403449" w:rsidRDefault="00403449" w:rsidP="00403449">
            <w:r>
              <w:rPr>
                <w:noProof/>
              </w:rPr>
              <w:drawing>
                <wp:anchor distT="0" distB="0" distL="114300" distR="114300" simplePos="0" relativeHeight="251738112" behindDoc="0" locked="0" layoutInCell="1" allowOverlap="1" wp14:anchorId="681DD654" wp14:editId="5736F1AC">
                  <wp:simplePos x="0" y="0"/>
                  <wp:positionH relativeFrom="column">
                    <wp:posOffset>543560</wp:posOffset>
                  </wp:positionH>
                  <wp:positionV relativeFrom="paragraph">
                    <wp:posOffset>130810</wp:posOffset>
                  </wp:positionV>
                  <wp:extent cx="1764111" cy="2171024"/>
                  <wp:effectExtent l="0" t="0" r="7620" b="1270"/>
                  <wp:wrapNone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Picture 58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4111" cy="21710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B8E705E" w14:textId="2438E997" w:rsidR="00403449" w:rsidRDefault="0035128E" w:rsidP="0040344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42D3216C" wp14:editId="11DCECD6">
                      <wp:simplePos x="0" y="0"/>
                      <wp:positionH relativeFrom="column">
                        <wp:posOffset>1551305</wp:posOffset>
                      </wp:positionH>
                      <wp:positionV relativeFrom="paragraph">
                        <wp:posOffset>86360</wp:posOffset>
                      </wp:positionV>
                      <wp:extent cx="1264920" cy="160020"/>
                      <wp:effectExtent l="38100" t="0" r="11430" b="87630"/>
                      <wp:wrapNone/>
                      <wp:docPr id="60" name="Straight Arrow Connector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64920" cy="1600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C2664A" id="Straight Arrow Connector 60" o:spid="_x0000_s1026" type="#_x0000_t32" style="position:absolute;margin-left:122.15pt;margin-top:6.8pt;width:99.6pt;height:12.6pt;flip:x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6C570F69" wp14:editId="475B656A">
                      <wp:simplePos x="0" y="0"/>
                      <wp:positionH relativeFrom="column">
                        <wp:posOffset>1475105</wp:posOffset>
                      </wp:positionH>
                      <wp:positionV relativeFrom="paragraph">
                        <wp:posOffset>86360</wp:posOffset>
                      </wp:positionV>
                      <wp:extent cx="1356360" cy="598170"/>
                      <wp:effectExtent l="38100" t="0" r="15240" b="68580"/>
                      <wp:wrapNone/>
                      <wp:docPr id="61" name="Straight Arrow Connector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56360" cy="59817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6CB32E" id="Straight Arrow Connector 61" o:spid="_x0000_s1026" type="#_x0000_t32" style="position:absolute;margin-left:116.15pt;margin-top:6.8pt;width:106.8pt;height:47.1pt;flip:x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1BF35AB8" w14:textId="19B1F0AA" w:rsidR="00403449" w:rsidRDefault="00403449" w:rsidP="00403449">
            <w:pPr>
              <w:ind w:firstLine="7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59D5C3FC" wp14:editId="3E08F2A6">
                      <wp:simplePos x="0" y="0"/>
                      <wp:positionH relativeFrom="column">
                        <wp:posOffset>1553210</wp:posOffset>
                      </wp:positionH>
                      <wp:positionV relativeFrom="paragraph">
                        <wp:posOffset>727075</wp:posOffset>
                      </wp:positionV>
                      <wp:extent cx="1181100" cy="219075"/>
                      <wp:effectExtent l="38100" t="0" r="19050" b="85725"/>
                      <wp:wrapNone/>
                      <wp:docPr id="63" name="Straight Arrow Connector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181100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04535BD" id="Straight Arrow Connector 63" o:spid="_x0000_s1026" type="#_x0000_t32" style="position:absolute;margin-left:122.3pt;margin-top:57.25pt;width:93pt;height:17.25pt;flip:x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341839AB" w14:textId="5A6A609B" w:rsidR="00403449" w:rsidRPr="00403449" w:rsidRDefault="0035128E" w:rsidP="00403449"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7E27A41C" wp14:editId="5CFC51AF">
                      <wp:simplePos x="0" y="0"/>
                      <wp:positionH relativeFrom="column">
                        <wp:posOffset>2679065</wp:posOffset>
                      </wp:positionH>
                      <wp:positionV relativeFrom="paragraph">
                        <wp:posOffset>182245</wp:posOffset>
                      </wp:positionV>
                      <wp:extent cx="1531620" cy="655320"/>
                      <wp:effectExtent l="0" t="0" r="11430" b="11430"/>
                      <wp:wrapNone/>
                      <wp:docPr id="16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31620" cy="6553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EE97596" w14:textId="0E223CC2" w:rsidR="007E0761" w:rsidRPr="0035128E" w:rsidRDefault="007E0761" w:rsidP="007E0761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5128E">
                                    <w:rPr>
                                      <w:sz w:val="16"/>
                                      <w:szCs w:val="16"/>
                                    </w:rPr>
                                    <w:t>Item: VELCRO HOOK 50MM</w:t>
                                  </w:r>
                                </w:p>
                                <w:p w14:paraId="3D50D82E" w14:textId="2CA6662B" w:rsidR="007E0761" w:rsidRPr="0035128E" w:rsidRDefault="007E0761" w:rsidP="007E0761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5128E">
                                    <w:rPr>
                                      <w:sz w:val="16"/>
                                      <w:szCs w:val="16"/>
                                    </w:rPr>
                                    <w:t>Style Color: TFP</w:t>
                                  </w:r>
                                  <w:r w:rsidR="0035128E">
                                    <w:rPr>
                                      <w:sz w:val="16"/>
                                      <w:szCs w:val="16"/>
                                    </w:rPr>
                                    <w:t xml:space="preserve"> / MCAM</w:t>
                                  </w:r>
                                </w:p>
                                <w:p w14:paraId="61822AA2" w14:textId="77777777" w:rsidR="007E0761" w:rsidRPr="0035128E" w:rsidRDefault="007E0761" w:rsidP="007E0761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5128E">
                                    <w:rPr>
                                      <w:sz w:val="16"/>
                                      <w:szCs w:val="16"/>
                                    </w:rPr>
                                    <w:t>RM Color: CBK</w:t>
                                  </w:r>
                                </w:p>
                                <w:p w14:paraId="59AA8575" w14:textId="77777777" w:rsidR="007E0761" w:rsidRDefault="007E0761" w:rsidP="007E0761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27A41C" id="Text Box 16" o:spid="_x0000_s1036" type="#_x0000_t202" style="position:absolute;margin-left:210.95pt;margin-top:14.35pt;width:120.6pt;height:51.6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" fillcolor="white [3201]" strokeweight=".5pt">
                      <v:textbox>
                        <w:txbxContent>
                          <w:p w14:paraId="5EE97596" w14:textId="0E223CC2" w:rsidR="007E0761" w:rsidRPr="0035128E" w:rsidRDefault="007E0761" w:rsidP="007E076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5128E">
                              <w:rPr>
                                <w:sz w:val="16"/>
                                <w:szCs w:val="16"/>
                              </w:rPr>
                              <w:t>Item: VELCRO HOOK 50MM</w:t>
                            </w:r>
                          </w:p>
                          <w:p w14:paraId="3D50D82E" w14:textId="2CA6662B" w:rsidR="007E0761" w:rsidRPr="0035128E" w:rsidRDefault="007E0761" w:rsidP="007E076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5128E">
                              <w:rPr>
                                <w:sz w:val="16"/>
                                <w:szCs w:val="16"/>
                              </w:rPr>
                              <w:t>Style Color: TFP</w:t>
                            </w:r>
                            <w:r w:rsidR="0035128E">
                              <w:rPr>
                                <w:sz w:val="16"/>
                                <w:szCs w:val="16"/>
                              </w:rPr>
                              <w:t xml:space="preserve"> / MCAM</w:t>
                            </w:r>
                          </w:p>
                          <w:p w14:paraId="61822AA2" w14:textId="77777777" w:rsidR="007E0761" w:rsidRPr="0035128E" w:rsidRDefault="007E0761" w:rsidP="007E076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5128E">
                              <w:rPr>
                                <w:sz w:val="16"/>
                                <w:szCs w:val="16"/>
                              </w:rPr>
                              <w:t>RM Color: CBK</w:t>
                            </w:r>
                          </w:p>
                          <w:p w14:paraId="59AA8575" w14:textId="77777777" w:rsidR="007E0761" w:rsidRDefault="007E0761" w:rsidP="007E0761"/>
                        </w:txbxContent>
                      </v:textbox>
                    </v:shape>
                  </w:pict>
                </mc:Fallback>
              </mc:AlternateContent>
            </w:r>
          </w:p>
          <w:p w14:paraId="7F101B77" w14:textId="0D00F4F7" w:rsidR="00403449" w:rsidRPr="00403449" w:rsidRDefault="00403449" w:rsidP="00403449"/>
          <w:p w14:paraId="55BC857C" w14:textId="471020A5" w:rsidR="00403449" w:rsidRPr="00403449" w:rsidRDefault="00403449" w:rsidP="00403449"/>
          <w:p w14:paraId="00978D16" w14:textId="0CBACB89" w:rsidR="00403449" w:rsidRDefault="00403449" w:rsidP="00403449"/>
          <w:p w14:paraId="5D04A62C" w14:textId="0604AFE0" w:rsidR="00403449" w:rsidRDefault="0035128E" w:rsidP="00403449"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363690C6" wp14:editId="0BFA76D4">
                      <wp:simplePos x="0" y="0"/>
                      <wp:positionH relativeFrom="column">
                        <wp:posOffset>2846705</wp:posOffset>
                      </wp:positionH>
                      <wp:positionV relativeFrom="paragraph">
                        <wp:posOffset>205105</wp:posOffset>
                      </wp:positionV>
                      <wp:extent cx="1333500" cy="624840"/>
                      <wp:effectExtent l="0" t="0" r="19050" b="22860"/>
                      <wp:wrapNone/>
                      <wp:docPr id="17" name="Text Box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33500" cy="6248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24735A0" w14:textId="5FBA5248" w:rsidR="007E0761" w:rsidRPr="0035128E" w:rsidRDefault="007E0761" w:rsidP="007E0761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5128E">
                                    <w:rPr>
                                      <w:sz w:val="16"/>
                                      <w:szCs w:val="16"/>
                                    </w:rPr>
                                    <w:t>Item: GRIP FABRIC</w:t>
                                  </w:r>
                                </w:p>
                                <w:p w14:paraId="10E11C29" w14:textId="531B3BDC" w:rsidR="007E0761" w:rsidRPr="0035128E" w:rsidRDefault="007E0761" w:rsidP="007E0761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5128E">
                                    <w:rPr>
                                      <w:sz w:val="16"/>
                                      <w:szCs w:val="16"/>
                                    </w:rPr>
                                    <w:t>Style Color: TFP</w:t>
                                  </w:r>
                                  <w:r w:rsidR="0035128E" w:rsidRPr="0035128E">
                                    <w:rPr>
                                      <w:sz w:val="16"/>
                                      <w:szCs w:val="16"/>
                                    </w:rPr>
                                    <w:t xml:space="preserve"> / MCAM</w:t>
                                  </w:r>
                                </w:p>
                                <w:p w14:paraId="27020CFD" w14:textId="77777777" w:rsidR="007E0761" w:rsidRPr="0035128E" w:rsidRDefault="007E0761" w:rsidP="007E0761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5128E">
                                    <w:rPr>
                                      <w:sz w:val="16"/>
                                      <w:szCs w:val="16"/>
                                    </w:rPr>
                                    <w:t>RM Color: CBK</w:t>
                                  </w:r>
                                </w:p>
                                <w:p w14:paraId="14B91350" w14:textId="77777777" w:rsidR="007E0761" w:rsidRDefault="007E0761" w:rsidP="007E0761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3690C6" id="Text Box 17" o:spid="_x0000_s1037" type="#_x0000_t202" style="position:absolute;margin-left:224.15pt;margin-top:16.15pt;width:105pt;height:49.2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" fillcolor="white [3201]" strokeweight=".5pt">
                      <v:textbox>
                        <w:txbxContent>
                          <w:p w14:paraId="524735A0" w14:textId="5FBA5248" w:rsidR="007E0761" w:rsidRPr="0035128E" w:rsidRDefault="007E0761" w:rsidP="007E076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5128E">
                              <w:rPr>
                                <w:sz w:val="16"/>
                                <w:szCs w:val="16"/>
                              </w:rPr>
                              <w:t>Item: GRIP FABRIC</w:t>
                            </w:r>
                          </w:p>
                          <w:p w14:paraId="10E11C29" w14:textId="531B3BDC" w:rsidR="007E0761" w:rsidRPr="0035128E" w:rsidRDefault="007E0761" w:rsidP="007E076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5128E">
                              <w:rPr>
                                <w:sz w:val="16"/>
                                <w:szCs w:val="16"/>
                              </w:rPr>
                              <w:t>Style Color: TFP</w:t>
                            </w:r>
                            <w:r w:rsidR="0035128E" w:rsidRPr="0035128E">
                              <w:rPr>
                                <w:sz w:val="16"/>
                                <w:szCs w:val="16"/>
                              </w:rPr>
                              <w:t xml:space="preserve"> / MCAM</w:t>
                            </w:r>
                          </w:p>
                          <w:p w14:paraId="27020CFD" w14:textId="77777777" w:rsidR="007E0761" w:rsidRPr="0035128E" w:rsidRDefault="007E0761" w:rsidP="007E076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5128E">
                              <w:rPr>
                                <w:sz w:val="16"/>
                                <w:szCs w:val="16"/>
                              </w:rPr>
                              <w:t>RM Color: CBK</w:t>
                            </w:r>
                          </w:p>
                          <w:p w14:paraId="14B91350" w14:textId="77777777" w:rsidR="007E0761" w:rsidRDefault="007E0761" w:rsidP="007E0761"/>
                        </w:txbxContent>
                      </v:textbox>
                    </v:shape>
                  </w:pict>
                </mc:Fallback>
              </mc:AlternateContent>
            </w:r>
          </w:p>
          <w:p w14:paraId="2A93A6BE" w14:textId="3233BDCA" w:rsidR="00403449" w:rsidRPr="00403449" w:rsidRDefault="00403449" w:rsidP="00403449">
            <w:pPr>
              <w:tabs>
                <w:tab w:val="left" w:pos="5010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73DF423B" wp14:editId="3B554BBC">
                      <wp:simplePos x="0" y="0"/>
                      <wp:positionH relativeFrom="column">
                        <wp:posOffset>1381760</wp:posOffset>
                      </wp:positionH>
                      <wp:positionV relativeFrom="paragraph">
                        <wp:posOffset>376555</wp:posOffset>
                      </wp:positionV>
                      <wp:extent cx="1447800" cy="0"/>
                      <wp:effectExtent l="38100" t="76200" r="0" b="95250"/>
                      <wp:wrapNone/>
                      <wp:docPr id="65" name="Straight Arrow Connector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478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CC997D" id="Straight Arrow Connector 65" o:spid="_x0000_s1026" type="#_x0000_t32" style="position:absolute;margin-left:108.8pt;margin-top:29.65pt;width:114pt;height:0;flip:x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>
              <w:tab/>
            </w:r>
          </w:p>
        </w:tc>
      </w:tr>
    </w:tbl>
    <w:p w14:paraId="27FD0E76" w14:textId="71B513A1" w:rsidR="000B1457" w:rsidRDefault="000B1457" w:rsidP="00155384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403449" w:rsidRPr="00DE4BCC" w14:paraId="2209DF5A" w14:textId="77777777" w:rsidTr="00ED25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70665CFA" w14:textId="5832B08C" w:rsidR="00403449" w:rsidRPr="00DE4BCC" w:rsidRDefault="00403449" w:rsidP="00ED254D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lastRenderedPageBreak/>
              <w:t xml:space="preserve">Images </w:t>
            </w:r>
          </w:p>
        </w:tc>
      </w:tr>
      <w:tr w:rsidR="00403449" w:rsidRPr="00DE4BCC" w14:paraId="1EA0B63C" w14:textId="77777777" w:rsidTr="00617992">
        <w:trPr>
          <w:trHeight w:val="12293"/>
        </w:trPr>
        <w:tc>
          <w:tcPr>
            <w:tcW w:w="5000" w:type="pct"/>
          </w:tcPr>
          <w:p w14:paraId="15E9512B" w14:textId="27599239" w:rsidR="00403449" w:rsidRPr="00403449" w:rsidRDefault="0035128E" w:rsidP="00403449"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3E448988" wp14:editId="47D9CDEF">
                      <wp:simplePos x="0" y="0"/>
                      <wp:positionH relativeFrom="column">
                        <wp:posOffset>4218305</wp:posOffset>
                      </wp:positionH>
                      <wp:positionV relativeFrom="paragraph">
                        <wp:posOffset>63500</wp:posOffset>
                      </wp:positionV>
                      <wp:extent cx="1363980" cy="647700"/>
                      <wp:effectExtent l="0" t="0" r="26670" b="19050"/>
                      <wp:wrapSquare wrapText="bothSides"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63980" cy="647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A12F8D3" w14:textId="6762C2C0" w:rsidR="0035128E" w:rsidRPr="0035128E" w:rsidRDefault="0035128E" w:rsidP="002243FE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5128E">
                                    <w:rPr>
                                      <w:sz w:val="16"/>
                                      <w:szCs w:val="16"/>
                                    </w:rPr>
                                    <w:t xml:space="preserve">Item: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eyelet 13*7*4 </w:t>
                                  </w:r>
                                </w:p>
                                <w:p w14:paraId="14E07333" w14:textId="62E97070" w:rsidR="0035128E" w:rsidRPr="0035128E" w:rsidRDefault="0035128E" w:rsidP="002243FE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5128E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ALL COLOR</w:t>
                                  </w:r>
                                  <w:r w:rsidRPr="0035128E"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  <w:p w14:paraId="01B01604" w14:textId="17E09FC8" w:rsidR="0035128E" w:rsidRPr="0035128E" w:rsidRDefault="0035128E" w:rsidP="002243FE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5128E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BLACK</w:t>
                                  </w:r>
                                </w:p>
                                <w:p w14:paraId="5B494A8E" w14:textId="77777777" w:rsidR="0035128E" w:rsidRDefault="0035128E" w:rsidP="002243FE"/>
                                <w:p w14:paraId="25BDFEC9" w14:textId="77777777" w:rsidR="0035128E" w:rsidRDefault="0035128E" w:rsidP="002243FE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448988" id="Text Box 2" o:spid="_x0000_s1038" type="#_x0000_t202" style="position:absolute;margin-left:332.15pt;margin-top:5pt;width:107.4pt;height:51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" fillcolor="white [3201]" strokeweight=".5pt">
                      <v:textbox>
                        <w:txbxContent>
                          <w:p w14:paraId="0A12F8D3" w14:textId="6762C2C0" w:rsidR="0035128E" w:rsidRPr="0035128E" w:rsidRDefault="0035128E" w:rsidP="002243F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5128E">
                              <w:rPr>
                                <w:sz w:val="16"/>
                                <w:szCs w:val="16"/>
                              </w:rPr>
                              <w:t xml:space="preserve">Item: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eyelet 13*7*4 </w:t>
                            </w:r>
                          </w:p>
                          <w:p w14:paraId="14E07333" w14:textId="62E97070" w:rsidR="0035128E" w:rsidRPr="0035128E" w:rsidRDefault="0035128E" w:rsidP="002243F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5128E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ALL COLOR</w:t>
                            </w:r>
                            <w:r w:rsidRPr="0035128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01B01604" w14:textId="17E09FC8" w:rsidR="0035128E" w:rsidRPr="0035128E" w:rsidRDefault="0035128E" w:rsidP="002243F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5128E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BLACK</w:t>
                            </w:r>
                          </w:p>
                          <w:p w14:paraId="5B494A8E" w14:textId="77777777" w:rsidR="0035128E" w:rsidRDefault="0035128E" w:rsidP="002243FE"/>
                          <w:p w14:paraId="25BDFEC9" w14:textId="77777777" w:rsidR="0035128E" w:rsidRDefault="0035128E" w:rsidP="002243FE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51F94C2A" wp14:editId="51345451">
                      <wp:simplePos x="0" y="0"/>
                      <wp:positionH relativeFrom="column">
                        <wp:posOffset>1109345</wp:posOffset>
                      </wp:positionH>
                      <wp:positionV relativeFrom="paragraph">
                        <wp:posOffset>273050</wp:posOffset>
                      </wp:positionV>
                      <wp:extent cx="1539240" cy="628650"/>
                      <wp:effectExtent l="38100" t="38100" r="22860" b="19050"/>
                      <wp:wrapNone/>
                      <wp:docPr id="27" name="Straight Arrow Connector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539240" cy="6286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297956" id="Straight Arrow Connector 27" o:spid="_x0000_s1026" type="#_x0000_t32" style="position:absolute;margin-left:87.35pt;margin-top:21.5pt;width:121.2pt;height:49.5pt;flip:x y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4A5722A0" wp14:editId="7CA40DCD">
                      <wp:simplePos x="0" y="0"/>
                      <wp:positionH relativeFrom="column">
                        <wp:posOffset>1189355</wp:posOffset>
                      </wp:positionH>
                      <wp:positionV relativeFrom="paragraph">
                        <wp:posOffset>200660</wp:posOffset>
                      </wp:positionV>
                      <wp:extent cx="3448050" cy="68580"/>
                      <wp:effectExtent l="38100" t="0" r="19050" b="102870"/>
                      <wp:wrapNone/>
                      <wp:docPr id="26" name="Straight Arrow Connector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448050" cy="6858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097B5C" id="Straight Arrow Connector 26" o:spid="_x0000_s1026" type="#_x0000_t32" style="position:absolute;margin-left:93.65pt;margin-top:15.8pt;width:271.5pt;height:5.4pt;flip:x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 w:rsidR="002243FE">
              <w:rPr>
                <w:noProof/>
              </w:rPr>
              <w:drawing>
                <wp:anchor distT="0" distB="0" distL="114300" distR="114300" simplePos="0" relativeHeight="251807744" behindDoc="0" locked="0" layoutInCell="1" allowOverlap="1" wp14:anchorId="0B26DC65" wp14:editId="28C35061">
                  <wp:simplePos x="0" y="0"/>
                  <wp:positionH relativeFrom="column">
                    <wp:posOffset>118745</wp:posOffset>
                  </wp:positionH>
                  <wp:positionV relativeFrom="paragraph">
                    <wp:posOffset>223520</wp:posOffset>
                  </wp:positionV>
                  <wp:extent cx="1821180" cy="2470785"/>
                  <wp:effectExtent l="0" t="0" r="7620" b="5715"/>
                  <wp:wrapSquare wrapText="bothSides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231" t="4807" r="21539" b="3231"/>
                          <a:stretch/>
                        </pic:blipFill>
                        <pic:spPr bwMode="auto">
                          <a:xfrm>
                            <a:off x="0" y="0"/>
                            <a:ext cx="1821180" cy="2470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7D7BC05" w14:textId="16FDF2D5" w:rsidR="00E97492" w:rsidRDefault="0035128E" w:rsidP="00ED254D">
            <w:pPr>
              <w:rPr>
                <w:noProof/>
                <w14:ligatures w14:val="standard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49E93005" wp14:editId="31FC0CE1">
                      <wp:simplePos x="0" y="0"/>
                      <wp:positionH relativeFrom="column">
                        <wp:posOffset>1223645</wp:posOffset>
                      </wp:positionH>
                      <wp:positionV relativeFrom="paragraph">
                        <wp:posOffset>175895</wp:posOffset>
                      </wp:positionV>
                      <wp:extent cx="1432560" cy="1181100"/>
                      <wp:effectExtent l="38100" t="38100" r="34290" b="19050"/>
                      <wp:wrapNone/>
                      <wp:docPr id="29" name="Straight Arrow Connecto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432560" cy="11811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F166A6" id="Straight Arrow Connector 29" o:spid="_x0000_s1026" type="#_x0000_t32" style="position:absolute;margin-left:96.35pt;margin-top:13.85pt;width:112.8pt;height:93pt;flip:x y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124E171C" wp14:editId="707CECE5">
                      <wp:simplePos x="0" y="0"/>
                      <wp:positionH relativeFrom="column">
                        <wp:posOffset>972185</wp:posOffset>
                      </wp:positionH>
                      <wp:positionV relativeFrom="paragraph">
                        <wp:posOffset>168275</wp:posOffset>
                      </wp:positionV>
                      <wp:extent cx="1485900" cy="2598420"/>
                      <wp:effectExtent l="38100" t="38100" r="19050" b="30480"/>
                      <wp:wrapNone/>
                      <wp:docPr id="30" name="Straight Arrow Connector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485900" cy="25984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65CBE8" id="Straight Arrow Connector 30" o:spid="_x0000_s1026" type="#_x0000_t32" style="position:absolute;margin-left:76.55pt;margin-top:13.25pt;width:117pt;height:204.6pt;flip:x y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112876C6" w14:textId="09455823" w:rsidR="00E97492" w:rsidRDefault="0035128E" w:rsidP="00ED254D">
            <w:pPr>
              <w:rPr>
                <w:noProof/>
                <w14:ligatures w14:val="standard"/>
              </w:rPr>
            </w:pPr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3F2FA6AE" wp14:editId="5FB318C2">
                      <wp:simplePos x="0" y="0"/>
                      <wp:positionH relativeFrom="column">
                        <wp:posOffset>2618105</wp:posOffset>
                      </wp:positionH>
                      <wp:positionV relativeFrom="paragraph">
                        <wp:posOffset>113030</wp:posOffset>
                      </wp:positionV>
                      <wp:extent cx="1371600" cy="647700"/>
                      <wp:effectExtent l="0" t="0" r="19050" b="19050"/>
                      <wp:wrapSquare wrapText="bothSides"/>
                      <wp:docPr id="25" name="Text Box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647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471667E" w14:textId="0AED756D" w:rsidR="002243FE" w:rsidRPr="0035128E" w:rsidRDefault="002243FE" w:rsidP="002243FE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5128E">
                                    <w:rPr>
                                      <w:sz w:val="16"/>
                                      <w:szCs w:val="16"/>
                                    </w:rPr>
                                    <w:t>Item: CORDLOC</w:t>
                                  </w:r>
                                </w:p>
                                <w:p w14:paraId="5D75B4C8" w14:textId="11128EA1" w:rsidR="002243FE" w:rsidRPr="0035128E" w:rsidRDefault="002243FE" w:rsidP="002243FE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5128E">
                                    <w:rPr>
                                      <w:sz w:val="16"/>
                                      <w:szCs w:val="16"/>
                                    </w:rPr>
                                    <w:t>Style Color: TFP</w:t>
                                  </w:r>
                                  <w:r w:rsidR="0035128E">
                                    <w:rPr>
                                      <w:sz w:val="16"/>
                                      <w:szCs w:val="16"/>
                                    </w:rPr>
                                    <w:t xml:space="preserve"> / MCAM</w:t>
                                  </w:r>
                                  <w:r w:rsidRPr="0035128E"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  <w:p w14:paraId="07A541AA" w14:textId="70876AFE" w:rsidR="002243FE" w:rsidRPr="0035128E" w:rsidRDefault="002243FE" w:rsidP="002243FE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5128E">
                                    <w:rPr>
                                      <w:sz w:val="16"/>
                                      <w:szCs w:val="16"/>
                                    </w:rPr>
                                    <w:t>RM Color: KHAKI</w:t>
                                  </w:r>
                                </w:p>
                                <w:p w14:paraId="14DCE3E9" w14:textId="39B6AA78" w:rsidR="002243FE" w:rsidRDefault="002243FE" w:rsidP="002243FE"/>
                                <w:p w14:paraId="792018B7" w14:textId="77777777" w:rsidR="002243FE" w:rsidRDefault="002243FE" w:rsidP="002243FE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2FA6AE" id="Text Box 25" o:spid="_x0000_s1039" type="#_x0000_t202" style="position:absolute;margin-left:206.15pt;margin-top:8.9pt;width:108pt;height:51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" fillcolor="white [3201]" strokeweight=".5pt">
                      <v:textbox>
                        <w:txbxContent>
                          <w:p w14:paraId="1471667E" w14:textId="0AED756D" w:rsidR="002243FE" w:rsidRPr="0035128E" w:rsidRDefault="002243FE" w:rsidP="002243F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5128E">
                              <w:rPr>
                                <w:sz w:val="16"/>
                                <w:szCs w:val="16"/>
                              </w:rPr>
                              <w:t>Item: CORDLOC</w:t>
                            </w:r>
                          </w:p>
                          <w:p w14:paraId="5D75B4C8" w14:textId="11128EA1" w:rsidR="002243FE" w:rsidRPr="0035128E" w:rsidRDefault="002243FE" w:rsidP="002243F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5128E">
                              <w:rPr>
                                <w:sz w:val="16"/>
                                <w:szCs w:val="16"/>
                              </w:rPr>
                              <w:t>Style Color: TFP</w:t>
                            </w:r>
                            <w:r w:rsidR="0035128E">
                              <w:rPr>
                                <w:sz w:val="16"/>
                                <w:szCs w:val="16"/>
                              </w:rPr>
                              <w:t xml:space="preserve"> / MCAM</w:t>
                            </w:r>
                            <w:r w:rsidRPr="0035128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07A541AA" w14:textId="70876AFE" w:rsidR="002243FE" w:rsidRPr="0035128E" w:rsidRDefault="002243FE" w:rsidP="002243F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5128E">
                              <w:rPr>
                                <w:sz w:val="16"/>
                                <w:szCs w:val="16"/>
                              </w:rPr>
                              <w:t>RM Color: KHAKI</w:t>
                            </w:r>
                          </w:p>
                          <w:p w14:paraId="14DCE3E9" w14:textId="39B6AA78" w:rsidR="002243FE" w:rsidRDefault="002243FE" w:rsidP="002243FE"/>
                          <w:p w14:paraId="792018B7" w14:textId="77777777" w:rsidR="002243FE" w:rsidRDefault="002243FE" w:rsidP="002243FE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66FA6A66" w14:textId="4B7280FC" w:rsidR="00403449" w:rsidRPr="00403449" w:rsidRDefault="00403449" w:rsidP="00ED254D"/>
          <w:p w14:paraId="2FD0C03E" w14:textId="38BF9DDB" w:rsidR="00403449" w:rsidRDefault="00403449" w:rsidP="00ED254D"/>
          <w:p w14:paraId="257ABFB6" w14:textId="04C6C3EB" w:rsidR="00403449" w:rsidRDefault="00403449" w:rsidP="00ED254D">
            <w:pPr>
              <w:tabs>
                <w:tab w:val="left" w:pos="5010"/>
              </w:tabs>
            </w:pPr>
            <w:r>
              <w:tab/>
            </w:r>
          </w:p>
          <w:p w14:paraId="25E4CB75" w14:textId="50C058DB" w:rsidR="00E97492" w:rsidRPr="00E97492" w:rsidRDefault="00E97492" w:rsidP="00E97492"/>
          <w:p w14:paraId="13B126FE" w14:textId="2A17B3CD" w:rsidR="00E97492" w:rsidRPr="00E97492" w:rsidRDefault="0035128E" w:rsidP="00E97492"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4922CF9D" wp14:editId="246A0241">
                      <wp:simplePos x="0" y="0"/>
                      <wp:positionH relativeFrom="column">
                        <wp:posOffset>2656205</wp:posOffset>
                      </wp:positionH>
                      <wp:positionV relativeFrom="paragraph">
                        <wp:posOffset>95885</wp:posOffset>
                      </wp:positionV>
                      <wp:extent cx="1417320" cy="1089660"/>
                      <wp:effectExtent l="0" t="0" r="11430" b="15240"/>
                      <wp:wrapSquare wrapText="bothSides"/>
                      <wp:docPr id="23" name="Text Box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17320" cy="10896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E8A704C" w14:textId="2B545775" w:rsidR="002243FE" w:rsidRPr="0035128E" w:rsidRDefault="002243FE" w:rsidP="002243FE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5128E">
                                    <w:rPr>
                                      <w:sz w:val="16"/>
                                      <w:szCs w:val="16"/>
                                    </w:rPr>
                                    <w:t xml:space="preserve">Item: NYLON TAPE 20MM </w:t>
                                  </w:r>
                                </w:p>
                                <w:p w14:paraId="0002F133" w14:textId="77777777" w:rsidR="002243FE" w:rsidRPr="0035128E" w:rsidRDefault="002243FE" w:rsidP="002243FE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5128E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TFP </w:t>
                                  </w:r>
                                </w:p>
                                <w:p w14:paraId="0BEBDFFD" w14:textId="724EDE48" w:rsidR="002243FE" w:rsidRDefault="002243FE" w:rsidP="002243FE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5128E">
                                    <w:rPr>
                                      <w:sz w:val="16"/>
                                      <w:szCs w:val="16"/>
                                    </w:rPr>
                                    <w:t>RM Color: TFP</w:t>
                                  </w:r>
                                </w:p>
                                <w:p w14:paraId="16E94708" w14:textId="6C69B063" w:rsidR="0035128E" w:rsidRPr="0035128E" w:rsidRDefault="0035128E" w:rsidP="0035128E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5128E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MCAM</w:t>
                                  </w:r>
                                </w:p>
                                <w:p w14:paraId="0E56CD7C" w14:textId="19345656" w:rsidR="0035128E" w:rsidRPr="0035128E" w:rsidRDefault="0035128E" w:rsidP="0035128E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5128E">
                                    <w:rPr>
                                      <w:sz w:val="16"/>
                                      <w:szCs w:val="16"/>
                                    </w:rPr>
                                    <w:t xml:space="preserve">RM Color: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MCAM</w:t>
                                  </w:r>
                                </w:p>
                                <w:p w14:paraId="56B272C1" w14:textId="77777777" w:rsidR="0035128E" w:rsidRPr="0035128E" w:rsidRDefault="0035128E" w:rsidP="002243FE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72FC91B3" w14:textId="77777777" w:rsidR="002243FE" w:rsidRDefault="002243FE" w:rsidP="002243FE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22CF9D" id="Text Box 23" o:spid="_x0000_s1040" type="#_x0000_t202" style="position:absolute;margin-left:209.15pt;margin-top:7.55pt;width:111.6pt;height:85.8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" fillcolor="white [3201]" strokeweight=".5pt">
                      <v:textbox>
                        <w:txbxContent>
                          <w:p w14:paraId="5E8A704C" w14:textId="2B545775" w:rsidR="002243FE" w:rsidRPr="0035128E" w:rsidRDefault="002243FE" w:rsidP="002243F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5128E">
                              <w:rPr>
                                <w:sz w:val="16"/>
                                <w:szCs w:val="16"/>
                              </w:rPr>
                              <w:t xml:space="preserve">Item: NYLON TAPE 20MM </w:t>
                            </w:r>
                          </w:p>
                          <w:p w14:paraId="0002F133" w14:textId="77777777" w:rsidR="002243FE" w:rsidRPr="0035128E" w:rsidRDefault="002243FE" w:rsidP="002243F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5128E">
                              <w:rPr>
                                <w:sz w:val="16"/>
                                <w:szCs w:val="16"/>
                              </w:rPr>
                              <w:t xml:space="preserve">Style Color: TFP </w:t>
                            </w:r>
                          </w:p>
                          <w:p w14:paraId="0BEBDFFD" w14:textId="724EDE48" w:rsidR="002243FE" w:rsidRDefault="002243FE" w:rsidP="002243F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5128E">
                              <w:rPr>
                                <w:sz w:val="16"/>
                                <w:szCs w:val="16"/>
                              </w:rPr>
                              <w:t>RM Color: TFP</w:t>
                            </w:r>
                          </w:p>
                          <w:p w14:paraId="16E94708" w14:textId="6C69B063" w:rsidR="0035128E" w:rsidRPr="0035128E" w:rsidRDefault="0035128E" w:rsidP="0035128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5128E">
                              <w:rPr>
                                <w:sz w:val="16"/>
                                <w:szCs w:val="16"/>
                              </w:rPr>
                              <w:t xml:space="preserve">Style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MCAM</w:t>
                            </w:r>
                          </w:p>
                          <w:p w14:paraId="0E56CD7C" w14:textId="19345656" w:rsidR="0035128E" w:rsidRPr="0035128E" w:rsidRDefault="0035128E" w:rsidP="0035128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5128E">
                              <w:rPr>
                                <w:sz w:val="16"/>
                                <w:szCs w:val="16"/>
                              </w:rPr>
                              <w:t xml:space="preserve">RM Color: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MCAM</w:t>
                            </w:r>
                          </w:p>
                          <w:p w14:paraId="56B272C1" w14:textId="77777777" w:rsidR="0035128E" w:rsidRPr="0035128E" w:rsidRDefault="0035128E" w:rsidP="002243F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2FC91B3" w14:textId="77777777" w:rsidR="002243FE" w:rsidRDefault="002243FE" w:rsidP="002243FE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2196E30F" w14:textId="0352B37B" w:rsidR="00E97492" w:rsidRDefault="00E97492" w:rsidP="00E97492"/>
          <w:p w14:paraId="2FD8519E" w14:textId="69D750BC" w:rsidR="00E97492" w:rsidRDefault="00E97492" w:rsidP="00E97492"/>
          <w:p w14:paraId="6CE1D5F2" w14:textId="1449AC8F" w:rsidR="002243FE" w:rsidRDefault="002243FE" w:rsidP="002243FE">
            <w:pPr>
              <w:pStyle w:val="NormalWeb"/>
            </w:pPr>
          </w:p>
          <w:p w14:paraId="4A9F4A1A" w14:textId="0C1160BB" w:rsidR="00E97492" w:rsidRDefault="00E97492" w:rsidP="00E97492"/>
          <w:p w14:paraId="549BCF49" w14:textId="209037C5" w:rsidR="00E97492" w:rsidRDefault="002243FE" w:rsidP="00E97492">
            <w:r>
              <w:rPr>
                <w:noProof/>
              </w:rPr>
              <w:drawing>
                <wp:anchor distT="0" distB="0" distL="114300" distR="114300" simplePos="0" relativeHeight="251766784" behindDoc="0" locked="0" layoutInCell="1" allowOverlap="1" wp14:anchorId="4868658C" wp14:editId="544C1227">
                  <wp:simplePos x="0" y="0"/>
                  <wp:positionH relativeFrom="column">
                    <wp:posOffset>103505</wp:posOffset>
                  </wp:positionH>
                  <wp:positionV relativeFrom="paragraph">
                    <wp:posOffset>29845</wp:posOffset>
                  </wp:positionV>
                  <wp:extent cx="2023393" cy="1943100"/>
                  <wp:effectExtent l="0" t="0" r="0" b="0"/>
                  <wp:wrapSquare wrapText="bothSides"/>
                  <wp:docPr id="84" name="Picture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Picture 84"/>
                          <pic:cNvPicPr/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013" t="25371" r="26602" b="5643"/>
                          <a:stretch/>
                        </pic:blipFill>
                        <pic:spPr bwMode="auto">
                          <a:xfrm>
                            <a:off x="0" y="0"/>
                            <a:ext cx="2023393" cy="19431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098F2F7" w14:textId="696DB1F4" w:rsidR="00E97492" w:rsidRDefault="0035128E" w:rsidP="00E97492">
            <w:r>
              <w:rPr>
                <w:rFonts w:ascii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7A0414A6" wp14:editId="08E699AE">
                      <wp:simplePos x="0" y="0"/>
                      <wp:positionH relativeFrom="column">
                        <wp:posOffset>2458085</wp:posOffset>
                      </wp:positionH>
                      <wp:positionV relativeFrom="paragraph">
                        <wp:posOffset>35560</wp:posOffset>
                      </wp:positionV>
                      <wp:extent cx="1638300" cy="647700"/>
                      <wp:effectExtent l="0" t="0" r="19050" b="19050"/>
                      <wp:wrapSquare wrapText="bothSides"/>
                      <wp:docPr id="21" name="Text Box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38300" cy="647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A347892" w14:textId="126F38B5" w:rsidR="002243FE" w:rsidRPr="0035128E" w:rsidRDefault="002243FE" w:rsidP="002243FE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5128E">
                                    <w:rPr>
                                      <w:sz w:val="16"/>
                                      <w:szCs w:val="16"/>
                                    </w:rPr>
                                    <w:t>Item: ELASTIC STRING 2.8MM</w:t>
                                  </w:r>
                                </w:p>
                                <w:p w14:paraId="3A024372" w14:textId="6589E4F4" w:rsidR="002243FE" w:rsidRPr="0035128E" w:rsidRDefault="002243FE" w:rsidP="002243FE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5128E">
                                    <w:rPr>
                                      <w:sz w:val="16"/>
                                      <w:szCs w:val="16"/>
                                    </w:rPr>
                                    <w:t xml:space="preserve">Style Color: TFP </w:t>
                                  </w:r>
                                  <w:r w:rsidR="0035128E">
                                    <w:rPr>
                                      <w:sz w:val="16"/>
                                      <w:szCs w:val="16"/>
                                    </w:rPr>
                                    <w:t>/ MCAM</w:t>
                                  </w:r>
                                </w:p>
                                <w:p w14:paraId="03E22E0E" w14:textId="77777777" w:rsidR="002243FE" w:rsidRPr="0035128E" w:rsidRDefault="002243FE" w:rsidP="002243FE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5128E">
                                    <w:rPr>
                                      <w:sz w:val="16"/>
                                      <w:szCs w:val="16"/>
                                    </w:rPr>
                                    <w:t>RM Color: CBK</w:t>
                                  </w:r>
                                </w:p>
                                <w:p w14:paraId="170D870F" w14:textId="77777777" w:rsidR="002243FE" w:rsidRDefault="002243FE" w:rsidP="002243FE"/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0414A6" id="Text Box 21" o:spid="_x0000_s1041" type="#_x0000_t202" style="position:absolute;margin-left:193.55pt;margin-top:2.8pt;width:129pt;height:51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" fillcolor="white [3201]" strokeweight=".5pt">
                      <v:textbox>
                        <w:txbxContent>
                          <w:p w14:paraId="2A347892" w14:textId="126F38B5" w:rsidR="002243FE" w:rsidRPr="0035128E" w:rsidRDefault="002243FE" w:rsidP="002243F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5128E">
                              <w:rPr>
                                <w:sz w:val="16"/>
                                <w:szCs w:val="16"/>
                              </w:rPr>
                              <w:t>Item: ELASTIC STRING 2.8MM</w:t>
                            </w:r>
                          </w:p>
                          <w:p w14:paraId="3A024372" w14:textId="6589E4F4" w:rsidR="002243FE" w:rsidRPr="0035128E" w:rsidRDefault="002243FE" w:rsidP="002243F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5128E">
                              <w:rPr>
                                <w:sz w:val="16"/>
                                <w:szCs w:val="16"/>
                              </w:rPr>
                              <w:t xml:space="preserve">Style Color: TFP </w:t>
                            </w:r>
                            <w:r w:rsidR="0035128E">
                              <w:rPr>
                                <w:sz w:val="16"/>
                                <w:szCs w:val="16"/>
                              </w:rPr>
                              <w:t>/ MCAM</w:t>
                            </w:r>
                          </w:p>
                          <w:p w14:paraId="03E22E0E" w14:textId="77777777" w:rsidR="002243FE" w:rsidRPr="0035128E" w:rsidRDefault="002243FE" w:rsidP="002243F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5128E">
                              <w:rPr>
                                <w:sz w:val="16"/>
                                <w:szCs w:val="16"/>
                              </w:rPr>
                              <w:t>RM Color: CBK</w:t>
                            </w:r>
                          </w:p>
                          <w:p w14:paraId="170D870F" w14:textId="77777777" w:rsidR="002243FE" w:rsidRDefault="002243FE" w:rsidP="002243FE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35C7E6F3" w14:textId="2D73ED14" w:rsidR="00E97492" w:rsidRDefault="00E97492" w:rsidP="00E97492"/>
          <w:p w14:paraId="35495524" w14:textId="279AB470" w:rsidR="00E97492" w:rsidRDefault="00E97492" w:rsidP="00E97492"/>
          <w:p w14:paraId="1B8B20F6" w14:textId="21D63BDD" w:rsidR="00E97492" w:rsidRDefault="00E97492" w:rsidP="00E97492">
            <w:pPr>
              <w:rPr>
                <w:noProof/>
                <w14:ligatures w14:val="standard"/>
              </w:rPr>
            </w:pPr>
          </w:p>
          <w:p w14:paraId="430C822D" w14:textId="0AD6037B" w:rsidR="00E97492" w:rsidRDefault="00E97492" w:rsidP="00E97492">
            <w:pPr>
              <w:rPr>
                <w:noProof/>
                <w14:ligatures w14:val="standard"/>
              </w:rPr>
            </w:pPr>
          </w:p>
          <w:p w14:paraId="0856EEB5" w14:textId="6CBA3E8D" w:rsidR="00E97492" w:rsidRDefault="00E97492" w:rsidP="00E97492"/>
          <w:p w14:paraId="2C8E7CDA" w14:textId="77777777" w:rsidR="00E97492" w:rsidRDefault="00E97492" w:rsidP="00E97492"/>
          <w:p w14:paraId="695A0AA3" w14:textId="0D53E208" w:rsidR="00E97492" w:rsidRDefault="00E97492" w:rsidP="00E97492"/>
          <w:p w14:paraId="27CD0909" w14:textId="7A415CEE" w:rsidR="00E97492" w:rsidRDefault="00E97492" w:rsidP="00E97492"/>
          <w:p w14:paraId="038330F3" w14:textId="40F5710F" w:rsidR="00E97492" w:rsidRDefault="00E97492" w:rsidP="00E97492"/>
          <w:p w14:paraId="434BB00A" w14:textId="34523DD1" w:rsidR="00E97492" w:rsidRDefault="00E97492" w:rsidP="00E9749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54DA3C26" wp14:editId="555E29F4">
                      <wp:simplePos x="0" y="0"/>
                      <wp:positionH relativeFrom="column">
                        <wp:posOffset>1362710</wp:posOffset>
                      </wp:positionH>
                      <wp:positionV relativeFrom="paragraph">
                        <wp:posOffset>454025</wp:posOffset>
                      </wp:positionV>
                      <wp:extent cx="1209675" cy="0"/>
                      <wp:effectExtent l="38100" t="76200" r="0" b="95250"/>
                      <wp:wrapNone/>
                      <wp:docPr id="85" name="Straight Arrow Connector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096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5341F1" id="Straight Arrow Connector 85" o:spid="_x0000_s1026" type="#_x0000_t32" style="position:absolute;margin-left:107.3pt;margin-top:35.75pt;width:95.25pt;height:0;flip:x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" strokecolor="#d7230d [2409]" strokeweight=".5pt">
                      <v:stroke endarrow="block" joinstyle="miter"/>
                    </v:shape>
                  </w:pict>
                </mc:Fallback>
              </mc:AlternateContent>
            </w:r>
            <w:r>
              <w:t>Label Placement</w:t>
            </w:r>
          </w:p>
          <w:p w14:paraId="15A3D2C1" w14:textId="6613130A" w:rsidR="00E97492" w:rsidRPr="00E97492" w:rsidRDefault="002243FE" w:rsidP="00E97492">
            <w:r>
              <w:rPr>
                <w:noProof/>
              </w:rPr>
              <w:drawing>
                <wp:anchor distT="0" distB="0" distL="114300" distR="114300" simplePos="0" relativeHeight="251765760" behindDoc="0" locked="0" layoutInCell="1" allowOverlap="1" wp14:anchorId="08D30C7E" wp14:editId="1FDB7B24">
                  <wp:simplePos x="0" y="0"/>
                  <wp:positionH relativeFrom="column">
                    <wp:posOffset>408305</wp:posOffset>
                  </wp:positionH>
                  <wp:positionV relativeFrom="paragraph">
                    <wp:posOffset>29845</wp:posOffset>
                  </wp:positionV>
                  <wp:extent cx="1838325" cy="2324100"/>
                  <wp:effectExtent l="0" t="0" r="9525" b="0"/>
                  <wp:wrapSquare wrapText="bothSides"/>
                  <wp:docPr id="83" name="Picture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Picture 83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981" t="24516" r="31090" b="5929"/>
                          <a:stretch/>
                        </pic:blipFill>
                        <pic:spPr bwMode="auto">
                          <a:xfrm>
                            <a:off x="0" y="0"/>
                            <a:ext cx="1838325" cy="23241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30059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19EA2325" wp14:editId="7038577B">
                      <wp:simplePos x="0" y="0"/>
                      <wp:positionH relativeFrom="column">
                        <wp:posOffset>2810510</wp:posOffset>
                      </wp:positionH>
                      <wp:positionV relativeFrom="paragraph">
                        <wp:posOffset>78740</wp:posOffset>
                      </wp:positionV>
                      <wp:extent cx="2171700" cy="466725"/>
                      <wp:effectExtent l="0" t="0" r="19050" b="28575"/>
                      <wp:wrapNone/>
                      <wp:docPr id="77" name="Text Box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71700" cy="4667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D66F1D9" w14:textId="55E27308" w:rsidR="00403449" w:rsidRPr="004E0B40" w:rsidRDefault="00300596" w:rsidP="00403449">
                                  <w:pPr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color w:val="auto"/>
                                    </w:rPr>
                                    <w:t xml:space="preserve">Attaching </w:t>
                                  </w:r>
                                  <w:r w:rsidR="00E97492">
                                    <w:rPr>
                                      <w:color w:val="auto"/>
                                    </w:rPr>
                                    <w:t>On the Back Webbing Strap</w:t>
                                  </w:r>
                                  <w:r>
                                    <w:rPr>
                                      <w:color w:val="auto"/>
                                    </w:rPr>
                                    <w:t xml:space="preserve"> as a patch label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EA2325" id="Text Box 77" o:spid="_x0000_s1042" type="#_x0000_t202" style="position:absolute;margin-left:221.3pt;margin-top:6.2pt;width:171pt;height:36.7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" fillcolor="white [3201]" strokeweight=".5pt">
                      <v:textbox>
                        <w:txbxContent>
                          <w:p w14:paraId="6D66F1D9" w14:textId="55E27308" w:rsidR="00403449" w:rsidRPr="004E0B40" w:rsidRDefault="00300596" w:rsidP="00403449">
                            <w:pPr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Attaching </w:t>
                            </w:r>
                            <w:r w:rsidR="00E97492">
                              <w:rPr>
                                <w:color w:val="auto"/>
                              </w:rPr>
                              <w:t>On the Back Webbing Strap</w:t>
                            </w:r>
                            <w:r>
                              <w:rPr>
                                <w:color w:val="auto"/>
                              </w:rPr>
                              <w:t xml:space="preserve"> as a patch label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879EA01" w14:textId="77777777" w:rsidR="00E97492" w:rsidRPr="00E97492" w:rsidRDefault="00E97492" w:rsidP="00E97492"/>
          <w:p w14:paraId="5D4B0AEC" w14:textId="77777777" w:rsidR="00E97492" w:rsidRPr="00E97492" w:rsidRDefault="00E97492" w:rsidP="00E97492"/>
          <w:p w14:paraId="41F518DD" w14:textId="77777777" w:rsidR="00E97492" w:rsidRPr="00E97492" w:rsidRDefault="00E97492" w:rsidP="00E97492"/>
          <w:p w14:paraId="73DEB4B9" w14:textId="77777777" w:rsidR="00E97492" w:rsidRPr="00E97492" w:rsidRDefault="00E97492" w:rsidP="00E97492"/>
          <w:p w14:paraId="32B032D4" w14:textId="77777777" w:rsidR="00E97492" w:rsidRPr="00E97492" w:rsidRDefault="00E97492" w:rsidP="00E97492"/>
          <w:p w14:paraId="457D94BE" w14:textId="77777777" w:rsidR="00E97492" w:rsidRPr="00E97492" w:rsidRDefault="00E97492" w:rsidP="00E97492"/>
          <w:p w14:paraId="4FEEAECA" w14:textId="77777777" w:rsidR="00E97492" w:rsidRPr="00E97492" w:rsidRDefault="00E97492" w:rsidP="00E97492"/>
          <w:p w14:paraId="2BCBB6A8" w14:textId="77777777" w:rsidR="00E97492" w:rsidRPr="00E97492" w:rsidRDefault="00E97492" w:rsidP="00E97492"/>
          <w:p w14:paraId="2BC2B842" w14:textId="77777777" w:rsidR="00E97492" w:rsidRDefault="00E97492" w:rsidP="00E97492"/>
          <w:p w14:paraId="37684DE9" w14:textId="77777777" w:rsidR="00E97492" w:rsidRPr="00E97492" w:rsidRDefault="00E97492" w:rsidP="00E97492"/>
          <w:p w14:paraId="24A30FC5" w14:textId="3D398F8A" w:rsidR="00E97492" w:rsidRPr="00E97492" w:rsidRDefault="00E97492" w:rsidP="00E97492"/>
        </w:tc>
      </w:tr>
    </w:tbl>
    <w:p w14:paraId="6BB5A966" w14:textId="03789A57" w:rsidR="00300596" w:rsidRDefault="00300596" w:rsidP="00155384">
      <w:pPr>
        <w:rPr>
          <w:color w:val="auto"/>
        </w:rPr>
      </w:pPr>
    </w:p>
    <w:p w14:paraId="1C55CA93" w14:textId="78BD2DBB" w:rsidR="00617992" w:rsidRPr="00DE4BCC" w:rsidRDefault="00617992" w:rsidP="00155384">
      <w:pPr>
        <w:rPr>
          <w:color w:val="auto"/>
        </w:rPr>
      </w:pPr>
    </w:p>
    <w:tbl>
      <w:tblPr>
        <w:tblStyle w:val="InvoiceTable"/>
        <w:tblpPr w:leftFromText="180" w:rightFromText="180" w:vertAnchor="text" w:horzAnchor="margin" w:tblpY="-2"/>
        <w:tblW w:w="5000" w:type="pct"/>
        <w:tblLook w:val="04A0" w:firstRow="1" w:lastRow="0" w:firstColumn="1" w:lastColumn="0" w:noHBand="0" w:noVBand="1"/>
        <w:tblDescription w:val="Bill To/Ship To"/>
      </w:tblPr>
      <w:tblGrid>
        <w:gridCol w:w="9350"/>
      </w:tblGrid>
      <w:tr w:rsidR="00617992" w:rsidRPr="00DE4BCC" w14:paraId="09E5C4CC" w14:textId="77777777" w:rsidTr="002B12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2E0ED3F2" w14:textId="77777777" w:rsidR="00617992" w:rsidRPr="00DE4BCC" w:rsidRDefault="00617992" w:rsidP="002B126A">
            <w:pPr>
              <w:rPr>
                <w:color w:val="auto"/>
              </w:rPr>
            </w:pPr>
            <w:r w:rsidRPr="00711EBF">
              <w:rPr>
                <w:color w:val="auto"/>
                <w:sz w:val="20"/>
                <w:szCs w:val="22"/>
              </w:rPr>
              <w:lastRenderedPageBreak/>
              <w:t xml:space="preserve">Images </w:t>
            </w:r>
          </w:p>
        </w:tc>
      </w:tr>
      <w:tr w:rsidR="00617992" w:rsidRPr="00DE4BCC" w14:paraId="09163456" w14:textId="77777777" w:rsidTr="00617992">
        <w:trPr>
          <w:trHeight w:val="5363"/>
        </w:trPr>
        <w:tc>
          <w:tcPr>
            <w:tcW w:w="5000" w:type="pct"/>
          </w:tcPr>
          <w:p w14:paraId="421C7149" w14:textId="442CAE06" w:rsidR="00617992" w:rsidRDefault="00617992" w:rsidP="002B126A">
            <w:pPr>
              <w:rPr>
                <w:color w:val="auto"/>
                <w:sz w:val="20"/>
                <w:szCs w:val="22"/>
              </w:rPr>
            </w:pPr>
            <w:r>
              <w:rPr>
                <w:noProof/>
                <w:color w:val="auto"/>
                <w:sz w:val="2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2A026A2B" wp14:editId="4C930C75">
                      <wp:simplePos x="0" y="0"/>
                      <wp:positionH relativeFrom="column">
                        <wp:posOffset>2313305</wp:posOffset>
                      </wp:positionH>
                      <wp:positionV relativeFrom="paragraph">
                        <wp:posOffset>86360</wp:posOffset>
                      </wp:positionV>
                      <wp:extent cx="441960" cy="236220"/>
                      <wp:effectExtent l="0" t="0" r="15240" b="11430"/>
                      <wp:wrapNone/>
                      <wp:docPr id="49" name="Text Box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1960" cy="2362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87858E5" w14:textId="20D0B5AC" w:rsidR="00617992" w:rsidRDefault="00617992">
                                  <w:r>
                                    <w:t>5CM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026A2B" id="Text Box 49" o:spid="_x0000_s1043" type="#_x0000_t202" style="position:absolute;margin-left:182.15pt;margin-top:6.8pt;width:34.8pt;height:18.6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" fillcolor="white [3201]" strokeweight=".5pt">
                      <v:textbox>
                        <w:txbxContent>
                          <w:p w14:paraId="287858E5" w14:textId="20D0B5AC" w:rsidR="00617992" w:rsidRDefault="00617992">
                            <w:r>
                              <w:t>5CM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color w:val="auto"/>
                <w:sz w:val="20"/>
                <w:szCs w:val="22"/>
              </w:rPr>
              <w:t>Label artwork</w:t>
            </w:r>
          </w:p>
          <w:p w14:paraId="064DC065" w14:textId="77777777" w:rsidR="00617992" w:rsidRDefault="00617992" w:rsidP="002B126A">
            <w:pPr>
              <w:rPr>
                <w:color w:val="auto"/>
                <w:sz w:val="20"/>
                <w:szCs w:val="22"/>
              </w:rPr>
            </w:pPr>
            <w:r>
              <w:rPr>
                <w:noProof/>
                <w:color w:val="auto"/>
                <w:sz w:val="2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74825A55" wp14:editId="16BC71F1">
                      <wp:simplePos x="0" y="0"/>
                      <wp:positionH relativeFrom="column">
                        <wp:posOffset>865505</wp:posOffset>
                      </wp:positionH>
                      <wp:positionV relativeFrom="paragraph">
                        <wp:posOffset>511810</wp:posOffset>
                      </wp:positionV>
                      <wp:extent cx="533400" cy="243840"/>
                      <wp:effectExtent l="0" t="0" r="19050" b="22860"/>
                      <wp:wrapNone/>
                      <wp:docPr id="50" name="Text Box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334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C51AD94" w14:textId="6EC4FBB2" w:rsidR="00617992" w:rsidRDefault="00617992">
                                  <w:r>
                                    <w:t>2.5CM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825A55" id="Text Box 50" o:spid="_x0000_s1044" type="#_x0000_t202" style="position:absolute;margin-left:68.15pt;margin-top:40.3pt;width:42pt;height:19.2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" fillcolor="white [3201]" strokeweight=".5pt">
                      <v:textbox>
                        <w:txbxContent>
                          <w:p w14:paraId="4C51AD94" w14:textId="6EC4FBB2" w:rsidR="00617992" w:rsidRDefault="00617992">
                            <w:r>
                              <w:t>2.5CM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auto"/>
                <w:sz w:val="2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18153628" wp14:editId="2C7AC6C1">
                      <wp:simplePos x="0" y="0"/>
                      <wp:positionH relativeFrom="column">
                        <wp:posOffset>1452245</wp:posOffset>
                      </wp:positionH>
                      <wp:positionV relativeFrom="paragraph">
                        <wp:posOffset>176530</wp:posOffset>
                      </wp:positionV>
                      <wp:extent cx="7620" cy="1021080"/>
                      <wp:effectExtent l="76200" t="38100" r="68580" b="64770"/>
                      <wp:wrapNone/>
                      <wp:docPr id="46" name="Straight Arrow Connector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620" cy="102108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3F78AD3" id="Straight Arrow Connector 46" o:spid="_x0000_s1026" type="#_x0000_t32" style="position:absolute;margin-left:114.35pt;margin-top:13.9pt;width:.6pt;height:80.4pt;flip:x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" strokecolor="#5b9bd5 [3204]" strokeweight="1pt">
                      <v:stroke startarrow="block" endarrow="block" joinstyle="miter"/>
                    </v:shape>
                  </w:pict>
                </mc:Fallback>
              </mc:AlternateContent>
            </w:r>
            <w:r w:rsidRPr="00617992">
              <w:rPr>
                <w:noProof/>
                <w:color w:val="auto"/>
                <w:sz w:val="20"/>
                <w:szCs w:val="22"/>
              </w:rPr>
              <w:drawing>
                <wp:anchor distT="0" distB="0" distL="114300" distR="114300" simplePos="0" relativeHeight="251826176" behindDoc="1" locked="0" layoutInCell="1" allowOverlap="1" wp14:anchorId="5EE879D9" wp14:editId="7A63A2F6">
                  <wp:simplePos x="0" y="0"/>
                  <wp:positionH relativeFrom="column">
                    <wp:posOffset>1513205</wp:posOffset>
                  </wp:positionH>
                  <wp:positionV relativeFrom="paragraph">
                    <wp:posOffset>168910</wp:posOffset>
                  </wp:positionV>
                  <wp:extent cx="2049780" cy="1028700"/>
                  <wp:effectExtent l="0" t="0" r="7620" b="0"/>
                  <wp:wrapNone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9780" cy="1028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color w:val="auto"/>
                <w:sz w:val="2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0E8A58CB" wp14:editId="4BBABB22">
                      <wp:simplePos x="0" y="0"/>
                      <wp:positionH relativeFrom="column">
                        <wp:posOffset>1520825</wp:posOffset>
                      </wp:positionH>
                      <wp:positionV relativeFrom="paragraph">
                        <wp:posOffset>92710</wp:posOffset>
                      </wp:positionV>
                      <wp:extent cx="2042160" cy="7620"/>
                      <wp:effectExtent l="38100" t="76200" r="91440" b="87630"/>
                      <wp:wrapNone/>
                      <wp:docPr id="44" name="Straight Arrow Connector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4216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1203EA2" id="Straight Arrow Connector 44" o:spid="_x0000_s1026" type="#_x0000_t32" style="position:absolute;margin-left:119.75pt;margin-top:7.3pt;width:160.8pt;height:.6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" strokecolor="#5b9bd5 [3204]" strokeweight="1pt">
                      <v:stroke startarrow="block" endarrow="block" joinstyle="miter"/>
                    </v:shape>
                  </w:pict>
                </mc:Fallback>
              </mc:AlternateContent>
            </w:r>
          </w:p>
          <w:p w14:paraId="3115D1E8" w14:textId="77777777" w:rsidR="00617992" w:rsidRPr="00617992" w:rsidRDefault="00617992" w:rsidP="00617992">
            <w:pPr>
              <w:rPr>
                <w:sz w:val="20"/>
                <w:szCs w:val="22"/>
              </w:rPr>
            </w:pPr>
          </w:p>
          <w:p w14:paraId="1CB0EA71" w14:textId="77777777" w:rsidR="00617992" w:rsidRPr="00617992" w:rsidRDefault="00617992" w:rsidP="00617992">
            <w:pPr>
              <w:rPr>
                <w:sz w:val="20"/>
                <w:szCs w:val="22"/>
              </w:rPr>
            </w:pPr>
          </w:p>
          <w:p w14:paraId="180FF8E3" w14:textId="77777777" w:rsidR="00617992" w:rsidRPr="00617992" w:rsidRDefault="00617992" w:rsidP="00617992">
            <w:pPr>
              <w:rPr>
                <w:sz w:val="20"/>
                <w:szCs w:val="22"/>
              </w:rPr>
            </w:pPr>
          </w:p>
          <w:p w14:paraId="206568B1" w14:textId="77777777" w:rsidR="00617992" w:rsidRPr="00617992" w:rsidRDefault="00617992" w:rsidP="00617992">
            <w:pPr>
              <w:rPr>
                <w:sz w:val="20"/>
                <w:szCs w:val="22"/>
              </w:rPr>
            </w:pPr>
          </w:p>
          <w:p w14:paraId="3257E92C" w14:textId="77777777" w:rsidR="00617992" w:rsidRDefault="00617992" w:rsidP="00617992">
            <w:pPr>
              <w:rPr>
                <w:color w:val="auto"/>
                <w:sz w:val="20"/>
                <w:szCs w:val="22"/>
              </w:rPr>
            </w:pPr>
          </w:p>
          <w:p w14:paraId="1E1E839F" w14:textId="77777777" w:rsidR="00617992" w:rsidRDefault="00617992" w:rsidP="00617992">
            <w:pPr>
              <w:rPr>
                <w:color w:val="auto"/>
                <w:sz w:val="20"/>
                <w:szCs w:val="22"/>
              </w:rPr>
            </w:pPr>
          </w:p>
          <w:p w14:paraId="02641AA6" w14:textId="77777777" w:rsidR="00617992" w:rsidRDefault="00617992" w:rsidP="00617992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Sticker artwork</w:t>
            </w:r>
          </w:p>
          <w:p w14:paraId="4B040574" w14:textId="2A0A025B" w:rsidR="00617992" w:rsidRPr="00617992" w:rsidRDefault="00617992" w:rsidP="006179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617992">
              <w:rPr>
                <w:rFonts w:ascii="Times New Roman" w:eastAsia="Times New Roman" w:hAnsi="Times New Roman" w:cs="Times New Roman"/>
                <w:noProof/>
                <w:color w:val="auto"/>
                <w:sz w:val="24"/>
                <w:szCs w:val="24"/>
                <w:lang w:eastAsia="en-US"/>
              </w:rPr>
              <w:drawing>
                <wp:anchor distT="0" distB="0" distL="114300" distR="114300" simplePos="0" relativeHeight="251832320" behindDoc="1" locked="0" layoutInCell="1" allowOverlap="1" wp14:anchorId="514B262A" wp14:editId="1F969C2A">
                  <wp:simplePos x="0" y="0"/>
                  <wp:positionH relativeFrom="column">
                    <wp:posOffset>118745</wp:posOffset>
                  </wp:positionH>
                  <wp:positionV relativeFrom="paragraph">
                    <wp:posOffset>13970</wp:posOffset>
                  </wp:positionV>
                  <wp:extent cx="2247835" cy="1127760"/>
                  <wp:effectExtent l="0" t="0" r="635" b="0"/>
                  <wp:wrapNone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835" cy="1127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A6AAA5B" w14:textId="051143D6" w:rsidR="00617992" w:rsidRPr="00617992" w:rsidRDefault="00617992" w:rsidP="00617992">
            <w:pPr>
              <w:rPr>
                <w:sz w:val="20"/>
                <w:szCs w:val="22"/>
              </w:rPr>
            </w:pPr>
          </w:p>
        </w:tc>
      </w:tr>
    </w:tbl>
    <w:p w14:paraId="747252AB" w14:textId="0ADEB1C0" w:rsidR="00617992" w:rsidRPr="00DE4BCC" w:rsidRDefault="00617992" w:rsidP="00155384">
      <w:pPr>
        <w:rPr>
          <w:color w:val="auto"/>
        </w:rPr>
      </w:pPr>
    </w:p>
    <w:sectPr w:rsidR="00617992" w:rsidRPr="00DE4BCC" w:rsidSect="007E3D23">
      <w:footerReference w:type="default" r:id="rId20"/>
      <w:pgSz w:w="12240" w:h="15840" w:code="1"/>
      <w:pgMar w:top="1080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8D32E" w14:textId="77777777" w:rsidR="00C86E5D" w:rsidRDefault="00C86E5D">
      <w:pPr>
        <w:spacing w:after="0"/>
      </w:pPr>
      <w:r>
        <w:separator/>
      </w:r>
    </w:p>
  </w:endnote>
  <w:endnote w:type="continuationSeparator" w:id="0">
    <w:p w14:paraId="29BB8BFD" w14:textId="77777777" w:rsidR="00C86E5D" w:rsidRDefault="00C86E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154D" w14:textId="77777777" w:rsidR="00147208" w:rsidRPr="00147208" w:rsidRDefault="00147208" w:rsidP="00147208">
    <w:pPr>
      <w:pStyle w:val="Footer"/>
      <w:jc w:val="left"/>
    </w:pPr>
    <w:r w:rsidRPr="00147208">
      <w:fldChar w:fldCharType="begin"/>
    </w:r>
    <w:r w:rsidRPr="00147208">
      <w:instrText xml:space="preserve"> PAGE   \* MERGEFORMAT </w:instrText>
    </w:r>
    <w:r w:rsidRPr="00147208">
      <w:fldChar w:fldCharType="separate"/>
    </w:r>
    <w:r w:rsidRPr="00147208">
      <w:t>2</w:t>
    </w:r>
    <w:r w:rsidRPr="00147208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9F738" w14:textId="77777777" w:rsidR="00C86E5D" w:rsidRDefault="00C86E5D">
      <w:pPr>
        <w:spacing w:after="0"/>
      </w:pPr>
      <w:r>
        <w:separator/>
      </w:r>
    </w:p>
  </w:footnote>
  <w:footnote w:type="continuationSeparator" w:id="0">
    <w:p w14:paraId="1B2A7C48" w14:textId="77777777" w:rsidR="00C86E5D" w:rsidRDefault="00C86E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8D8F4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57E5D71"/>
    <w:multiLevelType w:val="hybridMultilevel"/>
    <w:tmpl w:val="BFBE56B6"/>
    <w:lvl w:ilvl="0" w:tplc="DF622CE6">
      <w:start w:val="1"/>
      <w:numFmt w:val="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5B9BD5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BCC"/>
    <w:rsid w:val="00047818"/>
    <w:rsid w:val="00051B06"/>
    <w:rsid w:val="000677DA"/>
    <w:rsid w:val="000A13CF"/>
    <w:rsid w:val="000B1457"/>
    <w:rsid w:val="000D37AE"/>
    <w:rsid w:val="000E45E2"/>
    <w:rsid w:val="000E5146"/>
    <w:rsid w:val="000E7BA5"/>
    <w:rsid w:val="00136E3C"/>
    <w:rsid w:val="00147208"/>
    <w:rsid w:val="00155384"/>
    <w:rsid w:val="0018603C"/>
    <w:rsid w:val="001C1A31"/>
    <w:rsid w:val="001D0C6A"/>
    <w:rsid w:val="001E19C0"/>
    <w:rsid w:val="001E2728"/>
    <w:rsid w:val="001E5C8E"/>
    <w:rsid w:val="00223B8D"/>
    <w:rsid w:val="002243FE"/>
    <w:rsid w:val="00255734"/>
    <w:rsid w:val="00265FC1"/>
    <w:rsid w:val="002750DA"/>
    <w:rsid w:val="0028638D"/>
    <w:rsid w:val="002A2DA1"/>
    <w:rsid w:val="002A4407"/>
    <w:rsid w:val="002A5547"/>
    <w:rsid w:val="002C6EAE"/>
    <w:rsid w:val="00300596"/>
    <w:rsid w:val="00317F34"/>
    <w:rsid w:val="003366D8"/>
    <w:rsid w:val="0035128E"/>
    <w:rsid w:val="00371D00"/>
    <w:rsid w:val="003C192B"/>
    <w:rsid w:val="003C1E83"/>
    <w:rsid w:val="003C2460"/>
    <w:rsid w:val="003C256A"/>
    <w:rsid w:val="003E2F5B"/>
    <w:rsid w:val="00403449"/>
    <w:rsid w:val="004342C2"/>
    <w:rsid w:val="00437F9D"/>
    <w:rsid w:val="00451E2E"/>
    <w:rsid w:val="004954AB"/>
    <w:rsid w:val="004A7424"/>
    <w:rsid w:val="004C306F"/>
    <w:rsid w:val="004C30E4"/>
    <w:rsid w:val="004C34EC"/>
    <w:rsid w:val="004C726C"/>
    <w:rsid w:val="004E0B40"/>
    <w:rsid w:val="005076EA"/>
    <w:rsid w:val="00553DF6"/>
    <w:rsid w:val="00575A98"/>
    <w:rsid w:val="00591137"/>
    <w:rsid w:val="005A231E"/>
    <w:rsid w:val="005B5E56"/>
    <w:rsid w:val="005C2CF2"/>
    <w:rsid w:val="005E4A3B"/>
    <w:rsid w:val="00617992"/>
    <w:rsid w:val="00617F56"/>
    <w:rsid w:val="006433F3"/>
    <w:rsid w:val="00650B59"/>
    <w:rsid w:val="0065347E"/>
    <w:rsid w:val="00664C5D"/>
    <w:rsid w:val="006D6A3A"/>
    <w:rsid w:val="006F24EC"/>
    <w:rsid w:val="00711EBF"/>
    <w:rsid w:val="007265C0"/>
    <w:rsid w:val="00735CF9"/>
    <w:rsid w:val="00747E46"/>
    <w:rsid w:val="007872FC"/>
    <w:rsid w:val="00797D0E"/>
    <w:rsid w:val="007A209A"/>
    <w:rsid w:val="007B0C03"/>
    <w:rsid w:val="007B56EE"/>
    <w:rsid w:val="007C1E31"/>
    <w:rsid w:val="007E0761"/>
    <w:rsid w:val="007E1496"/>
    <w:rsid w:val="007E3D23"/>
    <w:rsid w:val="007F74A6"/>
    <w:rsid w:val="0085111B"/>
    <w:rsid w:val="008675B2"/>
    <w:rsid w:val="00886132"/>
    <w:rsid w:val="00894FA0"/>
    <w:rsid w:val="00985466"/>
    <w:rsid w:val="00994A93"/>
    <w:rsid w:val="009F0E8D"/>
    <w:rsid w:val="009F509C"/>
    <w:rsid w:val="00A330E2"/>
    <w:rsid w:val="00A33C84"/>
    <w:rsid w:val="00A56B70"/>
    <w:rsid w:val="00A835B2"/>
    <w:rsid w:val="00AC250E"/>
    <w:rsid w:val="00AF3C61"/>
    <w:rsid w:val="00B11297"/>
    <w:rsid w:val="00B445DD"/>
    <w:rsid w:val="00B57EFE"/>
    <w:rsid w:val="00B8674E"/>
    <w:rsid w:val="00B8707A"/>
    <w:rsid w:val="00BA4210"/>
    <w:rsid w:val="00BB351C"/>
    <w:rsid w:val="00BF391A"/>
    <w:rsid w:val="00C066BC"/>
    <w:rsid w:val="00C60358"/>
    <w:rsid w:val="00C7576A"/>
    <w:rsid w:val="00C86E5D"/>
    <w:rsid w:val="00CA528F"/>
    <w:rsid w:val="00CF00C0"/>
    <w:rsid w:val="00D20BEE"/>
    <w:rsid w:val="00D3176E"/>
    <w:rsid w:val="00D336B6"/>
    <w:rsid w:val="00D44742"/>
    <w:rsid w:val="00D540DD"/>
    <w:rsid w:val="00D776E0"/>
    <w:rsid w:val="00D862A3"/>
    <w:rsid w:val="00DC2E1D"/>
    <w:rsid w:val="00DE4BCC"/>
    <w:rsid w:val="00DF38F3"/>
    <w:rsid w:val="00DF4083"/>
    <w:rsid w:val="00E07995"/>
    <w:rsid w:val="00E40E81"/>
    <w:rsid w:val="00E91C1C"/>
    <w:rsid w:val="00E97492"/>
    <w:rsid w:val="00EB7B91"/>
    <w:rsid w:val="00EC52D1"/>
    <w:rsid w:val="00F00FDF"/>
    <w:rsid w:val="00F07EAE"/>
    <w:rsid w:val="00F245C1"/>
    <w:rsid w:val="00F33D62"/>
    <w:rsid w:val="00F37692"/>
    <w:rsid w:val="00F51E42"/>
    <w:rsid w:val="00F900BE"/>
    <w:rsid w:val="00FA4FCB"/>
    <w:rsid w:val="00FA5EFB"/>
    <w:rsid w:val="00FC13FD"/>
    <w:rsid w:val="00FC333E"/>
    <w:rsid w:val="00FE6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14E5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404040" w:themeColor="text1" w:themeTint="BF"/>
        <w:kern w:val="2"/>
        <w:sz w:val="18"/>
        <w:lang w:val="en-US" w:eastAsia="ja-JP" w:bidi="ar-SA"/>
        <w14:ligatures w14:val="standard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7992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600" w:after="240"/>
      <w:outlineLvl w:val="0"/>
    </w:pPr>
    <w:rPr>
      <w:b/>
      <w:bCs/>
      <w:caps/>
      <w:color w:val="1F4E79" w:themeColor="accent1" w:themeShade="80"/>
      <w:kern w:val="0"/>
      <w:sz w:val="28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 w:after="120"/>
      <w:outlineLvl w:val="1"/>
    </w:pPr>
    <w:rPr>
      <w:b/>
      <w:bCs/>
      <w:color w:val="5B9BD5" w:themeColor="accent1"/>
      <w:kern w:val="0"/>
      <w:sz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3"/>
    <w:qFormat/>
    <w:rsid w:val="00147208"/>
    <w:pPr>
      <w:numPr>
        <w:ilvl w:val="1"/>
      </w:numPr>
      <w:spacing w:before="80" w:after="0" w:line="280" w:lineRule="exact"/>
    </w:pPr>
    <w:rPr>
      <w:b/>
      <w:bCs/>
      <w:color w:val="2E74B5" w:themeColor="accent1" w:themeShade="BF"/>
      <w:kern w:val="0"/>
      <w:sz w:val="24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3"/>
    <w:rsid w:val="00147208"/>
    <w:rPr>
      <w:b/>
      <w:bCs/>
      <w:color w:val="2E74B5" w:themeColor="accent1" w:themeShade="BF"/>
      <w:kern w:val="0"/>
      <w:sz w:val="24"/>
      <w14:ligatures w14:val="none"/>
    </w:rPr>
  </w:style>
  <w:style w:type="paragraph" w:styleId="Title">
    <w:name w:val="Title"/>
    <w:basedOn w:val="Normal"/>
    <w:next w:val="Normal"/>
    <w:link w:val="TitleChar"/>
    <w:uiPriority w:val="2"/>
    <w:qFormat/>
    <w:rsid w:val="005C2CF2"/>
    <w:pPr>
      <w:spacing w:after="0" w:line="420" w:lineRule="exact"/>
    </w:pPr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  <w14:ligatures w14:val="none"/>
    </w:rPr>
  </w:style>
  <w:style w:type="character" w:customStyle="1" w:styleId="TitleChar">
    <w:name w:val="Title Char"/>
    <w:basedOn w:val="DefaultParagraphFont"/>
    <w:link w:val="Title"/>
    <w:uiPriority w:val="2"/>
    <w:rsid w:val="005C2CF2"/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  <w14:ligatures w14:val="none"/>
    </w:rPr>
  </w:style>
  <w:style w:type="table" w:customStyle="1" w:styleId="InvoiceTable">
    <w:name w:val="Invoice Table"/>
    <w:basedOn w:val="TableNormal"/>
    <w:uiPriority w:val="99"/>
    <w:rsid w:val="00147208"/>
    <w:pPr>
      <w:spacing w:before="120" w:after="120"/>
    </w:pPr>
    <w:rPr>
      <w:kern w:val="0"/>
      <w14:ligatures w14:val="none"/>
    </w:r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left w:w="144" w:type="dxa"/>
        <w:right w:w="144" w:type="dxa"/>
      </w:tblCellMar>
    </w:tblPr>
    <w:tblStylePr w:type="firstRow">
      <w:pPr>
        <w:keepNext/>
        <w:wordWrap/>
      </w:pPr>
      <w:rPr>
        <w:b/>
      </w:rPr>
      <w:tblPr/>
      <w:tcPr>
        <w:shd w:val="clear" w:color="auto" w:fill="DEEAF6" w:themeFill="accent1" w:themeFillTint="33"/>
        <w:vAlign w:val="bottom"/>
      </w:tcPr>
    </w:tblStylePr>
    <w:tblStylePr w:type="lastRow">
      <w:pPr>
        <w:wordWrap/>
        <w:jc w:val="right"/>
      </w:pPr>
      <w:rPr>
        <w:b/>
        <w:color w:val="auto"/>
      </w:rPr>
      <w:tblPr/>
      <w:tcPr>
        <w:shd w:val="clear" w:color="auto" w:fill="9CC2E5" w:themeFill="accent1" w:themeFillTint="99"/>
      </w:tcPr>
    </w:tblStyle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InvoiceHeading">
    <w:name w:val="Invoice Heading"/>
    <w:basedOn w:val="Normal"/>
    <w:next w:val="Normal"/>
    <w:uiPriority w:val="2"/>
    <w:qFormat/>
    <w:pPr>
      <w:spacing w:before="600" w:after="240"/>
    </w:pPr>
    <w:rPr>
      <w:b/>
      <w:bCs/>
      <w:caps/>
      <w:color w:val="1F4E79" w:themeColor="accent1" w:themeShade="80"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Pr>
      <w:b/>
      <w:bCs/>
      <w:caps/>
      <w:color w:val="1F4E79" w:themeColor="accent1" w:themeShade="80"/>
      <w:kern w:val="0"/>
      <w:sz w:val="28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Pr>
      <w:b/>
      <w:bCs/>
      <w:color w:val="5B9BD5" w:themeColor="accent1"/>
      <w:kern w:val="0"/>
      <w:sz w:val="24"/>
      <w14:ligatures w14:val="none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Heading">
    <w:name w:val="Form Heading"/>
    <w:basedOn w:val="Normal"/>
    <w:uiPriority w:val="2"/>
    <w:qFormat/>
    <w:pPr>
      <w:spacing w:after="120"/>
    </w:pPr>
    <w:rPr>
      <w:b/>
      <w:bCs/>
    </w:rPr>
  </w:style>
  <w:style w:type="paragraph" w:customStyle="1" w:styleId="FormText">
    <w:name w:val="Form Text"/>
    <w:basedOn w:val="Normal"/>
    <w:uiPriority w:val="2"/>
    <w:qFormat/>
    <w:pPr>
      <w:spacing w:after="1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before="200" w:after="0"/>
      <w:contextualSpacing/>
      <w:jc w:val="right"/>
    </w:pPr>
    <w:rPr>
      <w:rFonts w:asciiTheme="majorHAnsi" w:eastAsiaTheme="majorEastAsia" w:hAnsiTheme="majorHAnsi" w:cstheme="majorBidi"/>
      <w:noProof/>
      <w:color w:val="1F4E79" w:themeColor="accent1" w:themeShade="80"/>
      <w:kern w:val="0"/>
      <w:sz w:val="2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Theme="majorEastAsia" w:hAnsiTheme="majorHAnsi" w:cstheme="majorBidi"/>
      <w:noProof/>
      <w:color w:val="1F4E79" w:themeColor="accent1" w:themeShade="80"/>
      <w:kern w:val="0"/>
      <w:sz w:val="20"/>
      <w14:ligatures w14:val="none"/>
    </w:rPr>
  </w:style>
  <w:style w:type="paragraph" w:styleId="Closing">
    <w:name w:val="Closing"/>
    <w:basedOn w:val="Normal"/>
    <w:link w:val="ClosingChar"/>
    <w:uiPriority w:val="4"/>
    <w:unhideWhenUsed/>
    <w:qFormat/>
    <w:rsid w:val="00147208"/>
    <w:pPr>
      <w:spacing w:before="360" w:after="120"/>
    </w:pPr>
    <w:rPr>
      <w:b/>
      <w:bCs/>
      <w:color w:val="2E74B5" w:themeColor="accent1" w:themeShade="BF"/>
      <w:sz w:val="24"/>
    </w:rPr>
  </w:style>
  <w:style w:type="character" w:customStyle="1" w:styleId="ClosingChar">
    <w:name w:val="Closing Char"/>
    <w:basedOn w:val="DefaultParagraphFont"/>
    <w:link w:val="Closing"/>
    <w:uiPriority w:val="4"/>
    <w:rsid w:val="00147208"/>
    <w:rPr>
      <w:b/>
      <w:bCs/>
      <w:color w:val="2E74B5" w:themeColor="accent1" w:themeShade="BF"/>
      <w:sz w:val="24"/>
    </w:rPr>
  </w:style>
  <w:style w:type="paragraph" w:customStyle="1" w:styleId="Organization">
    <w:name w:val="Organization"/>
    <w:basedOn w:val="Normal"/>
    <w:next w:val="Normal"/>
    <w:uiPriority w:val="4"/>
    <w:qFormat/>
    <w:rsid w:val="00591137"/>
    <w:pPr>
      <w:spacing w:before="840" w:after="0" w:line="288" w:lineRule="auto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styleId="Strong">
    <w:name w:val="Strong"/>
    <w:basedOn w:val="DefaultParagraphFont"/>
    <w:uiPriority w:val="2"/>
    <w:unhideWhenUsed/>
    <w:qFormat/>
    <w:rPr>
      <w:b w:val="0"/>
      <w:bCs w:val="0"/>
      <w:color w:val="5B9BD5" w:themeColor="accent1"/>
    </w:rPr>
  </w:style>
  <w:style w:type="paragraph" w:customStyle="1" w:styleId="ContactInfo">
    <w:name w:val="Contact Info"/>
    <w:basedOn w:val="Normal"/>
    <w:uiPriority w:val="4"/>
    <w:qFormat/>
    <w:pPr>
      <w:spacing w:before="40" w:after="0"/>
    </w:pPr>
  </w:style>
  <w:style w:type="table" w:styleId="TableGridLight">
    <w:name w:val="Grid Table Light"/>
    <w:basedOn w:val="TableNormal"/>
    <w:uiPriority w:val="40"/>
    <w:rsid w:val="009F509C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9F509C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rmalWeb">
    <w:name w:val="Normal (Web)"/>
    <w:basedOn w:val="Normal"/>
    <w:uiPriority w:val="99"/>
    <w:semiHidden/>
    <w:unhideWhenUsed/>
    <w:rsid w:val="002243F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6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vi\AppData\Roaming\Microsoft\Templates\Business%20sales%20invoic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3EF77DA6B9B45F2A34E8B8A0A0C67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13AC79-5189-4D48-A4B2-E76592E881F3}"/>
      </w:docPartPr>
      <w:docPartBody>
        <w:p w:rsidR="00623A13" w:rsidRDefault="004F05F6">
          <w:pPr>
            <w:pStyle w:val="C3EF77DA6B9B45F2A34E8B8A0A0C6757"/>
          </w:pPr>
          <w:r w:rsidRPr="005C2CF2">
            <w:t>November 30, 2022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E9E"/>
    <w:rsid w:val="000242E5"/>
    <w:rsid w:val="000C52D9"/>
    <w:rsid w:val="00112E38"/>
    <w:rsid w:val="00237945"/>
    <w:rsid w:val="002414E2"/>
    <w:rsid w:val="002469A9"/>
    <w:rsid w:val="00357D84"/>
    <w:rsid w:val="00476E9E"/>
    <w:rsid w:val="00476EF4"/>
    <w:rsid w:val="004F05F6"/>
    <w:rsid w:val="00517E07"/>
    <w:rsid w:val="00541198"/>
    <w:rsid w:val="00623A13"/>
    <w:rsid w:val="00712F22"/>
    <w:rsid w:val="007632A6"/>
    <w:rsid w:val="007F7513"/>
    <w:rsid w:val="00875C2A"/>
    <w:rsid w:val="008D55CE"/>
    <w:rsid w:val="009F502E"/>
    <w:rsid w:val="00AF3AC3"/>
    <w:rsid w:val="00C61CDB"/>
    <w:rsid w:val="00CE5FB7"/>
    <w:rsid w:val="00D47C45"/>
    <w:rsid w:val="00D57713"/>
    <w:rsid w:val="00D657F2"/>
    <w:rsid w:val="00F5786D"/>
    <w:rsid w:val="00FD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2"/>
    <w:qFormat/>
    <w:pPr>
      <w:spacing w:after="0" w:line="420" w:lineRule="exact"/>
    </w:pPr>
    <w:rPr>
      <w:rFonts w:asciiTheme="majorHAnsi" w:eastAsiaTheme="majorEastAsia" w:hAnsiTheme="majorHAnsi" w:cstheme="majorBidi"/>
      <w:caps/>
      <w:color w:val="1F3864" w:themeColor="accent1" w:themeShade="80"/>
      <w:kern w:val="28"/>
      <w:sz w:val="38"/>
      <w:szCs w:val="20"/>
      <w:lang w:eastAsia="ja-JP"/>
    </w:rPr>
  </w:style>
  <w:style w:type="character" w:customStyle="1" w:styleId="TitleChar">
    <w:name w:val="Title Char"/>
    <w:basedOn w:val="DefaultParagraphFont"/>
    <w:link w:val="Title"/>
    <w:uiPriority w:val="2"/>
    <w:rPr>
      <w:rFonts w:asciiTheme="majorHAnsi" w:eastAsiaTheme="majorEastAsia" w:hAnsiTheme="majorHAnsi" w:cstheme="majorBidi"/>
      <w:caps/>
      <w:color w:val="1F3864" w:themeColor="accent1" w:themeShade="80"/>
      <w:kern w:val="28"/>
      <w:sz w:val="38"/>
      <w:szCs w:val="20"/>
      <w:lang w:eastAsia="ja-JP"/>
    </w:rPr>
  </w:style>
  <w:style w:type="paragraph" w:customStyle="1" w:styleId="C3EF77DA6B9B45F2A34E8B8A0A0C6757">
    <w:name w:val="C3EF77DA6B9B45F2A34E8B8A0A0C67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Blue Business Set">
  <a:themeElements>
    <a:clrScheme name="Proposal">
      <a:dk1>
        <a:sysClr val="windowText" lastClr="000000"/>
      </a:dk1>
      <a:lt1>
        <a:sysClr val="window" lastClr="FFFFFF"/>
      </a:lt1>
      <a:dk2>
        <a:srgbClr val="2C283A"/>
      </a:dk2>
      <a:lt2>
        <a:srgbClr val="F1EAE6"/>
      </a:lt2>
      <a:accent1>
        <a:srgbClr val="5B9BD5"/>
      </a:accent1>
      <a:accent2>
        <a:srgbClr val="86BB40"/>
      </a:accent2>
      <a:accent3>
        <a:srgbClr val="F4BF2E"/>
      </a:accent3>
      <a:accent4>
        <a:srgbClr val="F3866C"/>
      </a:accent4>
      <a:accent5>
        <a:srgbClr val="92588D"/>
      </a:accent5>
      <a:accent6>
        <a:srgbClr val="F3533F"/>
      </a:accent6>
      <a:hlink>
        <a:srgbClr val="40ACD1"/>
      </a:hlink>
      <a:folHlink>
        <a:srgbClr val="92588D"/>
      </a:folHlink>
    </a:clrScheme>
    <a:fontScheme name="Arial Black-Arial">
      <a:majorFont>
        <a:latin typeface="Arial Black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6" ma:contentTypeDescription="Create a new document." ma:contentTypeScope="" ma:versionID="ac37c1753acd5e330d2062ccec26ea66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3b340c7101c92c5120abd06486f94548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3B1A1D-B6FD-4D51-9E85-E58130E5B6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920CCC-7971-4980-8B94-C0D74CBC4C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F0ACC9-2D1A-44A7-BC7A-D7A43A58C4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4.xml><?xml version="1.0" encoding="utf-8"?>
<ds:datastoreItem xmlns:ds="http://schemas.openxmlformats.org/officeDocument/2006/customXml" ds:itemID="{CAED7E39-1D0B-4FB6-B926-433E7A52DAD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Business sales invoice</Template>
  <TotalTime>0</TotalTime>
  <Pages>4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2026-02-16T02:43:00Z</dcterms:created>
  <dcterms:modified xsi:type="dcterms:W3CDTF">2026-02-16T02:43:00Z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