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9292"/>
      </w:tblGrid>
      <w:tr w:rsidR="00DE4BCC" w:rsidRPr="00711EBF" w14:paraId="47D623D1" w14:textId="77777777" w:rsidTr="00DE4BCC">
        <w:trPr>
          <w:trHeight w:val="900"/>
        </w:trPr>
        <w:tc>
          <w:tcPr>
            <w:tcW w:w="9350" w:type="dxa"/>
            <w:shd w:val="clear" w:color="auto" w:fill="auto"/>
            <w:vAlign w:val="center"/>
          </w:tcPr>
          <w:p w14:paraId="5BA4441E" w14:textId="10068456" w:rsidR="005C2CF2" w:rsidRPr="00711EBF" w:rsidRDefault="00C4264C" w:rsidP="00DE4BCC">
            <w:pPr>
              <w:pStyle w:val="Subtitle"/>
              <w:rPr>
                <w:color w:val="auto"/>
              </w:rPr>
            </w:pPr>
            <w:r w:rsidRPr="00C4264C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Platatac TPAV Folder</w:t>
            </w:r>
            <w:r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       </w:t>
            </w:r>
            <w:sdt>
              <w:sdtPr>
                <w:rPr>
                  <w:color w:val="002060"/>
                </w:rPr>
                <w:id w:val="1020900712"/>
                <w:placeholder>
                  <w:docPart w:val="C3EF77DA6B9B45F2A34E8B8A0A0C6757"/>
                </w:placeholder>
                <w15:appearance w15:val="hidden"/>
              </w:sdtPr>
              <w:sdtEndPr/>
              <w:sdtContent>
                <w:r w:rsidR="00FF61F0">
                  <w:rPr>
                    <w:color w:val="002060"/>
                  </w:rPr>
                  <w:t>June 3, 2026</w:t>
                </w:r>
              </w:sdtContent>
            </w:sdt>
            <w:r w:rsidR="005C2CF2" w:rsidRPr="00711EBF">
              <w:rPr>
                <w:color w:val="002060"/>
              </w:rPr>
              <w:t xml:space="preserve"> </w:t>
            </w:r>
          </w:p>
        </w:tc>
      </w:tr>
    </w:tbl>
    <w:p w14:paraId="2E06F1D6" w14:textId="77777777" w:rsidR="00DE4BCC" w:rsidRDefault="00DE4BCC" w:rsidP="00DE4BCC">
      <w:pPr>
        <w:rPr>
          <w:b/>
          <w:bCs/>
          <w:color w:val="auto"/>
        </w:rPr>
      </w:pPr>
    </w:p>
    <w:tbl>
      <w:tblPr>
        <w:tblStyle w:val="InvoiceTable"/>
        <w:tblW w:w="0" w:type="auto"/>
        <w:tblLook w:val="04A0" w:firstRow="1" w:lastRow="0" w:firstColumn="1" w:lastColumn="0" w:noHBand="0" w:noVBand="1"/>
      </w:tblPr>
      <w:tblGrid>
        <w:gridCol w:w="2335"/>
        <w:gridCol w:w="2610"/>
        <w:gridCol w:w="2160"/>
        <w:gridCol w:w="2230"/>
      </w:tblGrid>
      <w:tr w:rsidR="005F4B5D" w14:paraId="1556C3EB" w14:textId="4A191D50" w:rsidTr="005F4B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tcW w:w="2335" w:type="dxa"/>
          </w:tcPr>
          <w:p w14:paraId="144BB431" w14:textId="6F14FA5F" w:rsidR="005F4B5D" w:rsidRDefault="005F4B5D" w:rsidP="00DE4BCC">
            <w:pPr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</w:rPr>
              <w:t xml:space="preserve">Po Number </w:t>
            </w:r>
          </w:p>
        </w:tc>
        <w:tc>
          <w:tcPr>
            <w:tcW w:w="2610" w:type="dxa"/>
          </w:tcPr>
          <w:p w14:paraId="374C89CD" w14:textId="14DAE912" w:rsidR="005F4B5D" w:rsidRDefault="005F4B5D" w:rsidP="00DE4BCC">
            <w:pPr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</w:rPr>
              <w:t>Product Code</w:t>
            </w:r>
          </w:p>
        </w:tc>
        <w:tc>
          <w:tcPr>
            <w:tcW w:w="2160" w:type="dxa"/>
          </w:tcPr>
          <w:p w14:paraId="0E4F5AB0" w14:textId="6EE9C710" w:rsidR="005F4B5D" w:rsidRDefault="005F4B5D" w:rsidP="00DE4BCC">
            <w:pPr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</w:rPr>
              <w:t>Color</w:t>
            </w:r>
          </w:p>
        </w:tc>
        <w:tc>
          <w:tcPr>
            <w:tcW w:w="2230" w:type="dxa"/>
          </w:tcPr>
          <w:p w14:paraId="408672F0" w14:textId="799C785E" w:rsidR="005F4B5D" w:rsidRPr="005F4B5D" w:rsidRDefault="005F4B5D" w:rsidP="00DE4BCC">
            <w:pPr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</w:rPr>
              <w:t>QTY</w:t>
            </w:r>
          </w:p>
        </w:tc>
      </w:tr>
      <w:tr w:rsidR="005F4B5D" w14:paraId="43484CDB" w14:textId="00F428C0" w:rsidTr="005F4B5D">
        <w:trPr>
          <w:trHeight w:val="438"/>
        </w:trPr>
        <w:tc>
          <w:tcPr>
            <w:tcW w:w="2335" w:type="dxa"/>
          </w:tcPr>
          <w:p w14:paraId="3CA6C7C4" w14:textId="6691093F" w:rsidR="005F4B5D" w:rsidRDefault="005F4B5D" w:rsidP="00DE4BCC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PO-00779</w:t>
            </w:r>
          </w:p>
        </w:tc>
        <w:tc>
          <w:tcPr>
            <w:tcW w:w="2610" w:type="dxa"/>
          </w:tcPr>
          <w:p w14:paraId="654A8949" w14:textId="61221B09" w:rsidR="005F4B5D" w:rsidRDefault="005F4B5D" w:rsidP="00DE4BCC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839056</w:t>
            </w:r>
          </w:p>
        </w:tc>
        <w:tc>
          <w:tcPr>
            <w:tcW w:w="2160" w:type="dxa"/>
          </w:tcPr>
          <w:p w14:paraId="7781A29D" w14:textId="36BC6814" w:rsidR="005F4B5D" w:rsidRDefault="005F4B5D" w:rsidP="00DE4BCC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Black</w:t>
            </w:r>
          </w:p>
        </w:tc>
        <w:tc>
          <w:tcPr>
            <w:tcW w:w="2230" w:type="dxa"/>
          </w:tcPr>
          <w:p w14:paraId="31CBECC6" w14:textId="4FD0E141" w:rsidR="005F4B5D" w:rsidRDefault="005F4B5D" w:rsidP="00DE4BCC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100PCS</w:t>
            </w:r>
          </w:p>
        </w:tc>
      </w:tr>
    </w:tbl>
    <w:p w14:paraId="7E35A80A" w14:textId="1EBAA301" w:rsidR="002750DA" w:rsidRPr="002750DA" w:rsidRDefault="002750DA" w:rsidP="00DE4BCC">
      <w:pPr>
        <w:rPr>
          <w:b/>
          <w:bCs/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8603C" w:rsidRPr="00DE4BCC" w14:paraId="3C961B13" w14:textId="77777777" w:rsidTr="001860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CC8C0B7" w14:textId="77777777" w:rsidR="0018603C" w:rsidRPr="00DE4BCC" w:rsidRDefault="0018603C" w:rsidP="0018603C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18603C" w:rsidRPr="00DE4BCC" w14:paraId="2AFF6E77" w14:textId="77777777" w:rsidTr="007E3D23">
        <w:trPr>
          <w:trHeight w:val="10307"/>
        </w:trPr>
        <w:tc>
          <w:tcPr>
            <w:tcW w:w="5000" w:type="pct"/>
          </w:tcPr>
          <w:p w14:paraId="29DFCC49" w14:textId="114FE76A" w:rsidR="00725D40" w:rsidRDefault="00A81902" w:rsidP="00725D40">
            <w:pPr>
              <w:pStyle w:val="NormalWeb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797A312" wp14:editId="427A4836">
                      <wp:simplePos x="0" y="0"/>
                      <wp:positionH relativeFrom="column">
                        <wp:posOffset>2800985</wp:posOffset>
                      </wp:positionH>
                      <wp:positionV relativeFrom="paragraph">
                        <wp:posOffset>222250</wp:posOffset>
                      </wp:positionV>
                      <wp:extent cx="1781175" cy="678180"/>
                      <wp:effectExtent l="0" t="0" r="28575" b="26670"/>
                      <wp:wrapNone/>
                      <wp:docPr id="1276515400" name="Text Box 12765154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CB19C1" w14:textId="1536C0BF" w:rsidR="00725D40" w:rsidRDefault="00725D40" w:rsidP="00725D40">
                                  <w:r>
                                    <w:t xml:space="preserve">Item: VELCRO LOOP 100MM  </w:t>
                                  </w:r>
                                </w:p>
                                <w:p w14:paraId="070A1A97" w14:textId="0D7A15F3" w:rsidR="00725D40" w:rsidRDefault="00725D40" w:rsidP="00725D40">
                                  <w:r>
                                    <w:t xml:space="preserve">Style Color: </w:t>
                                  </w:r>
                                  <w:r w:rsidR="00A81902">
                                    <w:t>BLACK</w:t>
                                  </w:r>
                                </w:p>
                                <w:p w14:paraId="196786F5" w14:textId="6B756171" w:rsidR="00A81902" w:rsidRDefault="00725D40" w:rsidP="00A81902">
                                  <w:r>
                                    <w:t>RM Color: BLACK</w:t>
                                  </w:r>
                                </w:p>
                                <w:p w14:paraId="33B11A5B" w14:textId="1B2AEEEB" w:rsidR="00725D40" w:rsidRDefault="00725D40" w:rsidP="00725D40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97A3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76515400" o:spid="_x0000_s1026" type="#_x0000_t202" style="position:absolute;margin-left:220.55pt;margin-top:17.5pt;width:140.25pt;height:53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" fillcolor="white [3201]" strokeweight=".5pt">
                      <v:textbox>
                        <w:txbxContent>
                          <w:p w14:paraId="0ACB19C1" w14:textId="1536C0BF" w:rsidR="00725D40" w:rsidRDefault="00725D40" w:rsidP="00725D40">
                            <w:r>
                              <w:t xml:space="preserve">Item: VELCRO LOOP 100MM  </w:t>
                            </w:r>
                          </w:p>
                          <w:p w14:paraId="070A1A97" w14:textId="0D7A15F3" w:rsidR="00725D40" w:rsidRDefault="00725D40" w:rsidP="00725D40">
                            <w:r>
                              <w:t xml:space="preserve">Style Color: </w:t>
                            </w:r>
                            <w:r w:rsidR="00A81902">
                              <w:t>BLACK</w:t>
                            </w:r>
                          </w:p>
                          <w:p w14:paraId="196786F5" w14:textId="6B756171" w:rsidR="00A81902" w:rsidRDefault="00725D40" w:rsidP="00A81902">
                            <w:r>
                              <w:t>RM Color: BLACK</w:t>
                            </w:r>
                          </w:p>
                          <w:p w14:paraId="33B11A5B" w14:textId="1B2AEEEB" w:rsidR="00725D40" w:rsidRDefault="00725D40" w:rsidP="00725D40"/>
                        </w:txbxContent>
                      </v:textbox>
                    </v:shape>
                  </w:pict>
                </mc:Fallback>
              </mc:AlternateContent>
            </w:r>
            <w:r w:rsidR="00725D40">
              <w:rPr>
                <w:noProof/>
              </w:rPr>
              <w:drawing>
                <wp:anchor distT="0" distB="0" distL="114300" distR="114300" simplePos="0" relativeHeight="251691008" behindDoc="1" locked="0" layoutInCell="1" allowOverlap="1" wp14:anchorId="2D2970F9" wp14:editId="68312212">
                  <wp:simplePos x="0" y="0"/>
                  <wp:positionH relativeFrom="column">
                    <wp:posOffset>187325</wp:posOffset>
                  </wp:positionH>
                  <wp:positionV relativeFrom="paragraph">
                    <wp:posOffset>222250</wp:posOffset>
                  </wp:positionV>
                  <wp:extent cx="2110740" cy="305562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145" t="7628" r="9624" b="7394"/>
                          <a:stretch/>
                        </pic:blipFill>
                        <pic:spPr bwMode="auto">
                          <a:xfrm>
                            <a:off x="0" y="0"/>
                            <a:ext cx="2110740" cy="3055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67253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547042" wp14:editId="3EEB5B43">
                      <wp:simplePos x="0" y="0"/>
                      <wp:positionH relativeFrom="column">
                        <wp:posOffset>1696085</wp:posOffset>
                      </wp:positionH>
                      <wp:positionV relativeFrom="paragraph">
                        <wp:posOffset>2599690</wp:posOffset>
                      </wp:positionV>
                      <wp:extent cx="1390650" cy="0"/>
                      <wp:effectExtent l="38100" t="76200" r="0" b="9525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90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060E71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133.55pt;margin-top:204.7pt;width:109.5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D8F1218" w14:textId="61F3B622" w:rsidR="007E3D23" w:rsidRDefault="00A81902" w:rsidP="0067253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35C615" wp14:editId="6618E371">
                      <wp:simplePos x="0" y="0"/>
                      <wp:positionH relativeFrom="column">
                        <wp:posOffset>1261745</wp:posOffset>
                      </wp:positionH>
                      <wp:positionV relativeFrom="paragraph">
                        <wp:posOffset>105410</wp:posOffset>
                      </wp:positionV>
                      <wp:extent cx="1562100" cy="647700"/>
                      <wp:effectExtent l="38100" t="0" r="19050" b="5715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562100" cy="6477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B5E8A3" id="Straight Arrow Connector 10" o:spid="_x0000_s1026" type="#_x0000_t32" style="position:absolute;margin-left:99.35pt;margin-top:8.3pt;width:123pt;height:51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1932F0E" w14:textId="63365097" w:rsidR="00672539" w:rsidRPr="00672539" w:rsidRDefault="00672539" w:rsidP="00672539"/>
          <w:p w14:paraId="613A0AD5" w14:textId="6DCEE2E2" w:rsidR="00672539" w:rsidRPr="00672539" w:rsidRDefault="00672539" w:rsidP="00672539"/>
          <w:p w14:paraId="4A0E2D07" w14:textId="6C92239A" w:rsidR="00672539" w:rsidRPr="00672539" w:rsidRDefault="00672539" w:rsidP="00672539"/>
          <w:p w14:paraId="2D86F135" w14:textId="59590D06" w:rsidR="00672539" w:rsidRPr="00672539" w:rsidRDefault="00A81902" w:rsidP="00672539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EC75EA7" wp14:editId="63DA588A">
                      <wp:simplePos x="0" y="0"/>
                      <wp:positionH relativeFrom="column">
                        <wp:posOffset>3128645</wp:posOffset>
                      </wp:positionH>
                      <wp:positionV relativeFrom="paragraph">
                        <wp:posOffset>52070</wp:posOffset>
                      </wp:positionV>
                      <wp:extent cx="1409700" cy="678180"/>
                      <wp:effectExtent l="0" t="0" r="19050" b="2667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9700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2DDE3F9" w14:textId="6D50BB9B" w:rsidR="00A81902" w:rsidRDefault="00A81902" w:rsidP="00725D40">
                                  <w:r>
                                    <w:t xml:space="preserve">Item: 38MM WEBBING  </w:t>
                                  </w:r>
                                </w:p>
                                <w:p w14:paraId="057F8CEB" w14:textId="77777777" w:rsidR="00A81902" w:rsidRDefault="00A81902" w:rsidP="00725D40">
                                  <w:r>
                                    <w:t>Style Color: BLACK</w:t>
                                  </w:r>
                                </w:p>
                                <w:p w14:paraId="094DD576" w14:textId="77777777" w:rsidR="00A81902" w:rsidRDefault="00A81902" w:rsidP="00A81902">
                                  <w:r>
                                    <w:t>RM Color: BLACK</w:t>
                                  </w:r>
                                </w:p>
                                <w:p w14:paraId="0A02CB4A" w14:textId="77777777" w:rsidR="00A81902" w:rsidRDefault="00A81902" w:rsidP="00725D40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C75EA7" id="Text Box 3" o:spid="_x0000_s1027" type="#_x0000_t202" style="position:absolute;margin-left:246.35pt;margin-top:4.1pt;width:111pt;height:53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" fillcolor="white [3201]" strokeweight=".5pt">
                      <v:textbox>
                        <w:txbxContent>
                          <w:p w14:paraId="32DDE3F9" w14:textId="6D50BB9B" w:rsidR="00A81902" w:rsidRDefault="00A81902" w:rsidP="00725D40">
                            <w:r>
                              <w:t xml:space="preserve">Item: 38MM WEBBING  </w:t>
                            </w:r>
                          </w:p>
                          <w:p w14:paraId="057F8CEB" w14:textId="77777777" w:rsidR="00A81902" w:rsidRDefault="00A81902" w:rsidP="00725D40">
                            <w:r>
                              <w:t>Style Color: BLACK</w:t>
                            </w:r>
                          </w:p>
                          <w:p w14:paraId="094DD576" w14:textId="77777777" w:rsidR="00A81902" w:rsidRDefault="00A81902" w:rsidP="00A81902">
                            <w:r>
                              <w:t>RM Color: BLACK</w:t>
                            </w:r>
                          </w:p>
                          <w:p w14:paraId="0A02CB4A" w14:textId="77777777" w:rsidR="00A81902" w:rsidRDefault="00A81902" w:rsidP="00725D40"/>
                        </w:txbxContent>
                      </v:textbox>
                    </v:shape>
                  </w:pict>
                </mc:Fallback>
              </mc:AlternateContent>
            </w:r>
          </w:p>
          <w:p w14:paraId="3413B43D" w14:textId="3D6CC860" w:rsidR="00672539" w:rsidRPr="00672539" w:rsidRDefault="00A81902" w:rsidP="0067253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C07BD60" wp14:editId="4A8394F4">
                      <wp:simplePos x="0" y="0"/>
                      <wp:positionH relativeFrom="column">
                        <wp:posOffset>1886585</wp:posOffset>
                      </wp:positionH>
                      <wp:positionV relativeFrom="paragraph">
                        <wp:posOffset>179705</wp:posOffset>
                      </wp:positionV>
                      <wp:extent cx="1264920" cy="152400"/>
                      <wp:effectExtent l="38100" t="0" r="11430" b="952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64920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0EBDC7" id="Straight Arrow Connector 2" o:spid="_x0000_s1026" type="#_x0000_t32" style="position:absolute;margin-left:148.55pt;margin-top:14.15pt;width:99.6pt;height:12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0067816" w14:textId="3D0325D4" w:rsidR="00672539" w:rsidRPr="00672539" w:rsidRDefault="00672539" w:rsidP="00672539"/>
          <w:p w14:paraId="1AF4D1F4" w14:textId="62F0D8DA" w:rsidR="00672539" w:rsidRPr="00672539" w:rsidRDefault="00672539" w:rsidP="00672539"/>
          <w:p w14:paraId="25F2A249" w14:textId="01479A4B" w:rsidR="00672539" w:rsidRPr="00672539" w:rsidRDefault="00672539" w:rsidP="00672539"/>
          <w:p w14:paraId="41F0BBF8" w14:textId="32F6D28A" w:rsidR="00672539" w:rsidRPr="00672539" w:rsidRDefault="00A81902" w:rsidP="00672539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3E161F7" wp14:editId="34F620EB">
                      <wp:simplePos x="0" y="0"/>
                      <wp:positionH relativeFrom="column">
                        <wp:posOffset>3061970</wp:posOffset>
                      </wp:positionH>
                      <wp:positionV relativeFrom="paragraph">
                        <wp:posOffset>88265</wp:posOffset>
                      </wp:positionV>
                      <wp:extent cx="1409700" cy="678180"/>
                      <wp:effectExtent l="0" t="0" r="19050" b="2667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9700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1B44362" w14:textId="523B1679" w:rsidR="00A81902" w:rsidRDefault="00A81902" w:rsidP="00725D40">
                                  <w:r>
                                    <w:t xml:space="preserve">Item: 500D CODURA  </w:t>
                                  </w:r>
                                </w:p>
                                <w:p w14:paraId="4B89D0B5" w14:textId="77777777" w:rsidR="00A81902" w:rsidRDefault="00A81902" w:rsidP="00725D40">
                                  <w:r>
                                    <w:t>Style Color: BLACK</w:t>
                                  </w:r>
                                </w:p>
                                <w:p w14:paraId="01187BE3" w14:textId="77777777" w:rsidR="00A81902" w:rsidRDefault="00A81902" w:rsidP="00A81902">
                                  <w:r>
                                    <w:t>RM Color: BLACK</w:t>
                                  </w:r>
                                </w:p>
                                <w:p w14:paraId="2355558F" w14:textId="77777777" w:rsidR="00A81902" w:rsidRDefault="00A81902" w:rsidP="00725D40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E161F7" id="Text Box 4" o:spid="_x0000_s1028" type="#_x0000_t202" style="position:absolute;margin-left:241.1pt;margin-top:6.95pt;width:111pt;height:53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" fillcolor="white [3201]" strokeweight=".5pt">
                      <v:textbox>
                        <w:txbxContent>
                          <w:p w14:paraId="11B44362" w14:textId="523B1679" w:rsidR="00A81902" w:rsidRDefault="00A81902" w:rsidP="00725D40">
                            <w:r>
                              <w:t xml:space="preserve">Item: 500D CODURA  </w:t>
                            </w:r>
                          </w:p>
                          <w:p w14:paraId="4B89D0B5" w14:textId="77777777" w:rsidR="00A81902" w:rsidRDefault="00A81902" w:rsidP="00725D40">
                            <w:r>
                              <w:t>Style Color: BLACK</w:t>
                            </w:r>
                          </w:p>
                          <w:p w14:paraId="01187BE3" w14:textId="77777777" w:rsidR="00A81902" w:rsidRDefault="00A81902" w:rsidP="00A81902">
                            <w:r>
                              <w:t>RM Color: BLACK</w:t>
                            </w:r>
                          </w:p>
                          <w:p w14:paraId="2355558F" w14:textId="77777777" w:rsidR="00A81902" w:rsidRDefault="00A81902" w:rsidP="00725D40"/>
                        </w:txbxContent>
                      </v:textbox>
                    </v:shape>
                  </w:pict>
                </mc:Fallback>
              </mc:AlternateContent>
            </w:r>
          </w:p>
          <w:p w14:paraId="6F639B09" w14:textId="02F94A39" w:rsidR="00672539" w:rsidRPr="00672539" w:rsidRDefault="00672539" w:rsidP="00672539"/>
          <w:p w14:paraId="313AFDA5" w14:textId="3D6A7451" w:rsidR="00672539" w:rsidRPr="00672539" w:rsidRDefault="00672539" w:rsidP="00672539"/>
          <w:p w14:paraId="7E5EA8A2" w14:textId="4B506E38" w:rsidR="00672539" w:rsidRDefault="00672539" w:rsidP="00672539"/>
          <w:p w14:paraId="71330CA1" w14:textId="71E90631" w:rsidR="00672539" w:rsidRPr="00672539" w:rsidRDefault="00672539" w:rsidP="00672539"/>
          <w:p w14:paraId="16EC32A9" w14:textId="3DBE7E7B" w:rsidR="00672539" w:rsidRDefault="00FF61F0" w:rsidP="00672539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FB56C63" wp14:editId="7FE160AD">
                      <wp:simplePos x="0" y="0"/>
                      <wp:positionH relativeFrom="column">
                        <wp:posOffset>3094355</wp:posOffset>
                      </wp:positionH>
                      <wp:positionV relativeFrom="paragraph">
                        <wp:posOffset>116840</wp:posOffset>
                      </wp:positionV>
                      <wp:extent cx="1409700" cy="678180"/>
                      <wp:effectExtent l="0" t="0" r="19050" b="26670"/>
                      <wp:wrapNone/>
                      <wp:docPr id="1276515392" name="Text Box 12765153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9700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6792036" w14:textId="77777777" w:rsidR="00FF61F0" w:rsidRDefault="00FF61F0" w:rsidP="00725D40">
                                  <w:r>
                                    <w:t xml:space="preserve">Item: 500D CODURA  </w:t>
                                  </w:r>
                                </w:p>
                                <w:p w14:paraId="5FD581CB" w14:textId="77777777" w:rsidR="00FF61F0" w:rsidRDefault="00FF61F0" w:rsidP="00725D40">
                                  <w:r>
                                    <w:t>Style Color: BLACK</w:t>
                                  </w:r>
                                </w:p>
                                <w:p w14:paraId="1CE14235" w14:textId="77777777" w:rsidR="00FF61F0" w:rsidRDefault="00FF61F0" w:rsidP="00A81902">
                                  <w:r>
                                    <w:t>RM Color: BLACK</w:t>
                                  </w:r>
                                </w:p>
                                <w:p w14:paraId="08B5AF98" w14:textId="77777777" w:rsidR="00FF61F0" w:rsidRDefault="00FF61F0" w:rsidP="00725D40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B56C63" id="Text Box 1276515392" o:spid="_x0000_s1029" type="#_x0000_t202" style="position:absolute;margin-left:243.65pt;margin-top:9.2pt;width:111pt;height:53.4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" fillcolor="white [3201]" strokeweight=".5pt">
                      <v:textbox>
                        <w:txbxContent>
                          <w:p w14:paraId="36792036" w14:textId="77777777" w:rsidR="00FF61F0" w:rsidRDefault="00FF61F0" w:rsidP="00725D40">
                            <w:r>
                              <w:t xml:space="preserve">Item: 500D CODURA  </w:t>
                            </w:r>
                          </w:p>
                          <w:p w14:paraId="5FD581CB" w14:textId="77777777" w:rsidR="00FF61F0" w:rsidRDefault="00FF61F0" w:rsidP="00725D40">
                            <w:r>
                              <w:t>Style Color: BLACK</w:t>
                            </w:r>
                          </w:p>
                          <w:p w14:paraId="1CE14235" w14:textId="77777777" w:rsidR="00FF61F0" w:rsidRDefault="00FF61F0" w:rsidP="00A81902">
                            <w:r>
                              <w:t>RM Color: BLACK</w:t>
                            </w:r>
                          </w:p>
                          <w:p w14:paraId="08B5AF98" w14:textId="77777777" w:rsidR="00FF61F0" w:rsidRDefault="00FF61F0" w:rsidP="00725D40"/>
                        </w:txbxContent>
                      </v:textbox>
                    </v:shape>
                  </w:pict>
                </mc:Fallback>
              </mc:AlternateContent>
            </w:r>
          </w:p>
          <w:p w14:paraId="44988A53" w14:textId="3E5DD19E" w:rsidR="00672539" w:rsidRPr="00672539" w:rsidRDefault="00FF61F0" w:rsidP="00672539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3A9EE09" wp14:editId="303F6926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1737995</wp:posOffset>
                      </wp:positionV>
                      <wp:extent cx="1661160" cy="678180"/>
                      <wp:effectExtent l="0" t="0" r="15240" b="26670"/>
                      <wp:wrapNone/>
                      <wp:docPr id="1276515396" name="Text Box 12765153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1160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A0B29DF" w14:textId="4516E3FF" w:rsidR="00FF61F0" w:rsidRDefault="00FF61F0" w:rsidP="00725D40">
                                  <w:r>
                                    <w:t xml:space="preserve">Item: 38MM WEBBING  </w:t>
                                  </w:r>
                                </w:p>
                                <w:p w14:paraId="2952364A" w14:textId="77777777" w:rsidR="00FF61F0" w:rsidRDefault="00FF61F0" w:rsidP="00725D40">
                                  <w:r>
                                    <w:t>Style Color: BLACK</w:t>
                                  </w:r>
                                </w:p>
                                <w:p w14:paraId="51F98C66" w14:textId="77777777" w:rsidR="00FF61F0" w:rsidRDefault="00FF61F0" w:rsidP="00A81902">
                                  <w:r>
                                    <w:t>RM Color: BLACK</w:t>
                                  </w:r>
                                </w:p>
                                <w:p w14:paraId="6D8C04E3" w14:textId="77777777" w:rsidR="00FF61F0" w:rsidRDefault="00FF61F0" w:rsidP="00725D40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A9EE09" id="Text Box 1276515396" o:spid="_x0000_s1030" type="#_x0000_t202" style="position:absolute;margin-left:254.75pt;margin-top:136.85pt;width:130.8pt;height:53.4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" fillcolor="white [3201]" strokeweight=".5pt">
                      <v:textbox>
                        <w:txbxContent>
                          <w:p w14:paraId="4A0B29DF" w14:textId="4516E3FF" w:rsidR="00FF61F0" w:rsidRDefault="00FF61F0" w:rsidP="00725D40">
                            <w:r>
                              <w:t xml:space="preserve">Item: 38MM WEBBING  </w:t>
                            </w:r>
                          </w:p>
                          <w:p w14:paraId="2952364A" w14:textId="77777777" w:rsidR="00FF61F0" w:rsidRDefault="00FF61F0" w:rsidP="00725D40">
                            <w:r>
                              <w:t>Style Color: BLACK</w:t>
                            </w:r>
                          </w:p>
                          <w:p w14:paraId="51F98C66" w14:textId="77777777" w:rsidR="00FF61F0" w:rsidRDefault="00FF61F0" w:rsidP="00A81902">
                            <w:r>
                              <w:t>RM Color: BLACK</w:t>
                            </w:r>
                          </w:p>
                          <w:p w14:paraId="6D8C04E3" w14:textId="77777777" w:rsidR="00FF61F0" w:rsidRDefault="00FF61F0" w:rsidP="00725D4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B194C19" wp14:editId="167247FF">
                      <wp:simplePos x="0" y="0"/>
                      <wp:positionH relativeFrom="column">
                        <wp:posOffset>675004</wp:posOffset>
                      </wp:positionH>
                      <wp:positionV relativeFrom="paragraph">
                        <wp:posOffset>1936115</wp:posOffset>
                      </wp:positionV>
                      <wp:extent cx="2621280" cy="68580"/>
                      <wp:effectExtent l="19050" t="76200" r="26670" b="26670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21280" cy="685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49E5A4" id="Straight Arrow Connector 31" o:spid="_x0000_s1026" type="#_x0000_t32" style="position:absolute;margin-left:53.15pt;margin-top:152.45pt;width:206.4pt;height:5.4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CD3CBD8" wp14:editId="0A4FB7B5">
                      <wp:simplePos x="0" y="0"/>
                      <wp:positionH relativeFrom="column">
                        <wp:posOffset>362585</wp:posOffset>
                      </wp:positionH>
                      <wp:positionV relativeFrom="paragraph">
                        <wp:posOffset>1196975</wp:posOffset>
                      </wp:positionV>
                      <wp:extent cx="2842260" cy="167640"/>
                      <wp:effectExtent l="38100" t="0" r="15240" b="99060"/>
                      <wp:wrapNone/>
                      <wp:docPr id="1276515395" name="Straight Arrow Connector 1276515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42260" cy="1676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39BE14" id="Straight Arrow Connector 1276515395" o:spid="_x0000_s1026" type="#_x0000_t32" style="position:absolute;margin-left:28.55pt;margin-top:94.25pt;width:223.8pt;height:13.2pt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D5BCD1A" wp14:editId="59F39401">
                      <wp:simplePos x="0" y="0"/>
                      <wp:positionH relativeFrom="column">
                        <wp:posOffset>3220085</wp:posOffset>
                      </wp:positionH>
                      <wp:positionV relativeFrom="paragraph">
                        <wp:posOffset>846455</wp:posOffset>
                      </wp:positionV>
                      <wp:extent cx="1661160" cy="678180"/>
                      <wp:effectExtent l="0" t="0" r="15240" b="26670"/>
                      <wp:wrapNone/>
                      <wp:docPr id="1276515394" name="Text Box 1276515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1160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3700B46" w14:textId="406D2F0D" w:rsidR="00FF61F0" w:rsidRDefault="00FF61F0" w:rsidP="00725D40">
                                  <w:r>
                                    <w:t xml:space="preserve">Item: 20MM NYLON TAPE  </w:t>
                                  </w:r>
                                </w:p>
                                <w:p w14:paraId="7C6D391F" w14:textId="77777777" w:rsidR="00FF61F0" w:rsidRDefault="00FF61F0" w:rsidP="00725D40">
                                  <w:r>
                                    <w:t>Style Color: BLACK</w:t>
                                  </w:r>
                                </w:p>
                                <w:p w14:paraId="0535500B" w14:textId="77777777" w:rsidR="00FF61F0" w:rsidRDefault="00FF61F0" w:rsidP="00A81902">
                                  <w:r>
                                    <w:t>RM Color: BLACK</w:t>
                                  </w:r>
                                </w:p>
                                <w:p w14:paraId="694C6F04" w14:textId="77777777" w:rsidR="00FF61F0" w:rsidRDefault="00FF61F0" w:rsidP="00725D40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5BCD1A" id="Text Box 1276515394" o:spid="_x0000_s1031" type="#_x0000_t202" style="position:absolute;margin-left:253.55pt;margin-top:66.65pt;width:130.8pt;height:53.4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" fillcolor="white [3201]" strokeweight=".5pt">
                      <v:textbox>
                        <w:txbxContent>
                          <w:p w14:paraId="03700B46" w14:textId="406D2F0D" w:rsidR="00FF61F0" w:rsidRDefault="00FF61F0" w:rsidP="00725D40">
                            <w:r>
                              <w:t xml:space="preserve">Item: 20MM NYLON TAPE  </w:t>
                            </w:r>
                          </w:p>
                          <w:p w14:paraId="7C6D391F" w14:textId="77777777" w:rsidR="00FF61F0" w:rsidRDefault="00FF61F0" w:rsidP="00725D40">
                            <w:r>
                              <w:t>Style Color: BLACK</w:t>
                            </w:r>
                          </w:p>
                          <w:p w14:paraId="0535500B" w14:textId="77777777" w:rsidR="00FF61F0" w:rsidRDefault="00FF61F0" w:rsidP="00A81902">
                            <w:r>
                              <w:t>RM Color: BLACK</w:t>
                            </w:r>
                          </w:p>
                          <w:p w14:paraId="694C6F04" w14:textId="77777777" w:rsidR="00FF61F0" w:rsidRDefault="00FF61F0" w:rsidP="00725D4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5DC01F8" wp14:editId="512EC01C">
                      <wp:simplePos x="0" y="0"/>
                      <wp:positionH relativeFrom="column">
                        <wp:posOffset>2038985</wp:posOffset>
                      </wp:positionH>
                      <wp:positionV relativeFrom="paragraph">
                        <wp:posOffset>1189355</wp:posOffset>
                      </wp:positionV>
                      <wp:extent cx="1211580" cy="144780"/>
                      <wp:effectExtent l="38100" t="0" r="26670" b="83820"/>
                      <wp:wrapNone/>
                      <wp:docPr id="1276515393" name="Straight Arrow Connector 1276515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11580" cy="1447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E8087B" id="Straight Arrow Connector 1276515393" o:spid="_x0000_s1026" type="#_x0000_t32" style="position:absolute;margin-left:160.55pt;margin-top:93.65pt;width:95.4pt;height:11.4pt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43064E19" wp14:editId="2D6068B9">
                      <wp:simplePos x="0" y="0"/>
                      <wp:positionH relativeFrom="column">
                        <wp:posOffset>1444625</wp:posOffset>
                      </wp:positionH>
                      <wp:positionV relativeFrom="paragraph">
                        <wp:posOffset>252095</wp:posOffset>
                      </wp:positionV>
                      <wp:extent cx="1676400" cy="792480"/>
                      <wp:effectExtent l="38100" t="0" r="19050" b="64770"/>
                      <wp:wrapNone/>
                      <wp:docPr id="63" name="Straight Arrow Connecto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76400" cy="7924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6F98F" id="Straight Arrow Connector 63" o:spid="_x0000_s1026" type="#_x0000_t32" style="position:absolute;margin-left:113.75pt;margin-top:19.85pt;width:132pt;height:62.4pt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672539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3C774F6C" wp14:editId="2E9FFFBD">
                  <wp:simplePos x="0" y="0"/>
                  <wp:positionH relativeFrom="column">
                    <wp:posOffset>105753</wp:posOffset>
                  </wp:positionH>
                  <wp:positionV relativeFrom="paragraph">
                    <wp:posOffset>142240</wp:posOffset>
                  </wp:positionV>
                  <wp:extent cx="2409825" cy="2856002"/>
                  <wp:effectExtent l="0" t="0" r="0" b="1905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29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825" cy="2856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06BD169" w14:textId="634D635D" w:rsidR="002750DA" w:rsidRDefault="002750DA" w:rsidP="00DE4BCC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4E0B40" w:rsidRPr="00DE4BCC" w14:paraId="4010BE6A" w14:textId="77777777" w:rsidTr="00122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218D2D54" w14:textId="77777777" w:rsidR="004E0B40" w:rsidRPr="00DE4BCC" w:rsidRDefault="004E0B40" w:rsidP="00122BDD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4E0B40" w:rsidRPr="00DE4BCC" w14:paraId="7D709386" w14:textId="77777777" w:rsidTr="004E0B40">
        <w:trPr>
          <w:trHeight w:val="12743"/>
        </w:trPr>
        <w:tc>
          <w:tcPr>
            <w:tcW w:w="5000" w:type="pct"/>
          </w:tcPr>
          <w:p w14:paraId="544CE66B" w14:textId="3260B2AC" w:rsidR="00A81902" w:rsidRDefault="00A81902" w:rsidP="00A81902">
            <w:pPr>
              <w:pStyle w:val="NormalWeb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C0E5742" wp14:editId="4CB8BAA6">
                      <wp:simplePos x="0" y="0"/>
                      <wp:positionH relativeFrom="column">
                        <wp:posOffset>3364865</wp:posOffset>
                      </wp:positionH>
                      <wp:positionV relativeFrom="paragraph">
                        <wp:posOffset>147320</wp:posOffset>
                      </wp:positionV>
                      <wp:extent cx="1607820" cy="678180"/>
                      <wp:effectExtent l="0" t="0" r="11430" b="2667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7820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2DDE12C" w14:textId="54BAF429" w:rsidR="00A81902" w:rsidRDefault="00A81902" w:rsidP="00A81902">
                                  <w:r>
                                    <w:t xml:space="preserve">Item: PET BOARD 0.5MM  </w:t>
                                  </w:r>
                                </w:p>
                                <w:p w14:paraId="45144EF8" w14:textId="77777777" w:rsidR="00A81902" w:rsidRDefault="00A81902" w:rsidP="00A81902">
                                  <w:r>
                                    <w:t>Style Color: BLACK</w:t>
                                  </w:r>
                                </w:p>
                                <w:p w14:paraId="37264ED8" w14:textId="22627686" w:rsidR="00A81902" w:rsidRDefault="00A81902" w:rsidP="00A81902">
                                  <w:r>
                                    <w:t>RM Color: CLEAR</w:t>
                                  </w:r>
                                </w:p>
                                <w:p w14:paraId="53AB8AA3" w14:textId="77777777" w:rsidR="00A81902" w:rsidRDefault="00A81902" w:rsidP="00A81902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0E5742" id="Text Box 6" o:spid="_x0000_s1032" type="#_x0000_t202" style="position:absolute;margin-left:264.95pt;margin-top:11.6pt;width:126.6pt;height:53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" fillcolor="white [3201]" strokeweight=".5pt">
                      <v:textbox>
                        <w:txbxContent>
                          <w:p w14:paraId="72DDE12C" w14:textId="54BAF429" w:rsidR="00A81902" w:rsidRDefault="00A81902" w:rsidP="00A81902">
                            <w:r>
                              <w:t xml:space="preserve">Item: PET BOARD 0.5MM  </w:t>
                            </w:r>
                          </w:p>
                          <w:p w14:paraId="45144EF8" w14:textId="77777777" w:rsidR="00A81902" w:rsidRDefault="00A81902" w:rsidP="00A81902">
                            <w:r>
                              <w:t>Style Color: BLACK</w:t>
                            </w:r>
                          </w:p>
                          <w:p w14:paraId="37264ED8" w14:textId="22627686" w:rsidR="00A81902" w:rsidRDefault="00A81902" w:rsidP="00A81902">
                            <w:r>
                              <w:t>RM Color: CLEAR</w:t>
                            </w:r>
                          </w:p>
                          <w:p w14:paraId="53AB8AA3" w14:textId="77777777" w:rsidR="00A81902" w:rsidRDefault="00A81902" w:rsidP="00A8190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99200" behindDoc="1" locked="0" layoutInCell="1" allowOverlap="1" wp14:anchorId="641D54D9" wp14:editId="65DD50CA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147320</wp:posOffset>
                  </wp:positionV>
                  <wp:extent cx="2668246" cy="2827020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1" t="13820" b="7087"/>
                          <a:stretch/>
                        </pic:blipFill>
                        <pic:spPr bwMode="auto">
                          <a:xfrm>
                            <a:off x="0" y="0"/>
                            <a:ext cx="2668246" cy="282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6564972" w14:textId="3C2B2052" w:rsidR="004E0B40" w:rsidRDefault="00A81902" w:rsidP="004E0B4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EA1B8E5" wp14:editId="1EB9DFA7">
                      <wp:simplePos x="0" y="0"/>
                      <wp:positionH relativeFrom="column">
                        <wp:posOffset>1254125</wp:posOffset>
                      </wp:positionH>
                      <wp:positionV relativeFrom="paragraph">
                        <wp:posOffset>99060</wp:posOffset>
                      </wp:positionV>
                      <wp:extent cx="2103120" cy="502920"/>
                      <wp:effectExtent l="38100" t="0" r="30480" b="68580"/>
                      <wp:wrapNone/>
                      <wp:docPr id="34" name="Straight Arrow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03120" cy="5029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A5F911" id="Straight Arrow Connector 34" o:spid="_x0000_s1026" type="#_x0000_t32" style="position:absolute;margin-left:98.75pt;margin-top:7.8pt;width:165.6pt;height:39.6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FB68FC6" w14:textId="09B633EF" w:rsidR="00063625" w:rsidRDefault="00063625" w:rsidP="00672539"/>
          <w:p w14:paraId="0AAB13A4" w14:textId="5426B509" w:rsidR="00A94F3E" w:rsidRPr="00A94F3E" w:rsidRDefault="00A94F3E" w:rsidP="00A94F3E"/>
          <w:p w14:paraId="5B87F4BB" w14:textId="1CEDB91E" w:rsidR="00A94F3E" w:rsidRPr="00A94F3E" w:rsidRDefault="00A81902" w:rsidP="00A94F3E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2FF431E" wp14:editId="1CE28377">
                      <wp:simplePos x="0" y="0"/>
                      <wp:positionH relativeFrom="column">
                        <wp:posOffset>3326765</wp:posOffset>
                      </wp:positionH>
                      <wp:positionV relativeFrom="paragraph">
                        <wp:posOffset>78105</wp:posOffset>
                      </wp:positionV>
                      <wp:extent cx="1866900" cy="845820"/>
                      <wp:effectExtent l="0" t="0" r="19050" b="1143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6900" cy="8458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D3ED7DB" w14:textId="614CEEC7" w:rsidR="00A81902" w:rsidRDefault="00A81902" w:rsidP="00A81902">
                                  <w:r>
                                    <w:t xml:space="preserve">Item: PET BOARD 0.5MM INSIDE SAND BLAST STICKER </w:t>
                                  </w:r>
                                </w:p>
                                <w:p w14:paraId="2EEBD0F7" w14:textId="77777777" w:rsidR="00A81902" w:rsidRDefault="00A81902" w:rsidP="00A81902">
                                  <w:r>
                                    <w:t>Style Color: BLACK</w:t>
                                  </w:r>
                                </w:p>
                                <w:p w14:paraId="27BC567E" w14:textId="77777777" w:rsidR="00A81902" w:rsidRDefault="00A81902" w:rsidP="00A81902">
                                  <w:r>
                                    <w:t>RM Color: CLEAR</w:t>
                                  </w:r>
                                </w:p>
                                <w:p w14:paraId="7F4EF38A" w14:textId="77777777" w:rsidR="00A81902" w:rsidRDefault="00A81902" w:rsidP="00A81902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FF431E" id="Text Box 7" o:spid="_x0000_s1033" type="#_x0000_t202" style="position:absolute;margin-left:261.95pt;margin-top:6.15pt;width:147pt;height:66.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" fillcolor="white [3201]" strokeweight=".5pt">
                      <v:textbox>
                        <w:txbxContent>
                          <w:p w14:paraId="3D3ED7DB" w14:textId="614CEEC7" w:rsidR="00A81902" w:rsidRDefault="00A81902" w:rsidP="00A81902">
                            <w:r>
                              <w:t xml:space="preserve">Item: PET BOARD 0.5MM INSIDE SAND BLAST STICKER </w:t>
                            </w:r>
                          </w:p>
                          <w:p w14:paraId="2EEBD0F7" w14:textId="77777777" w:rsidR="00A81902" w:rsidRDefault="00A81902" w:rsidP="00A81902">
                            <w:r>
                              <w:t>Style Color: BLACK</w:t>
                            </w:r>
                          </w:p>
                          <w:p w14:paraId="27BC567E" w14:textId="77777777" w:rsidR="00A81902" w:rsidRDefault="00A81902" w:rsidP="00A81902">
                            <w:r>
                              <w:t>RM Color: CLEAR</w:t>
                            </w:r>
                          </w:p>
                          <w:p w14:paraId="7F4EF38A" w14:textId="77777777" w:rsidR="00A81902" w:rsidRDefault="00A81902" w:rsidP="00A81902"/>
                        </w:txbxContent>
                      </v:textbox>
                    </v:shape>
                  </w:pict>
                </mc:Fallback>
              </mc:AlternateContent>
            </w:r>
          </w:p>
          <w:p w14:paraId="52FD34BB" w14:textId="060069C2" w:rsidR="00A94F3E" w:rsidRPr="00A94F3E" w:rsidRDefault="00A94F3E" w:rsidP="00A94F3E"/>
          <w:p w14:paraId="6EDC2E43" w14:textId="6A177942" w:rsidR="00A94F3E" w:rsidRPr="00A94F3E" w:rsidRDefault="00A81902" w:rsidP="00A94F3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42E70A0" wp14:editId="4976B0F5">
                      <wp:simplePos x="0" y="0"/>
                      <wp:positionH relativeFrom="column">
                        <wp:posOffset>1360805</wp:posOffset>
                      </wp:positionH>
                      <wp:positionV relativeFrom="paragraph">
                        <wp:posOffset>97156</wp:posOffset>
                      </wp:positionV>
                      <wp:extent cx="1973580" cy="129540"/>
                      <wp:effectExtent l="38100" t="0" r="26670" b="9906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73580" cy="1295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580ED9" id="Straight Arrow Connector 36" o:spid="_x0000_s1026" type="#_x0000_t32" style="position:absolute;margin-left:107.15pt;margin-top:7.65pt;width:155.4pt;height:10.2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73D188D" w14:textId="3F146354" w:rsidR="00A94F3E" w:rsidRPr="00A94F3E" w:rsidRDefault="00A94F3E" w:rsidP="00A94F3E"/>
          <w:p w14:paraId="76363D81" w14:textId="1F7D2945" w:rsidR="00A94F3E" w:rsidRPr="00A94F3E" w:rsidRDefault="00A94F3E" w:rsidP="00A94F3E"/>
          <w:p w14:paraId="1EB81E9F" w14:textId="56386276" w:rsidR="00A94F3E" w:rsidRPr="00A94F3E" w:rsidRDefault="009E695F" w:rsidP="00A94F3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E78599E" wp14:editId="11491D1D">
                      <wp:simplePos x="0" y="0"/>
                      <wp:positionH relativeFrom="column">
                        <wp:posOffset>2046605</wp:posOffset>
                      </wp:positionH>
                      <wp:positionV relativeFrom="paragraph">
                        <wp:posOffset>100965</wp:posOffset>
                      </wp:positionV>
                      <wp:extent cx="1501140" cy="257175"/>
                      <wp:effectExtent l="19050" t="57150" r="22860" b="28575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01140" cy="2571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63386A" id="Straight Arrow Connector 14" o:spid="_x0000_s1026" type="#_x0000_t32" style="position:absolute;margin-left:161.15pt;margin-top:7.95pt;width:118.2pt;height:20.25pt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261924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85D4BED" wp14:editId="58C8658C">
                      <wp:simplePos x="0" y="0"/>
                      <wp:positionH relativeFrom="column">
                        <wp:posOffset>3502025</wp:posOffset>
                      </wp:positionH>
                      <wp:positionV relativeFrom="paragraph">
                        <wp:posOffset>160020</wp:posOffset>
                      </wp:positionV>
                      <wp:extent cx="1295400" cy="678180"/>
                      <wp:effectExtent l="0" t="0" r="19050" b="2667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95400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0091CA4" w14:textId="0BAE5114" w:rsidR="00261924" w:rsidRDefault="00261924" w:rsidP="00261924">
                                  <w:r>
                                    <w:t xml:space="preserve">Item: 420D LINING  </w:t>
                                  </w:r>
                                </w:p>
                                <w:p w14:paraId="589CAC73" w14:textId="77777777" w:rsidR="00261924" w:rsidRDefault="00261924" w:rsidP="00261924">
                                  <w:r>
                                    <w:t>Style Color: BLACK</w:t>
                                  </w:r>
                                </w:p>
                                <w:p w14:paraId="0D908EB3" w14:textId="77777777" w:rsidR="00261924" w:rsidRDefault="00261924" w:rsidP="00261924">
                                  <w:r>
                                    <w:t>RM Color: BLACK</w:t>
                                  </w:r>
                                </w:p>
                                <w:p w14:paraId="7DBF111C" w14:textId="77777777" w:rsidR="00261924" w:rsidRDefault="00261924" w:rsidP="00261924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5D4BED" id="Text Box 13" o:spid="_x0000_s1034" type="#_x0000_t202" style="position:absolute;margin-left:275.75pt;margin-top:12.6pt;width:102pt;height:53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" fillcolor="white [3201]" strokeweight=".5pt">
                      <v:textbox>
                        <w:txbxContent>
                          <w:p w14:paraId="60091CA4" w14:textId="0BAE5114" w:rsidR="00261924" w:rsidRDefault="00261924" w:rsidP="00261924">
                            <w:r>
                              <w:t xml:space="preserve">Item: 420D LINING  </w:t>
                            </w:r>
                          </w:p>
                          <w:p w14:paraId="589CAC73" w14:textId="77777777" w:rsidR="00261924" w:rsidRDefault="00261924" w:rsidP="00261924">
                            <w:r>
                              <w:t>Style Color: BLACK</w:t>
                            </w:r>
                          </w:p>
                          <w:p w14:paraId="0D908EB3" w14:textId="77777777" w:rsidR="00261924" w:rsidRDefault="00261924" w:rsidP="00261924">
                            <w:r>
                              <w:t>RM Color: BLACK</w:t>
                            </w:r>
                          </w:p>
                          <w:p w14:paraId="7DBF111C" w14:textId="77777777" w:rsidR="00261924" w:rsidRDefault="00261924" w:rsidP="00261924"/>
                        </w:txbxContent>
                      </v:textbox>
                    </v:shape>
                  </w:pict>
                </mc:Fallback>
              </mc:AlternateContent>
            </w:r>
          </w:p>
          <w:p w14:paraId="53651FF5" w14:textId="488B13CF" w:rsidR="00A94F3E" w:rsidRPr="00A94F3E" w:rsidRDefault="00A94F3E" w:rsidP="00A94F3E"/>
          <w:p w14:paraId="1E7D0D1D" w14:textId="20788D1F" w:rsidR="00A94F3E" w:rsidRPr="00A94F3E" w:rsidRDefault="00A94F3E" w:rsidP="00A94F3E"/>
          <w:p w14:paraId="6E3EF0B7" w14:textId="73BEE653" w:rsidR="00A94F3E" w:rsidRPr="00A94F3E" w:rsidRDefault="00A94F3E" w:rsidP="00A94F3E"/>
          <w:p w14:paraId="0E50A492" w14:textId="7D96E89F" w:rsidR="00A94F3E" w:rsidRPr="00A94F3E" w:rsidRDefault="00261924" w:rsidP="00A94F3E">
            <w:r>
              <w:rPr>
                <w:noProof/>
              </w:rPr>
              <w:drawing>
                <wp:anchor distT="0" distB="0" distL="114300" distR="114300" simplePos="0" relativeHeight="251712512" behindDoc="1" locked="0" layoutInCell="1" allowOverlap="1" wp14:anchorId="397E5360" wp14:editId="7B210286">
                  <wp:simplePos x="0" y="0"/>
                  <wp:positionH relativeFrom="column">
                    <wp:posOffset>-56515</wp:posOffset>
                  </wp:positionH>
                  <wp:positionV relativeFrom="paragraph">
                    <wp:posOffset>53340</wp:posOffset>
                  </wp:positionV>
                  <wp:extent cx="2667635" cy="2827020"/>
                  <wp:effectExtent l="0" t="0" r="0" b="0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1" t="13820" b="7087"/>
                          <a:stretch/>
                        </pic:blipFill>
                        <pic:spPr bwMode="auto">
                          <a:xfrm>
                            <a:off x="0" y="0"/>
                            <a:ext cx="2667635" cy="282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B5D9E01" w14:textId="0BA2B16C" w:rsidR="00A94F3E" w:rsidRDefault="009E695F" w:rsidP="00A94F3E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2CD1C44" wp14:editId="2BBF7F83">
                      <wp:simplePos x="0" y="0"/>
                      <wp:positionH relativeFrom="column">
                        <wp:posOffset>3543935</wp:posOffset>
                      </wp:positionH>
                      <wp:positionV relativeFrom="paragraph">
                        <wp:posOffset>104775</wp:posOffset>
                      </wp:positionV>
                      <wp:extent cx="1691640" cy="678180"/>
                      <wp:effectExtent l="0" t="0" r="22860" b="2667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1640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3DEAE38" w14:textId="197B35C4" w:rsidR="00261924" w:rsidRDefault="00261924" w:rsidP="00261924">
                                  <w:r>
                                    <w:t xml:space="preserve">Item: </w:t>
                                  </w:r>
                                  <w:r w:rsidR="009E695F">
                                    <w:t>25MM VELCRO HOOK</w:t>
                                  </w:r>
                                </w:p>
                                <w:p w14:paraId="70CE79BA" w14:textId="77777777" w:rsidR="00261924" w:rsidRDefault="00261924" w:rsidP="00261924">
                                  <w:r>
                                    <w:t>Style Color: BLACK</w:t>
                                  </w:r>
                                </w:p>
                                <w:p w14:paraId="3C20B72D" w14:textId="77777777" w:rsidR="00261924" w:rsidRDefault="00261924" w:rsidP="00261924">
                                  <w:r>
                                    <w:t>RM Color: BLACK</w:t>
                                  </w:r>
                                </w:p>
                                <w:p w14:paraId="4E2014AF" w14:textId="77777777" w:rsidR="00261924" w:rsidRDefault="00261924" w:rsidP="00261924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D1C44" id="Text Box 17" o:spid="_x0000_s1035" type="#_x0000_t202" style="position:absolute;margin-left:279.05pt;margin-top:8.25pt;width:133.2pt;height:53.4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" fillcolor="white [3201]" strokeweight=".5pt">
                      <v:textbox>
                        <w:txbxContent>
                          <w:p w14:paraId="63DEAE38" w14:textId="197B35C4" w:rsidR="00261924" w:rsidRDefault="00261924" w:rsidP="00261924">
                            <w:r>
                              <w:t xml:space="preserve">Item: </w:t>
                            </w:r>
                            <w:r w:rsidR="009E695F">
                              <w:t>25MM VELCRO HOOK</w:t>
                            </w:r>
                          </w:p>
                          <w:p w14:paraId="70CE79BA" w14:textId="77777777" w:rsidR="00261924" w:rsidRDefault="00261924" w:rsidP="00261924">
                            <w:r>
                              <w:t>Style Color: BLACK</w:t>
                            </w:r>
                          </w:p>
                          <w:p w14:paraId="3C20B72D" w14:textId="77777777" w:rsidR="00261924" w:rsidRDefault="00261924" w:rsidP="00261924">
                            <w:r>
                              <w:t>RM Color: BLACK</w:t>
                            </w:r>
                          </w:p>
                          <w:p w14:paraId="4E2014AF" w14:textId="77777777" w:rsidR="00261924" w:rsidRDefault="00261924" w:rsidP="00261924"/>
                        </w:txbxContent>
                      </v:textbox>
                    </v:shape>
                  </w:pict>
                </mc:Fallback>
              </mc:AlternateContent>
            </w:r>
          </w:p>
          <w:p w14:paraId="64B792EE" w14:textId="5FAB3A31" w:rsidR="00261924" w:rsidRDefault="009E695F" w:rsidP="00261924">
            <w:pPr>
              <w:pStyle w:val="NormalWeb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21AEB06" wp14:editId="6C8B7D3C">
                      <wp:simplePos x="0" y="0"/>
                      <wp:positionH relativeFrom="column">
                        <wp:posOffset>937895</wp:posOffset>
                      </wp:positionH>
                      <wp:positionV relativeFrom="paragraph">
                        <wp:posOffset>110490</wp:posOffset>
                      </wp:positionV>
                      <wp:extent cx="2617470" cy="53340"/>
                      <wp:effectExtent l="38100" t="19050" r="11430" b="9906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17470" cy="533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F6ECC4" id="Straight Arrow Connector 18" o:spid="_x0000_s1026" type="#_x0000_t32" style="position:absolute;margin-left:73.85pt;margin-top:8.7pt;width:206.1pt;height:4.2pt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8D7EBDA" w14:textId="1D49CE07" w:rsidR="00A94F3E" w:rsidRPr="00A94F3E" w:rsidRDefault="00A94F3E" w:rsidP="00A94F3E"/>
          <w:p w14:paraId="58AF8FF8" w14:textId="6BD148A1" w:rsidR="00A94F3E" w:rsidRDefault="00A94F3E" w:rsidP="00A94F3E"/>
          <w:p w14:paraId="73B0DF77" w14:textId="56DC2DB7" w:rsidR="00A94F3E" w:rsidRDefault="00893F9B" w:rsidP="00A94F3E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6A44E85" wp14:editId="6AB023D4">
                      <wp:simplePos x="0" y="0"/>
                      <wp:positionH relativeFrom="column">
                        <wp:posOffset>3574415</wp:posOffset>
                      </wp:positionH>
                      <wp:positionV relativeFrom="paragraph">
                        <wp:posOffset>10160</wp:posOffset>
                      </wp:positionV>
                      <wp:extent cx="1691640" cy="678180"/>
                      <wp:effectExtent l="0" t="0" r="22860" b="26670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1640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C7B474" w14:textId="3A45A1F3" w:rsidR="00893F9B" w:rsidRDefault="00893F9B" w:rsidP="00261924">
                                  <w:r>
                                    <w:t>Item: 2</w:t>
                                  </w:r>
                                  <w:r w:rsidR="00032654">
                                    <w:t>0</w:t>
                                  </w:r>
                                  <w:r>
                                    <w:t xml:space="preserve">MM </w:t>
                                  </w:r>
                                  <w:r w:rsidR="00947A34">
                                    <w:t>NYLON TAPE</w:t>
                                  </w:r>
                                </w:p>
                                <w:p w14:paraId="4B6277D1" w14:textId="77777777" w:rsidR="00893F9B" w:rsidRDefault="00893F9B" w:rsidP="00261924">
                                  <w:r>
                                    <w:t>Style Color: BLACK</w:t>
                                  </w:r>
                                </w:p>
                                <w:p w14:paraId="1B9B772D" w14:textId="77777777" w:rsidR="00893F9B" w:rsidRDefault="00893F9B" w:rsidP="00261924">
                                  <w:r>
                                    <w:t>RM Color: BLACK</w:t>
                                  </w:r>
                                </w:p>
                                <w:p w14:paraId="3637C28E" w14:textId="77777777" w:rsidR="00893F9B" w:rsidRDefault="00893F9B" w:rsidP="00261924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44E85" id="Text Box 20" o:spid="_x0000_s1036" type="#_x0000_t202" style="position:absolute;margin-left:281.45pt;margin-top:.8pt;width:133.2pt;height:53.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" fillcolor="white [3201]" strokeweight=".5pt">
                      <v:textbox>
                        <w:txbxContent>
                          <w:p w14:paraId="1FC7B474" w14:textId="3A45A1F3" w:rsidR="00893F9B" w:rsidRDefault="00893F9B" w:rsidP="00261924">
                            <w:r>
                              <w:t>Item: 2</w:t>
                            </w:r>
                            <w:r w:rsidR="00032654">
                              <w:t>0</w:t>
                            </w:r>
                            <w:r>
                              <w:t xml:space="preserve">MM </w:t>
                            </w:r>
                            <w:r w:rsidR="00947A34">
                              <w:t>NYLON TAPE</w:t>
                            </w:r>
                          </w:p>
                          <w:p w14:paraId="4B6277D1" w14:textId="77777777" w:rsidR="00893F9B" w:rsidRDefault="00893F9B" w:rsidP="00261924">
                            <w:r>
                              <w:t>Style Color: BLACK</w:t>
                            </w:r>
                          </w:p>
                          <w:p w14:paraId="1B9B772D" w14:textId="77777777" w:rsidR="00893F9B" w:rsidRDefault="00893F9B" w:rsidP="00261924">
                            <w:r>
                              <w:t>RM Color: BLACK</w:t>
                            </w:r>
                          </w:p>
                          <w:p w14:paraId="3637C28E" w14:textId="77777777" w:rsidR="00893F9B" w:rsidRDefault="00893F9B" w:rsidP="00261924"/>
                        </w:txbxContent>
                      </v:textbox>
                    </v:shape>
                  </w:pict>
                </mc:Fallback>
              </mc:AlternateContent>
            </w:r>
          </w:p>
          <w:p w14:paraId="2A93A6BE" w14:textId="4CB0CB95" w:rsidR="00A94F3E" w:rsidRPr="00A94F3E" w:rsidRDefault="00947A34" w:rsidP="00A94F3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0197308" wp14:editId="2293D5EE">
                      <wp:simplePos x="0" y="0"/>
                      <wp:positionH relativeFrom="column">
                        <wp:posOffset>1737995</wp:posOffset>
                      </wp:positionH>
                      <wp:positionV relativeFrom="paragraph">
                        <wp:posOffset>57150</wp:posOffset>
                      </wp:positionV>
                      <wp:extent cx="1828800" cy="45085"/>
                      <wp:effectExtent l="19050" t="76200" r="19050" b="50165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828800" cy="450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3C79DF" id="Straight Arrow Connector 21" o:spid="_x0000_s1026" type="#_x0000_t32" style="position:absolute;margin-left:136.85pt;margin-top:4.5pt;width:2in;height:3.55pt;flip:x 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893F9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063BDE4" wp14:editId="1AFAF99F">
                      <wp:simplePos x="0" y="0"/>
                      <wp:positionH relativeFrom="column">
                        <wp:posOffset>1955165</wp:posOffset>
                      </wp:positionH>
                      <wp:positionV relativeFrom="paragraph">
                        <wp:posOffset>2408556</wp:posOffset>
                      </wp:positionV>
                      <wp:extent cx="1783080" cy="45719"/>
                      <wp:effectExtent l="38100" t="38100" r="26670" b="88265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8308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7AE34B" id="Straight Arrow Connector 39" o:spid="_x0000_s1026" type="#_x0000_t32" style="position:absolute;margin-left:153.95pt;margin-top:189.65pt;width:140.4pt;height:3.6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893F9B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408A420" wp14:editId="11DAFD99">
                      <wp:simplePos x="0" y="0"/>
                      <wp:positionH relativeFrom="column">
                        <wp:posOffset>3723005</wp:posOffset>
                      </wp:positionH>
                      <wp:positionV relativeFrom="paragraph">
                        <wp:posOffset>2096135</wp:posOffset>
                      </wp:positionV>
                      <wp:extent cx="1607820" cy="678180"/>
                      <wp:effectExtent l="0" t="0" r="11430" b="2667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7820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D75A9EB" w14:textId="77777777" w:rsidR="00261924" w:rsidRDefault="00261924" w:rsidP="00A81902">
                                  <w:r>
                                    <w:t xml:space="preserve">Item: PET BOARD 0.5MM  </w:t>
                                  </w:r>
                                </w:p>
                                <w:p w14:paraId="26049D06" w14:textId="77777777" w:rsidR="00261924" w:rsidRDefault="00261924" w:rsidP="00A81902">
                                  <w:r>
                                    <w:t>Style Color: BLACK</w:t>
                                  </w:r>
                                </w:p>
                                <w:p w14:paraId="1A08C460" w14:textId="77777777" w:rsidR="00261924" w:rsidRDefault="00261924" w:rsidP="00A81902">
                                  <w:r>
                                    <w:t>RM Color: CLEAR</w:t>
                                  </w:r>
                                </w:p>
                                <w:p w14:paraId="5D625E81" w14:textId="77777777" w:rsidR="00261924" w:rsidRDefault="00261924" w:rsidP="00A81902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08A420" id="Text Box 16" o:spid="_x0000_s1037" type="#_x0000_t202" style="position:absolute;margin-left:293.15pt;margin-top:165.05pt;width:126.6pt;height:53.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" fillcolor="white [3201]" strokeweight=".5pt">
                      <v:textbox>
                        <w:txbxContent>
                          <w:p w14:paraId="7D75A9EB" w14:textId="77777777" w:rsidR="00261924" w:rsidRDefault="00261924" w:rsidP="00A81902">
                            <w:r>
                              <w:t xml:space="preserve">Item: PET BOARD 0.5MM  </w:t>
                            </w:r>
                          </w:p>
                          <w:p w14:paraId="26049D06" w14:textId="77777777" w:rsidR="00261924" w:rsidRDefault="00261924" w:rsidP="00A81902">
                            <w:r>
                              <w:t>Style Color: BLACK</w:t>
                            </w:r>
                          </w:p>
                          <w:p w14:paraId="1A08C460" w14:textId="77777777" w:rsidR="00261924" w:rsidRDefault="00261924" w:rsidP="00A81902">
                            <w:r>
                              <w:t>RM Color: CLEAR</w:t>
                            </w:r>
                          </w:p>
                          <w:p w14:paraId="5D625E81" w14:textId="77777777" w:rsidR="00261924" w:rsidRDefault="00261924" w:rsidP="00A81902"/>
                        </w:txbxContent>
                      </v:textbox>
                    </v:shape>
                  </w:pict>
                </mc:Fallback>
              </mc:AlternateContent>
            </w:r>
            <w:r w:rsidR="00893F9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C2DC624" wp14:editId="37ECD2BF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1242695</wp:posOffset>
                      </wp:positionV>
                      <wp:extent cx="1985010" cy="407670"/>
                      <wp:effectExtent l="38100" t="0" r="15240" b="87630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85010" cy="40767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629F65" id="Straight Arrow Connector 23" o:spid="_x0000_s1026" type="#_x0000_t32" style="position:absolute;margin-left:126.35pt;margin-top:97.85pt;width:156.3pt;height:32.1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893F9B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E19C70B" wp14:editId="70E8B739">
                      <wp:simplePos x="0" y="0"/>
                      <wp:positionH relativeFrom="column">
                        <wp:posOffset>3578225</wp:posOffset>
                      </wp:positionH>
                      <wp:positionV relativeFrom="paragraph">
                        <wp:posOffset>892175</wp:posOffset>
                      </wp:positionV>
                      <wp:extent cx="1691640" cy="678180"/>
                      <wp:effectExtent l="0" t="0" r="22860" b="26670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1640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E92F75B" w14:textId="77777777" w:rsidR="00893F9B" w:rsidRDefault="00893F9B" w:rsidP="00261924">
                                  <w:r>
                                    <w:t>Item: 25MM VELCRO HOOK</w:t>
                                  </w:r>
                                </w:p>
                                <w:p w14:paraId="67286142" w14:textId="77777777" w:rsidR="00893F9B" w:rsidRDefault="00893F9B" w:rsidP="00261924">
                                  <w:r>
                                    <w:t>Style Color: BLACK</w:t>
                                  </w:r>
                                </w:p>
                                <w:p w14:paraId="1327FCEB" w14:textId="77777777" w:rsidR="00893F9B" w:rsidRDefault="00893F9B" w:rsidP="00261924">
                                  <w:r>
                                    <w:t>RM Color: BLACK</w:t>
                                  </w:r>
                                </w:p>
                                <w:p w14:paraId="001E71FB" w14:textId="77777777" w:rsidR="00893F9B" w:rsidRDefault="00893F9B" w:rsidP="00261924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19C70B" id="Text Box 22" o:spid="_x0000_s1038" type="#_x0000_t202" style="position:absolute;margin-left:281.75pt;margin-top:70.25pt;width:133.2pt;height:53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" fillcolor="white [3201]" strokeweight=".5pt">
                      <v:textbox>
                        <w:txbxContent>
                          <w:p w14:paraId="7E92F75B" w14:textId="77777777" w:rsidR="00893F9B" w:rsidRDefault="00893F9B" w:rsidP="00261924">
                            <w:r>
                              <w:t>Item: 25MM VELCRO HOOK</w:t>
                            </w:r>
                          </w:p>
                          <w:p w14:paraId="67286142" w14:textId="77777777" w:rsidR="00893F9B" w:rsidRDefault="00893F9B" w:rsidP="00261924">
                            <w:r>
                              <w:t>Style Color: BLACK</w:t>
                            </w:r>
                          </w:p>
                          <w:p w14:paraId="1327FCEB" w14:textId="77777777" w:rsidR="00893F9B" w:rsidRDefault="00893F9B" w:rsidP="00261924">
                            <w:r>
                              <w:t>RM Color: BLACK</w:t>
                            </w:r>
                          </w:p>
                          <w:p w14:paraId="001E71FB" w14:textId="77777777" w:rsidR="00893F9B" w:rsidRDefault="00893F9B" w:rsidP="00261924"/>
                        </w:txbxContent>
                      </v:textbox>
                    </v:shape>
                  </w:pict>
                </mc:Fallback>
              </mc:AlternateContent>
            </w:r>
            <w:r w:rsidR="00261924">
              <w:rPr>
                <w:noProof/>
              </w:rPr>
              <w:drawing>
                <wp:anchor distT="0" distB="0" distL="114300" distR="114300" simplePos="0" relativeHeight="251708416" behindDoc="1" locked="0" layoutInCell="1" allowOverlap="1" wp14:anchorId="2B8692B9" wp14:editId="47FC6D9D">
                  <wp:simplePos x="0" y="0"/>
                  <wp:positionH relativeFrom="column">
                    <wp:posOffset>126365</wp:posOffset>
                  </wp:positionH>
                  <wp:positionV relativeFrom="paragraph">
                    <wp:posOffset>1128396</wp:posOffset>
                  </wp:positionV>
                  <wp:extent cx="2939415" cy="2560320"/>
                  <wp:effectExtent l="0" t="0" r="0" b="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936" r="17375" b="20061"/>
                          <a:stretch/>
                        </pic:blipFill>
                        <pic:spPr bwMode="auto">
                          <a:xfrm>
                            <a:off x="0" y="0"/>
                            <a:ext cx="2939433" cy="2560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7FD0E76" w14:textId="25DED644" w:rsidR="000B1457" w:rsidRDefault="000B1457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063625" w:rsidRPr="00DE4BCC" w14:paraId="5F568D9E" w14:textId="77777777" w:rsidTr="00DC01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325AC579" w14:textId="2098720B" w:rsidR="00063625" w:rsidRPr="00DE4BCC" w:rsidRDefault="00063625" w:rsidP="00DC01B1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063625" w:rsidRPr="00DE4BCC" w14:paraId="38D380DF" w14:textId="77777777" w:rsidTr="00065F29">
        <w:trPr>
          <w:trHeight w:val="11213"/>
        </w:trPr>
        <w:tc>
          <w:tcPr>
            <w:tcW w:w="5000" w:type="pct"/>
          </w:tcPr>
          <w:p w14:paraId="77D9153A" w14:textId="1A904221" w:rsidR="00063625" w:rsidRDefault="00A94F3E" w:rsidP="00672539"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41236329" wp14:editId="71A1BD23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271145</wp:posOffset>
                  </wp:positionV>
                  <wp:extent cx="2736736" cy="3267710"/>
                  <wp:effectExtent l="0" t="0" r="6985" b="8890"/>
                  <wp:wrapNone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Picture 40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6736" cy="3267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1AFEA82" w14:textId="4D9A182B" w:rsidR="00794F1F" w:rsidRPr="00794F1F" w:rsidRDefault="00947A34" w:rsidP="00794F1F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4C16C4B" wp14:editId="705813F6">
                      <wp:simplePos x="0" y="0"/>
                      <wp:positionH relativeFrom="column">
                        <wp:posOffset>3712210</wp:posOffset>
                      </wp:positionH>
                      <wp:positionV relativeFrom="paragraph">
                        <wp:posOffset>128270</wp:posOffset>
                      </wp:positionV>
                      <wp:extent cx="1607820" cy="678180"/>
                      <wp:effectExtent l="0" t="0" r="11430" b="26670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7820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155EF57" w14:textId="24B9B057" w:rsidR="00947A34" w:rsidRDefault="00947A34" w:rsidP="00947A34">
                                  <w:r>
                                    <w:t xml:space="preserve">Item: 500D CODURA  </w:t>
                                  </w:r>
                                </w:p>
                                <w:p w14:paraId="38CBC9C7" w14:textId="77777777" w:rsidR="00947A34" w:rsidRDefault="00947A34" w:rsidP="00947A34">
                                  <w:r>
                                    <w:t>Style Color: BLACK</w:t>
                                  </w:r>
                                </w:p>
                                <w:p w14:paraId="7D08A3B7" w14:textId="15AAAC49" w:rsidR="00947A34" w:rsidRDefault="00947A34" w:rsidP="00947A34">
                                  <w:r>
                                    <w:t>RM Color: BLACK</w:t>
                                  </w:r>
                                </w:p>
                                <w:p w14:paraId="4F7DAE2C" w14:textId="77777777" w:rsidR="00947A34" w:rsidRDefault="00947A34" w:rsidP="00947A34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C16C4B" id="Text Box 24" o:spid="_x0000_s1039" type="#_x0000_t202" style="position:absolute;margin-left:292.3pt;margin-top:10.1pt;width:126.6pt;height:5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" fillcolor="white [3201]" strokeweight=".5pt">
                      <v:textbox>
                        <w:txbxContent>
                          <w:p w14:paraId="6155EF57" w14:textId="24B9B057" w:rsidR="00947A34" w:rsidRDefault="00947A34" w:rsidP="00947A34">
                            <w:r>
                              <w:t xml:space="preserve">Item: 500D CODURA  </w:t>
                            </w:r>
                          </w:p>
                          <w:p w14:paraId="38CBC9C7" w14:textId="77777777" w:rsidR="00947A34" w:rsidRDefault="00947A34" w:rsidP="00947A34">
                            <w:r>
                              <w:t>Style Color: BLACK</w:t>
                            </w:r>
                          </w:p>
                          <w:p w14:paraId="7D08A3B7" w14:textId="15AAAC49" w:rsidR="00947A34" w:rsidRDefault="00947A34" w:rsidP="00947A34">
                            <w:r>
                              <w:t>RM Color: BLACK</w:t>
                            </w:r>
                          </w:p>
                          <w:p w14:paraId="4F7DAE2C" w14:textId="77777777" w:rsidR="00947A34" w:rsidRDefault="00947A34" w:rsidP="00947A34"/>
                        </w:txbxContent>
                      </v:textbox>
                    </v:shape>
                  </w:pict>
                </mc:Fallback>
              </mc:AlternateContent>
            </w:r>
          </w:p>
          <w:p w14:paraId="38CBF5B0" w14:textId="41200F41" w:rsidR="00794F1F" w:rsidRPr="00794F1F" w:rsidRDefault="00947A34" w:rsidP="00794F1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6E7D3DA" wp14:editId="4935AA3F">
                      <wp:simplePos x="0" y="0"/>
                      <wp:positionH relativeFrom="column">
                        <wp:posOffset>1246505</wp:posOffset>
                      </wp:positionH>
                      <wp:positionV relativeFrom="paragraph">
                        <wp:posOffset>212090</wp:posOffset>
                      </wp:positionV>
                      <wp:extent cx="2453640" cy="594360"/>
                      <wp:effectExtent l="38100" t="0" r="22860" b="72390"/>
                      <wp:wrapNone/>
                      <wp:docPr id="42" name="Straight Arrow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453640" cy="5943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8D684B" id="Straight Arrow Connector 42" o:spid="_x0000_s1026" type="#_x0000_t32" style="position:absolute;margin-left:98.15pt;margin-top:16.7pt;width:193.2pt;height:46.8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19159B7" w14:textId="20B334F3" w:rsidR="00794F1F" w:rsidRPr="00794F1F" w:rsidRDefault="00794F1F" w:rsidP="00794F1F"/>
          <w:p w14:paraId="248AC39C" w14:textId="3589B941" w:rsidR="00794F1F" w:rsidRPr="00794F1F" w:rsidRDefault="00794F1F" w:rsidP="00794F1F"/>
          <w:p w14:paraId="73C1FD55" w14:textId="145CF42A" w:rsidR="00794F1F" w:rsidRPr="00794F1F" w:rsidRDefault="00794F1F" w:rsidP="00794F1F"/>
          <w:p w14:paraId="21851CEA" w14:textId="6AAAE650" w:rsidR="00794F1F" w:rsidRPr="00794F1F" w:rsidRDefault="00947A34" w:rsidP="00794F1F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8A3CA02" wp14:editId="09BDA293">
                      <wp:simplePos x="0" y="0"/>
                      <wp:positionH relativeFrom="column">
                        <wp:posOffset>3585845</wp:posOffset>
                      </wp:positionH>
                      <wp:positionV relativeFrom="paragraph">
                        <wp:posOffset>59690</wp:posOffset>
                      </wp:positionV>
                      <wp:extent cx="1607820" cy="807720"/>
                      <wp:effectExtent l="0" t="0" r="11430" b="11430"/>
                      <wp:wrapNone/>
                      <wp:docPr id="48" name="Text Box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7820" cy="8077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314165E" w14:textId="636EF827" w:rsidR="00947A34" w:rsidRDefault="00947A34" w:rsidP="00947A34">
                                  <w:r>
                                    <w:t>Item: 420D LINING INSIDE 2MM EVA FOAM X1</w:t>
                                  </w:r>
                                </w:p>
                                <w:p w14:paraId="64AB073D" w14:textId="77777777" w:rsidR="00947A34" w:rsidRDefault="00947A34" w:rsidP="00947A34">
                                  <w:r>
                                    <w:t>Style Color: BLACK</w:t>
                                  </w:r>
                                </w:p>
                                <w:p w14:paraId="10418901" w14:textId="77777777" w:rsidR="00947A34" w:rsidRDefault="00947A34" w:rsidP="00947A34">
                                  <w:r>
                                    <w:t>RM Color: BLACK</w:t>
                                  </w:r>
                                </w:p>
                                <w:p w14:paraId="3D3196AC" w14:textId="77777777" w:rsidR="00947A34" w:rsidRDefault="00947A34" w:rsidP="00947A34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A3CA02" id="Text Box 48" o:spid="_x0000_s1040" type="#_x0000_t202" style="position:absolute;margin-left:282.35pt;margin-top:4.7pt;width:126.6pt;height:63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" fillcolor="white [3201]" strokeweight=".5pt">
                      <v:textbox>
                        <w:txbxContent>
                          <w:p w14:paraId="7314165E" w14:textId="636EF827" w:rsidR="00947A34" w:rsidRDefault="00947A34" w:rsidP="00947A34">
                            <w:r>
                              <w:t>Item: 420D LINING INSIDE 2MM EVA FOAM X1</w:t>
                            </w:r>
                          </w:p>
                          <w:p w14:paraId="64AB073D" w14:textId="77777777" w:rsidR="00947A34" w:rsidRDefault="00947A34" w:rsidP="00947A34">
                            <w:r>
                              <w:t>Style Color: BLACK</w:t>
                            </w:r>
                          </w:p>
                          <w:p w14:paraId="10418901" w14:textId="77777777" w:rsidR="00947A34" w:rsidRDefault="00947A34" w:rsidP="00947A34">
                            <w:r>
                              <w:t>RM Color: BLACK</w:t>
                            </w:r>
                          </w:p>
                          <w:p w14:paraId="3D3196AC" w14:textId="77777777" w:rsidR="00947A34" w:rsidRDefault="00947A34" w:rsidP="00947A34"/>
                        </w:txbxContent>
                      </v:textbox>
                    </v:shape>
                  </w:pict>
                </mc:Fallback>
              </mc:AlternateContent>
            </w:r>
          </w:p>
          <w:p w14:paraId="11E826DF" w14:textId="6500CC4F" w:rsidR="00794F1F" w:rsidRPr="00794F1F" w:rsidRDefault="00794F1F" w:rsidP="00794F1F"/>
          <w:p w14:paraId="220CB90C" w14:textId="2F7EEA69" w:rsidR="00794F1F" w:rsidRPr="00794F1F" w:rsidRDefault="00947A34" w:rsidP="00794F1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57CE89A" wp14:editId="4C013D0B">
                      <wp:simplePos x="0" y="0"/>
                      <wp:positionH relativeFrom="column">
                        <wp:posOffset>2167890</wp:posOffset>
                      </wp:positionH>
                      <wp:positionV relativeFrom="paragraph">
                        <wp:posOffset>40005</wp:posOffset>
                      </wp:positionV>
                      <wp:extent cx="1417320" cy="45719"/>
                      <wp:effectExtent l="19050" t="76200" r="11430" b="50165"/>
                      <wp:wrapNone/>
                      <wp:docPr id="27" name="Straight Arr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41732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31A6A2" id="Straight Arrow Connector 27" o:spid="_x0000_s1026" type="#_x0000_t32" style="position:absolute;margin-left:170.7pt;margin-top:3.15pt;width:111.6pt;height:3.6pt;flip:x 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1B45B2F" w14:textId="591F7BA3" w:rsidR="00794F1F" w:rsidRPr="00794F1F" w:rsidRDefault="00794F1F" w:rsidP="00794F1F"/>
          <w:p w14:paraId="097C1921" w14:textId="5255878A" w:rsidR="00794F1F" w:rsidRPr="00794F1F" w:rsidRDefault="00794F1F" w:rsidP="00794F1F"/>
          <w:p w14:paraId="4848E920" w14:textId="0ED6725B" w:rsidR="00794F1F" w:rsidRPr="00794F1F" w:rsidRDefault="00947A34" w:rsidP="00794F1F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8FB7704" wp14:editId="148F7BD7">
                      <wp:simplePos x="0" y="0"/>
                      <wp:positionH relativeFrom="column">
                        <wp:posOffset>3524885</wp:posOffset>
                      </wp:positionH>
                      <wp:positionV relativeFrom="paragraph">
                        <wp:posOffset>179705</wp:posOffset>
                      </wp:positionV>
                      <wp:extent cx="1341120" cy="678180"/>
                      <wp:effectExtent l="0" t="0" r="11430" b="26670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41120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02F3622" w14:textId="25BE9450" w:rsidR="00947A34" w:rsidRDefault="00947A34" w:rsidP="00947A34">
                                  <w:r>
                                    <w:t>Item: 420D LINING</w:t>
                                  </w:r>
                                </w:p>
                                <w:p w14:paraId="2E3C5765" w14:textId="77777777" w:rsidR="00947A34" w:rsidRDefault="00947A34" w:rsidP="00947A34">
                                  <w:r>
                                    <w:t>Style Color: BLACK</w:t>
                                  </w:r>
                                </w:p>
                                <w:p w14:paraId="5BF19B80" w14:textId="76D823BC" w:rsidR="00947A34" w:rsidRDefault="00947A34" w:rsidP="00947A34">
                                  <w:r>
                                    <w:t>RM Color: BLACK</w:t>
                                  </w:r>
                                </w:p>
                                <w:p w14:paraId="5EE7759C" w14:textId="77777777" w:rsidR="00947A34" w:rsidRDefault="00947A34" w:rsidP="00947A34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FB7704" id="Text Box 25" o:spid="_x0000_s1041" type="#_x0000_t202" style="position:absolute;margin-left:277.55pt;margin-top:14.15pt;width:105.6pt;height:5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" fillcolor="white [3201]" strokeweight=".5pt">
                      <v:textbox>
                        <w:txbxContent>
                          <w:p w14:paraId="002F3622" w14:textId="25BE9450" w:rsidR="00947A34" w:rsidRDefault="00947A34" w:rsidP="00947A34">
                            <w:r>
                              <w:t>Item: 420D LINING</w:t>
                            </w:r>
                          </w:p>
                          <w:p w14:paraId="2E3C5765" w14:textId="77777777" w:rsidR="00947A34" w:rsidRDefault="00947A34" w:rsidP="00947A34">
                            <w:r>
                              <w:t>Style Color: BLACK</w:t>
                            </w:r>
                          </w:p>
                          <w:p w14:paraId="5BF19B80" w14:textId="76D823BC" w:rsidR="00947A34" w:rsidRDefault="00947A34" w:rsidP="00947A34">
                            <w:r>
                              <w:t>RM Color: BLACK</w:t>
                            </w:r>
                          </w:p>
                          <w:p w14:paraId="5EE7759C" w14:textId="77777777" w:rsidR="00947A34" w:rsidRDefault="00947A34" w:rsidP="00947A34"/>
                        </w:txbxContent>
                      </v:textbox>
                    </v:shape>
                  </w:pict>
                </mc:Fallback>
              </mc:AlternateContent>
            </w:r>
          </w:p>
          <w:p w14:paraId="7A9D10A9" w14:textId="2B45AA2E" w:rsidR="00794F1F" w:rsidRPr="00794F1F" w:rsidRDefault="00947A34" w:rsidP="00794F1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604E040" wp14:editId="0E955A11">
                      <wp:simplePos x="0" y="0"/>
                      <wp:positionH relativeFrom="column">
                        <wp:posOffset>2065655</wp:posOffset>
                      </wp:positionH>
                      <wp:positionV relativeFrom="paragraph">
                        <wp:posOffset>139699</wp:posOffset>
                      </wp:positionV>
                      <wp:extent cx="1466850" cy="129540"/>
                      <wp:effectExtent l="0" t="57150" r="19050" b="2286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466850" cy="1295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E933FA" id="Straight Arrow Connector 44" o:spid="_x0000_s1026" type="#_x0000_t32" style="position:absolute;margin-left:162.65pt;margin-top:11pt;width:115.5pt;height:10.2pt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F41DBD5" w14:textId="021C21E7" w:rsidR="00794F1F" w:rsidRPr="00794F1F" w:rsidRDefault="00794F1F" w:rsidP="00794F1F"/>
          <w:p w14:paraId="5FD7E48C" w14:textId="3C3C88F9" w:rsidR="00794F1F" w:rsidRDefault="00794F1F" w:rsidP="00794F1F"/>
          <w:p w14:paraId="3CA5A25B" w14:textId="46A1C156" w:rsidR="00794F1F" w:rsidRPr="00794F1F" w:rsidRDefault="00794F1F" w:rsidP="00794F1F"/>
          <w:p w14:paraId="386E1FA4" w14:textId="0F1197D0" w:rsidR="00794F1F" w:rsidRDefault="00794F1F" w:rsidP="00794F1F"/>
          <w:p w14:paraId="70ABFBB2" w14:textId="177053D1" w:rsidR="00794F1F" w:rsidRDefault="00794F1F" w:rsidP="00794F1F"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0151BA03" wp14:editId="46DF9F9A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160655</wp:posOffset>
                  </wp:positionV>
                  <wp:extent cx="2623833" cy="3105150"/>
                  <wp:effectExtent l="0" t="0" r="5080" b="0"/>
                  <wp:wrapNone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5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3833" cy="3105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9BD1FD" w14:textId="5BA809B2" w:rsidR="00794F1F" w:rsidRPr="00794F1F" w:rsidRDefault="00947A34" w:rsidP="00794F1F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888D9E3" wp14:editId="3E848E14">
                      <wp:simplePos x="0" y="0"/>
                      <wp:positionH relativeFrom="column">
                        <wp:posOffset>3312160</wp:posOffset>
                      </wp:positionH>
                      <wp:positionV relativeFrom="paragraph">
                        <wp:posOffset>2077085</wp:posOffset>
                      </wp:positionV>
                      <wp:extent cx="1607820" cy="678180"/>
                      <wp:effectExtent l="0" t="0" r="11430" b="26670"/>
                      <wp:wrapNone/>
                      <wp:docPr id="53" name="Text Box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7820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26D6B17" w14:textId="53BC95CF" w:rsidR="00947A34" w:rsidRDefault="00947A34" w:rsidP="00947A34">
                                  <w:r>
                                    <w:t xml:space="preserve">Item: 20MM NYLON TAPE  </w:t>
                                  </w:r>
                                </w:p>
                                <w:p w14:paraId="4AB23948" w14:textId="77777777" w:rsidR="00947A34" w:rsidRDefault="00947A34" w:rsidP="00947A34">
                                  <w:r>
                                    <w:t>Style Color: BLACK</w:t>
                                  </w:r>
                                </w:p>
                                <w:p w14:paraId="324C5686" w14:textId="77777777" w:rsidR="00947A34" w:rsidRDefault="00947A34" w:rsidP="00947A34">
                                  <w:r>
                                    <w:t>RM Color: BLACK</w:t>
                                  </w:r>
                                </w:p>
                                <w:p w14:paraId="35A02494" w14:textId="77777777" w:rsidR="00947A34" w:rsidRDefault="00947A34" w:rsidP="00947A34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88D9E3" id="Text Box 53" o:spid="_x0000_s1042" type="#_x0000_t202" style="position:absolute;margin-left:260.8pt;margin-top:163.55pt;width:126.6pt;height:53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" fillcolor="white [3201]" strokeweight=".5pt">
                      <v:textbox>
                        <w:txbxContent>
                          <w:p w14:paraId="526D6B17" w14:textId="53BC95CF" w:rsidR="00947A34" w:rsidRDefault="00947A34" w:rsidP="00947A34">
                            <w:r>
                              <w:t xml:space="preserve">Item: 20MM NYLON TAPE  </w:t>
                            </w:r>
                          </w:p>
                          <w:p w14:paraId="4AB23948" w14:textId="77777777" w:rsidR="00947A34" w:rsidRDefault="00947A34" w:rsidP="00947A34">
                            <w:r>
                              <w:t>Style Color: BLACK</w:t>
                            </w:r>
                          </w:p>
                          <w:p w14:paraId="324C5686" w14:textId="77777777" w:rsidR="00947A34" w:rsidRDefault="00947A34" w:rsidP="00947A34">
                            <w:r>
                              <w:t>RM Color: BLACK</w:t>
                            </w:r>
                          </w:p>
                          <w:p w14:paraId="35A02494" w14:textId="77777777" w:rsidR="00947A34" w:rsidRDefault="00947A34" w:rsidP="00947A3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5FEEDC5" wp14:editId="07C113C1">
                      <wp:simplePos x="0" y="0"/>
                      <wp:positionH relativeFrom="column">
                        <wp:posOffset>675005</wp:posOffset>
                      </wp:positionH>
                      <wp:positionV relativeFrom="paragraph">
                        <wp:posOffset>2414270</wp:posOffset>
                      </wp:positionV>
                      <wp:extent cx="2682240" cy="106045"/>
                      <wp:effectExtent l="38100" t="0" r="22860" b="84455"/>
                      <wp:wrapNone/>
                      <wp:docPr id="52" name="Straight Arrow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82240" cy="10604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3D2BA9" id="Straight Arrow Connector 52" o:spid="_x0000_s1026" type="#_x0000_t32" style="position:absolute;margin-left:53.15pt;margin-top:190.1pt;width:211.2pt;height:8.35pt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9D94A5B" wp14:editId="6688FD2A">
                      <wp:simplePos x="0" y="0"/>
                      <wp:positionH relativeFrom="column">
                        <wp:posOffset>1680845</wp:posOffset>
                      </wp:positionH>
                      <wp:positionV relativeFrom="paragraph">
                        <wp:posOffset>684530</wp:posOffset>
                      </wp:positionV>
                      <wp:extent cx="1866900" cy="1317625"/>
                      <wp:effectExtent l="38100" t="0" r="19050" b="53975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66900" cy="13176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2534A7" id="Straight Arrow Connector 50" o:spid="_x0000_s1026" type="#_x0000_t32" style="position:absolute;margin-left:132.35pt;margin-top:53.9pt;width:147pt;height:103.75pt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D912843" wp14:editId="45286421">
                      <wp:simplePos x="0" y="0"/>
                      <wp:positionH relativeFrom="column">
                        <wp:posOffset>3525520</wp:posOffset>
                      </wp:positionH>
                      <wp:positionV relativeFrom="paragraph">
                        <wp:posOffset>309245</wp:posOffset>
                      </wp:positionV>
                      <wp:extent cx="1607820" cy="678180"/>
                      <wp:effectExtent l="0" t="0" r="11430" b="26670"/>
                      <wp:wrapNone/>
                      <wp:docPr id="49" name="Text Box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7820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BF183F5" w14:textId="77777777" w:rsidR="00947A34" w:rsidRDefault="00947A34" w:rsidP="00947A34">
                                  <w:r>
                                    <w:t xml:space="preserve">Item: 500D CODURA  </w:t>
                                  </w:r>
                                </w:p>
                                <w:p w14:paraId="6B60255E" w14:textId="77777777" w:rsidR="00947A34" w:rsidRDefault="00947A34" w:rsidP="00947A34">
                                  <w:r>
                                    <w:t>Style Color: BLACK</w:t>
                                  </w:r>
                                </w:p>
                                <w:p w14:paraId="62867F68" w14:textId="77777777" w:rsidR="00947A34" w:rsidRDefault="00947A34" w:rsidP="00947A34">
                                  <w:r>
                                    <w:t>RM Color: BLACK</w:t>
                                  </w:r>
                                </w:p>
                                <w:p w14:paraId="5CD2A726" w14:textId="77777777" w:rsidR="00947A34" w:rsidRDefault="00947A34" w:rsidP="00947A34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912843" id="Text Box 49" o:spid="_x0000_s1043" type="#_x0000_t202" style="position:absolute;margin-left:277.6pt;margin-top:24.35pt;width:126.6pt;height:53.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" fillcolor="white [3201]" strokeweight=".5pt">
                      <v:textbox>
                        <w:txbxContent>
                          <w:p w14:paraId="2BF183F5" w14:textId="77777777" w:rsidR="00947A34" w:rsidRDefault="00947A34" w:rsidP="00947A34">
                            <w:r>
                              <w:t xml:space="preserve">Item: 500D CODURA  </w:t>
                            </w:r>
                          </w:p>
                          <w:p w14:paraId="6B60255E" w14:textId="77777777" w:rsidR="00947A34" w:rsidRDefault="00947A34" w:rsidP="00947A34">
                            <w:r>
                              <w:t>Style Color: BLACK</w:t>
                            </w:r>
                          </w:p>
                          <w:p w14:paraId="62867F68" w14:textId="77777777" w:rsidR="00947A34" w:rsidRDefault="00947A34" w:rsidP="00947A34">
                            <w:r>
                              <w:t>RM Color: BLACK</w:t>
                            </w:r>
                          </w:p>
                          <w:p w14:paraId="5CD2A726" w14:textId="77777777" w:rsidR="00947A34" w:rsidRDefault="00947A34" w:rsidP="00947A3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44AB7FD" wp14:editId="30820AAC">
                      <wp:simplePos x="0" y="0"/>
                      <wp:positionH relativeFrom="column">
                        <wp:posOffset>1688465</wp:posOffset>
                      </wp:positionH>
                      <wp:positionV relativeFrom="paragraph">
                        <wp:posOffset>676910</wp:posOffset>
                      </wp:positionV>
                      <wp:extent cx="1851660" cy="227965"/>
                      <wp:effectExtent l="38100" t="0" r="15240" b="76835"/>
                      <wp:wrapNone/>
                      <wp:docPr id="47" name="Straight Arrow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51660" cy="22796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05A8F2" id="Straight Arrow Connector 47" o:spid="_x0000_s1026" type="#_x0000_t32" style="position:absolute;margin-left:132.95pt;margin-top:53.3pt;width:145.8pt;height:17.9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70CEBD9A" w14:textId="1A646405" w:rsidR="00063625" w:rsidRDefault="00063625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794F1F" w:rsidRPr="00DE4BCC" w14:paraId="74380255" w14:textId="77777777" w:rsidTr="00895E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2D10AFE0" w14:textId="77777777" w:rsidR="00794F1F" w:rsidRPr="00DE4BCC" w:rsidRDefault="00794F1F" w:rsidP="00895E7A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794F1F" w:rsidRPr="00DE4BCC" w14:paraId="0B7C8ACC" w14:textId="77777777" w:rsidTr="00FD1E7E">
        <w:trPr>
          <w:trHeight w:val="12743"/>
        </w:trPr>
        <w:tc>
          <w:tcPr>
            <w:tcW w:w="5000" w:type="pct"/>
          </w:tcPr>
          <w:p w14:paraId="2902628E" w14:textId="7B4A68A3" w:rsidR="00A22864" w:rsidRDefault="00F82723" w:rsidP="00A22864">
            <w:pPr>
              <w:pStyle w:val="NormalWeb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9914189" wp14:editId="0E33D9C1">
                      <wp:simplePos x="0" y="0"/>
                      <wp:positionH relativeFrom="column">
                        <wp:posOffset>3738245</wp:posOffset>
                      </wp:positionH>
                      <wp:positionV relativeFrom="paragraph">
                        <wp:posOffset>215900</wp:posOffset>
                      </wp:positionV>
                      <wp:extent cx="2065020" cy="845820"/>
                      <wp:effectExtent l="0" t="0" r="11430" b="11430"/>
                      <wp:wrapNone/>
                      <wp:docPr id="55" name="Text Box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65020" cy="8458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A2A8E94" w14:textId="3D6049B7" w:rsidR="00A22864" w:rsidRDefault="00A22864" w:rsidP="00A22864">
                                  <w:r>
                                    <w:t xml:space="preserve">Item: #8 ZIPPER CHAIN &amp; SLIDER WITH 3.5MM PARA CORD  </w:t>
                                  </w:r>
                                </w:p>
                                <w:p w14:paraId="7DACC59D" w14:textId="77777777" w:rsidR="00A22864" w:rsidRDefault="00A22864" w:rsidP="00A22864">
                                  <w:r>
                                    <w:t>Style Color: BLACK</w:t>
                                  </w:r>
                                </w:p>
                                <w:p w14:paraId="68260FEB" w14:textId="77777777" w:rsidR="00A22864" w:rsidRDefault="00A22864" w:rsidP="00A22864">
                                  <w:r>
                                    <w:t>RM Color: BLACK</w:t>
                                  </w:r>
                                </w:p>
                                <w:p w14:paraId="173D9C31" w14:textId="77777777" w:rsidR="00A22864" w:rsidRDefault="00A22864" w:rsidP="00A22864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914189" id="Text Box 55" o:spid="_x0000_s1044" type="#_x0000_t202" style="position:absolute;margin-left:294.35pt;margin-top:17pt;width:162.6pt;height:66.6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" fillcolor="white [3201]" strokeweight=".5pt">
                      <v:textbox>
                        <w:txbxContent>
                          <w:p w14:paraId="6A2A8E94" w14:textId="3D6049B7" w:rsidR="00A22864" w:rsidRDefault="00A22864" w:rsidP="00A22864">
                            <w:r>
                              <w:t xml:space="preserve">Item: #8 ZIPPER CHAIN &amp; SLIDER WITH 3.5MM PARA CORD  </w:t>
                            </w:r>
                          </w:p>
                          <w:p w14:paraId="7DACC59D" w14:textId="77777777" w:rsidR="00A22864" w:rsidRDefault="00A22864" w:rsidP="00A22864">
                            <w:r>
                              <w:t>Style Color: BLACK</w:t>
                            </w:r>
                          </w:p>
                          <w:p w14:paraId="68260FEB" w14:textId="77777777" w:rsidR="00A22864" w:rsidRDefault="00A22864" w:rsidP="00A22864">
                            <w:r>
                              <w:t>RM Color: BLACK</w:t>
                            </w:r>
                          </w:p>
                          <w:p w14:paraId="173D9C31" w14:textId="77777777" w:rsidR="00A22864" w:rsidRDefault="00A22864" w:rsidP="00A22864"/>
                        </w:txbxContent>
                      </v:textbox>
                    </v:shape>
                  </w:pict>
                </mc:Fallback>
              </mc:AlternateContent>
            </w:r>
            <w:r w:rsidR="00A22864">
              <w:rPr>
                <w:noProof/>
              </w:rPr>
              <w:drawing>
                <wp:anchor distT="0" distB="0" distL="114300" distR="114300" simplePos="0" relativeHeight="251737088" behindDoc="1" locked="0" layoutInCell="1" allowOverlap="1" wp14:anchorId="0C0EA5FC" wp14:editId="763585F8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116840</wp:posOffset>
                  </wp:positionV>
                  <wp:extent cx="3323590" cy="1524000"/>
                  <wp:effectExtent l="0" t="0" r="0" b="0"/>
                  <wp:wrapNone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74" t="22921" r="7074" b="21996"/>
                          <a:stretch/>
                        </pic:blipFill>
                        <pic:spPr bwMode="auto">
                          <a:xfrm>
                            <a:off x="0" y="0"/>
                            <a:ext cx="332359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5B55DF0E" w14:textId="124DDCF3" w:rsidR="00794F1F" w:rsidRDefault="00A22864" w:rsidP="00794F1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C3D3635" wp14:editId="7E617885">
                      <wp:simplePos x="0" y="0"/>
                      <wp:positionH relativeFrom="column">
                        <wp:posOffset>2199005</wp:posOffset>
                      </wp:positionH>
                      <wp:positionV relativeFrom="paragraph">
                        <wp:posOffset>129540</wp:posOffset>
                      </wp:positionV>
                      <wp:extent cx="1798320" cy="381000"/>
                      <wp:effectExtent l="38100" t="0" r="30480" b="76200"/>
                      <wp:wrapNone/>
                      <wp:docPr id="59" name="Straight Arrow Connector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98320" cy="3810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65B78D" id="Straight Arrow Connector 59" o:spid="_x0000_s1026" type="#_x0000_t32" style="position:absolute;margin-left:173.15pt;margin-top:10.2pt;width:141.6pt;height:30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021A04A" w14:textId="1035C989" w:rsidR="0077155D" w:rsidRPr="0077155D" w:rsidRDefault="00032654" w:rsidP="0077155D">
            <w:r w:rsidRPr="00032654"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9AA41BD" wp14:editId="3665C102">
                      <wp:simplePos x="0" y="0"/>
                      <wp:positionH relativeFrom="column">
                        <wp:posOffset>1094105</wp:posOffset>
                      </wp:positionH>
                      <wp:positionV relativeFrom="paragraph">
                        <wp:posOffset>139065</wp:posOffset>
                      </wp:positionV>
                      <wp:extent cx="2659380" cy="971550"/>
                      <wp:effectExtent l="38100" t="38100" r="26670" b="19050"/>
                      <wp:wrapNone/>
                      <wp:docPr id="1276515407" name="Straight Arrow Connector 12765154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59380" cy="9715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D1C71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76515407" o:spid="_x0000_s1026" type="#_x0000_t32" style="position:absolute;margin-left:86.15pt;margin-top:10.95pt;width:209.4pt;height:76.5pt;flip:x 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E7CF552" w14:textId="37032F2E" w:rsidR="0077155D" w:rsidRPr="0077155D" w:rsidRDefault="0077155D" w:rsidP="0077155D"/>
          <w:p w14:paraId="36D58FEF" w14:textId="3B054894" w:rsidR="0077155D" w:rsidRPr="0077155D" w:rsidRDefault="0077155D" w:rsidP="0077155D"/>
          <w:p w14:paraId="1C818941" w14:textId="42F63271" w:rsidR="0077155D" w:rsidRPr="0077155D" w:rsidRDefault="00032654" w:rsidP="0077155D">
            <w:r w:rsidRPr="00032654"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5D41774" wp14:editId="0C41D2ED">
                      <wp:simplePos x="0" y="0"/>
                      <wp:positionH relativeFrom="column">
                        <wp:posOffset>3745865</wp:posOffset>
                      </wp:positionH>
                      <wp:positionV relativeFrom="paragraph">
                        <wp:posOffset>182880</wp:posOffset>
                      </wp:positionV>
                      <wp:extent cx="1607820" cy="678180"/>
                      <wp:effectExtent l="0" t="0" r="11430" b="26670"/>
                      <wp:wrapNone/>
                      <wp:docPr id="1276515406" name="Text Box 12765154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7820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FCB248E" w14:textId="77777777" w:rsidR="00032654" w:rsidRDefault="00032654" w:rsidP="00032654">
                                  <w:r>
                                    <w:t xml:space="preserve">Item: 20MM NYLON TAPE  </w:t>
                                  </w:r>
                                </w:p>
                                <w:p w14:paraId="7F46035F" w14:textId="77777777" w:rsidR="00032654" w:rsidRDefault="00032654" w:rsidP="00032654">
                                  <w:r>
                                    <w:t>Style Color: BLACK</w:t>
                                  </w:r>
                                </w:p>
                                <w:p w14:paraId="3BFC3EA9" w14:textId="77777777" w:rsidR="00032654" w:rsidRDefault="00032654" w:rsidP="00032654">
                                  <w:r>
                                    <w:t>RM Color: BLACK</w:t>
                                  </w:r>
                                </w:p>
                                <w:p w14:paraId="56FCA9A4" w14:textId="77777777" w:rsidR="00032654" w:rsidRDefault="00032654" w:rsidP="00032654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D41774" id="Text Box 1276515406" o:spid="_x0000_s1045" type="#_x0000_t202" style="position:absolute;margin-left:294.95pt;margin-top:14.4pt;width:126.6pt;height:53.4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" fillcolor="white [3201]" strokeweight=".5pt">
                      <v:textbox>
                        <w:txbxContent>
                          <w:p w14:paraId="0FCB248E" w14:textId="77777777" w:rsidR="00032654" w:rsidRDefault="00032654" w:rsidP="00032654">
                            <w:r>
                              <w:t xml:space="preserve">Item: 20MM NYLON TAPE  </w:t>
                            </w:r>
                          </w:p>
                          <w:p w14:paraId="7F46035F" w14:textId="77777777" w:rsidR="00032654" w:rsidRDefault="00032654" w:rsidP="00032654">
                            <w:r>
                              <w:t>Style Color: BLACK</w:t>
                            </w:r>
                          </w:p>
                          <w:p w14:paraId="3BFC3EA9" w14:textId="77777777" w:rsidR="00032654" w:rsidRDefault="00032654" w:rsidP="00032654">
                            <w:r>
                              <w:t>RM Color: BLACK</w:t>
                            </w:r>
                          </w:p>
                          <w:p w14:paraId="56FCA9A4" w14:textId="77777777" w:rsidR="00032654" w:rsidRDefault="00032654" w:rsidP="00032654"/>
                        </w:txbxContent>
                      </v:textbox>
                    </v:shape>
                  </w:pict>
                </mc:Fallback>
              </mc:AlternateContent>
            </w:r>
          </w:p>
          <w:p w14:paraId="0377AF47" w14:textId="3FFC091B" w:rsidR="0077155D" w:rsidRPr="0077155D" w:rsidRDefault="0077155D" w:rsidP="0077155D"/>
          <w:p w14:paraId="150A3CE4" w14:textId="7621F524" w:rsidR="00032654" w:rsidRDefault="00032654" w:rsidP="0077155D">
            <w:r w:rsidRPr="00032654"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51FA0FA" wp14:editId="4A49CCC7">
                      <wp:simplePos x="0" y="0"/>
                      <wp:positionH relativeFrom="column">
                        <wp:posOffset>1040765</wp:posOffset>
                      </wp:positionH>
                      <wp:positionV relativeFrom="paragraph">
                        <wp:posOffset>-537209</wp:posOffset>
                      </wp:positionV>
                      <wp:extent cx="2750820" cy="640080"/>
                      <wp:effectExtent l="38100" t="57150" r="30480" b="26670"/>
                      <wp:wrapNone/>
                      <wp:docPr id="60" name="Straight Arrow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750820" cy="6400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D5E171" id="Straight Arrow Connector 60" o:spid="_x0000_s1026" type="#_x0000_t32" style="position:absolute;margin-left:81.95pt;margin-top:-42.3pt;width:216.6pt;height:50.4pt;flip:x 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828DB58" w14:textId="6A130133" w:rsidR="00032654" w:rsidRDefault="00032654" w:rsidP="0077155D"/>
          <w:p w14:paraId="06867CB6" w14:textId="77777777" w:rsidR="00032654" w:rsidRDefault="00032654" w:rsidP="0077155D"/>
          <w:p w14:paraId="1205AF74" w14:textId="627390CA" w:rsidR="0077155D" w:rsidRPr="0077155D" w:rsidRDefault="00FF61F0" w:rsidP="0077155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0A330B3" wp14:editId="5F384A87">
                      <wp:simplePos x="0" y="0"/>
                      <wp:positionH relativeFrom="column">
                        <wp:posOffset>3837305</wp:posOffset>
                      </wp:positionH>
                      <wp:positionV relativeFrom="paragraph">
                        <wp:posOffset>19050</wp:posOffset>
                      </wp:positionV>
                      <wp:extent cx="464820" cy="220980"/>
                      <wp:effectExtent l="0" t="0" r="11430" b="26670"/>
                      <wp:wrapNone/>
                      <wp:docPr id="1276515402" name="Text Box 1276515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4820" cy="2209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8664AA4" w14:textId="330B2877" w:rsidR="00FF61F0" w:rsidRDefault="00FF61F0">
                                  <w:r>
                                    <w:t>4CM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A330B3" id="Text Box 1276515402" o:spid="_x0000_s1046" type="#_x0000_t202" style="position:absolute;margin-left:302.15pt;margin-top:1.5pt;width:36.6pt;height:17.4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" fillcolor="white [3201]" strokeweight=".5pt">
                      <v:textbox>
                        <w:txbxContent>
                          <w:p w14:paraId="68664AA4" w14:textId="330B2877" w:rsidR="00FF61F0" w:rsidRDefault="00FF61F0">
                            <w:r>
                              <w:t>4CM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BACK PANEL EMBROIDERY </w:t>
            </w:r>
          </w:p>
          <w:p w14:paraId="57B3D1BB" w14:textId="5D27B95A" w:rsidR="0077155D" w:rsidRPr="0077155D" w:rsidRDefault="00FF61F0" w:rsidP="0077155D">
            <w:r>
              <w:rPr>
                <w:noProof/>
              </w:rPr>
              <w:drawing>
                <wp:anchor distT="0" distB="0" distL="114300" distR="114300" simplePos="0" relativeHeight="251753472" behindDoc="0" locked="0" layoutInCell="1" allowOverlap="1" wp14:anchorId="5C04693E" wp14:editId="3BD43610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34925</wp:posOffset>
                  </wp:positionV>
                  <wp:extent cx="2409825" cy="2856002"/>
                  <wp:effectExtent l="0" t="0" r="0" b="1905"/>
                  <wp:wrapNone/>
                  <wp:docPr id="1276515397" name="Picture 12765153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29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825" cy="2856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3DD867F6" wp14:editId="572AC9F2">
                      <wp:simplePos x="0" y="0"/>
                      <wp:positionH relativeFrom="column">
                        <wp:posOffset>3349625</wp:posOffset>
                      </wp:positionH>
                      <wp:positionV relativeFrom="paragraph">
                        <wp:posOffset>169545</wp:posOffset>
                      </wp:positionV>
                      <wp:extent cx="1501140" cy="0"/>
                      <wp:effectExtent l="38100" t="76200" r="22860" b="95250"/>
                      <wp:wrapNone/>
                      <wp:docPr id="1276515399" name="Straight Arrow Connector 1276515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1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885452" id="Straight Arrow Connector 1276515399" o:spid="_x0000_s1026" type="#_x0000_t32" style="position:absolute;margin-left:263.75pt;margin-top:13.35pt;width:118.2pt;height:0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4D26857D" w14:textId="4B23D61D" w:rsidR="00FF61F0" w:rsidRDefault="00FF61F0" w:rsidP="00FF61F0">
            <w:pPr>
              <w:pStyle w:val="NormalWeb"/>
            </w:pPr>
            <w:r>
              <w:rPr>
                <w:noProof/>
                <w14:ligatures w14:val="standard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85C9E36" wp14:editId="64CAADDA">
                      <wp:simplePos x="0" y="0"/>
                      <wp:positionH relativeFrom="column">
                        <wp:posOffset>3273425</wp:posOffset>
                      </wp:positionH>
                      <wp:positionV relativeFrom="paragraph">
                        <wp:posOffset>30480</wp:posOffset>
                      </wp:positionV>
                      <wp:extent cx="0" cy="1554480"/>
                      <wp:effectExtent l="76200" t="38100" r="76200" b="64770"/>
                      <wp:wrapNone/>
                      <wp:docPr id="1276515401" name="Straight Arrow Connector 1276515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5448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CA2747" id="Straight Arrow Connector 1276515401" o:spid="_x0000_s1026" type="#_x0000_t32" style="position:absolute;margin-left:257.75pt;margin-top:2.4pt;width:0;height:122.4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" strokecolor="#5b9bd5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754496" behindDoc="1" locked="0" layoutInCell="1" allowOverlap="1" wp14:anchorId="7DC36C81" wp14:editId="4E7C79E8">
                  <wp:simplePos x="0" y="0"/>
                  <wp:positionH relativeFrom="column">
                    <wp:posOffset>3324225</wp:posOffset>
                  </wp:positionH>
                  <wp:positionV relativeFrom="paragraph">
                    <wp:posOffset>42545</wp:posOffset>
                  </wp:positionV>
                  <wp:extent cx="1541145" cy="1506855"/>
                  <wp:effectExtent l="0" t="1905" r="0" b="0"/>
                  <wp:wrapNone/>
                  <wp:docPr id="1276515398" name="Picture 12765153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135" t="32973" r="32534" b="31396"/>
                          <a:stretch/>
                        </pic:blipFill>
                        <pic:spPr bwMode="auto">
                          <a:xfrm rot="5400000">
                            <a:off x="0" y="0"/>
                            <a:ext cx="1541145" cy="150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684D69F9" w14:textId="54E4C7C3" w:rsidR="0077155D" w:rsidRDefault="00FF61F0" w:rsidP="0077155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755EC6E" wp14:editId="44394B9E">
                      <wp:simplePos x="0" y="0"/>
                      <wp:positionH relativeFrom="column">
                        <wp:posOffset>2755265</wp:posOffset>
                      </wp:positionH>
                      <wp:positionV relativeFrom="paragraph">
                        <wp:posOffset>177800</wp:posOffset>
                      </wp:positionV>
                      <wp:extent cx="464820" cy="220980"/>
                      <wp:effectExtent l="0" t="0" r="11430" b="26670"/>
                      <wp:wrapNone/>
                      <wp:docPr id="1276515403" name="Text Box 1276515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4820" cy="2209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4F31285" w14:textId="77777777" w:rsidR="00FF61F0" w:rsidRDefault="00FF61F0">
                                  <w:r>
                                    <w:t>4CM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55EC6E" id="Text Box 1276515403" o:spid="_x0000_s1047" type="#_x0000_t202" style="position:absolute;margin-left:216.95pt;margin-top:14pt;width:36.6pt;height:17.4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" fillcolor="white [3201]" strokeweight=".5pt">
                      <v:textbox>
                        <w:txbxContent>
                          <w:p w14:paraId="24F31285" w14:textId="77777777" w:rsidR="00FF61F0" w:rsidRDefault="00FF61F0">
                            <w:r>
                              <w:t>4CM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F63D24D" w14:textId="75DDF424" w:rsidR="00FF61F0" w:rsidRPr="00FF61F0" w:rsidRDefault="00FF61F0" w:rsidP="00FF61F0"/>
          <w:p w14:paraId="119D95DE" w14:textId="381C060E" w:rsidR="00FF61F0" w:rsidRPr="00FF61F0" w:rsidRDefault="00FF61F0" w:rsidP="00FF61F0"/>
          <w:p w14:paraId="2363FCE7" w14:textId="7E0B2A9A" w:rsidR="00FF61F0" w:rsidRPr="00FF61F0" w:rsidRDefault="00FF61F0" w:rsidP="00FF61F0"/>
          <w:p w14:paraId="2474089A" w14:textId="5E0EF1B5" w:rsidR="00FF61F0" w:rsidRPr="00FF61F0" w:rsidRDefault="00FF61F0" w:rsidP="00FF61F0"/>
          <w:p w14:paraId="0894494E" w14:textId="02B0D104" w:rsidR="00FF61F0" w:rsidRPr="00FF61F0" w:rsidRDefault="00FF61F0" w:rsidP="00FF61F0"/>
          <w:p w14:paraId="4014B956" w14:textId="06848CE5" w:rsidR="00FF61F0" w:rsidRPr="00FF61F0" w:rsidRDefault="00FF61F0" w:rsidP="00FF61F0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0A18BA" wp14:editId="6D5BABA0">
                      <wp:simplePos x="0" y="0"/>
                      <wp:positionH relativeFrom="column">
                        <wp:posOffset>3189605</wp:posOffset>
                      </wp:positionH>
                      <wp:positionV relativeFrom="paragraph">
                        <wp:posOffset>135890</wp:posOffset>
                      </wp:positionV>
                      <wp:extent cx="1714500" cy="693420"/>
                      <wp:effectExtent l="0" t="0" r="19050" b="11430"/>
                      <wp:wrapNone/>
                      <wp:docPr id="1276515405" name="Text Box 1276515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4500" cy="6934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C2B29E3" w14:textId="12313340" w:rsidR="00FF61F0" w:rsidRDefault="00FF61F0" w:rsidP="00A22864">
                                  <w:r>
                                    <w:t xml:space="preserve">Item: EMBROIDERY COLOR </w:t>
                                  </w:r>
                                </w:p>
                                <w:p w14:paraId="5EF2B5BE" w14:textId="77777777" w:rsidR="00FF61F0" w:rsidRDefault="00FF61F0" w:rsidP="00A22864">
                                  <w:r>
                                    <w:t>Style Color: BLACK</w:t>
                                  </w:r>
                                </w:p>
                                <w:p w14:paraId="2033106B" w14:textId="77777777" w:rsidR="00FF61F0" w:rsidRDefault="00FF61F0" w:rsidP="00A22864">
                                  <w:r>
                                    <w:t>RM Color: BLACK</w:t>
                                  </w:r>
                                </w:p>
                                <w:p w14:paraId="62099CE7" w14:textId="77777777" w:rsidR="00FF61F0" w:rsidRDefault="00FF61F0" w:rsidP="00A22864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0A18BA" id="Text Box 1276515405" o:spid="_x0000_s1048" type="#_x0000_t202" style="position:absolute;margin-left:251.15pt;margin-top:10.7pt;width:135pt;height:54.6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" fillcolor="white [3201]" strokeweight=".5pt">
                      <v:textbox>
                        <w:txbxContent>
                          <w:p w14:paraId="3C2B29E3" w14:textId="12313340" w:rsidR="00FF61F0" w:rsidRDefault="00FF61F0" w:rsidP="00A22864">
                            <w:r>
                              <w:t xml:space="preserve">Item: EMBROIDERY COLOR </w:t>
                            </w:r>
                          </w:p>
                          <w:p w14:paraId="5EF2B5BE" w14:textId="77777777" w:rsidR="00FF61F0" w:rsidRDefault="00FF61F0" w:rsidP="00A22864">
                            <w:r>
                              <w:t>Style Color: BLACK</w:t>
                            </w:r>
                          </w:p>
                          <w:p w14:paraId="2033106B" w14:textId="77777777" w:rsidR="00FF61F0" w:rsidRDefault="00FF61F0" w:rsidP="00A22864">
                            <w:r>
                              <w:t>RM Color: BLACK</w:t>
                            </w:r>
                          </w:p>
                          <w:p w14:paraId="62099CE7" w14:textId="77777777" w:rsidR="00FF61F0" w:rsidRDefault="00FF61F0" w:rsidP="00A22864"/>
                        </w:txbxContent>
                      </v:textbox>
                    </v:shape>
                  </w:pict>
                </mc:Fallback>
              </mc:AlternateContent>
            </w:r>
          </w:p>
          <w:p w14:paraId="69ED1A51" w14:textId="4C874ABC" w:rsidR="00FF61F0" w:rsidRPr="00FF61F0" w:rsidRDefault="00FF61F0" w:rsidP="00FF61F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683EBE26" wp14:editId="70D414AE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-18415</wp:posOffset>
                      </wp:positionV>
                      <wp:extent cx="2293620" cy="213360"/>
                      <wp:effectExtent l="0" t="57150" r="11430" b="34290"/>
                      <wp:wrapNone/>
                      <wp:docPr id="1276515404" name="Straight Arrow Connector 1276515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293620" cy="2133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1F5F44" id="Straight Arrow Connector 1276515404" o:spid="_x0000_s1026" type="#_x0000_t32" style="position:absolute;margin-left:90.95pt;margin-top:-1.45pt;width:180.6pt;height:16.8pt;flip:x 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72848F6" w14:textId="2AB3BDDB" w:rsidR="00FF61F0" w:rsidRPr="00FF61F0" w:rsidRDefault="00FF61F0" w:rsidP="00FF61F0"/>
          <w:p w14:paraId="2F399B65" w14:textId="2B9242D2" w:rsidR="00FF61F0" w:rsidRPr="00FF61F0" w:rsidRDefault="00FF61F0" w:rsidP="00FF61F0"/>
          <w:p w14:paraId="5B54FDFA" w14:textId="61CF89B3" w:rsidR="00FF61F0" w:rsidRPr="00FF61F0" w:rsidRDefault="00FF61F0" w:rsidP="00FF61F0"/>
          <w:p w14:paraId="7E7DB9F2" w14:textId="208E2874" w:rsidR="00FF61F0" w:rsidRDefault="00032654" w:rsidP="00FF61F0">
            <w:r>
              <w:rPr>
                <w:noProof/>
              </w:rPr>
              <w:drawing>
                <wp:anchor distT="0" distB="0" distL="114300" distR="114300" simplePos="0" relativeHeight="251741184" behindDoc="1" locked="0" layoutInCell="1" allowOverlap="1" wp14:anchorId="002498DB" wp14:editId="132A4549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29210</wp:posOffset>
                  </wp:positionV>
                  <wp:extent cx="2939415" cy="2560320"/>
                  <wp:effectExtent l="0" t="0" r="0" b="0"/>
                  <wp:wrapNone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936" r="17375" b="20061"/>
                          <a:stretch/>
                        </pic:blipFill>
                        <pic:spPr bwMode="auto">
                          <a:xfrm>
                            <a:off x="0" y="0"/>
                            <a:ext cx="2939415" cy="256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="00FF61F0">
              <w:t>Label Placement</w:t>
            </w:r>
          </w:p>
          <w:p w14:paraId="77A83816" w14:textId="25C76432" w:rsidR="00FF61F0" w:rsidRPr="00FF61F0" w:rsidRDefault="00032654" w:rsidP="00FF61F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09AC09F" wp14:editId="42D64F20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1842135</wp:posOffset>
                      </wp:positionV>
                      <wp:extent cx="2522220" cy="281940"/>
                      <wp:effectExtent l="38100" t="0" r="11430" b="80010"/>
                      <wp:wrapNone/>
                      <wp:docPr id="62" name="Straight Arrow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22220" cy="2819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13FE80" id="Straight Arrow Connector 62" o:spid="_x0000_s1026" type="#_x0000_t32" style="position:absolute;margin-left:65.1pt;margin-top:145.05pt;width:198.6pt;height:22.2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5E3D7A2" wp14:editId="1DC25226">
                      <wp:simplePos x="0" y="0"/>
                      <wp:positionH relativeFrom="column">
                        <wp:posOffset>3261995</wp:posOffset>
                      </wp:positionH>
                      <wp:positionV relativeFrom="paragraph">
                        <wp:posOffset>1644650</wp:posOffset>
                      </wp:positionV>
                      <wp:extent cx="1905000" cy="447675"/>
                      <wp:effectExtent l="0" t="0" r="19050" b="28575"/>
                      <wp:wrapNone/>
                      <wp:docPr id="61" name="Text Box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0" cy="4476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22BC91" w14:textId="224EC54E" w:rsidR="0077155D" w:rsidRDefault="0077155D">
                                  <w:r>
                                    <w:t>Attaching on Front flap inside, bottom, corner as a loop label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E3D7A2" id="Text Box 61" o:spid="_x0000_s1049" type="#_x0000_t202" style="position:absolute;margin-left:256.85pt;margin-top:129.5pt;width:150pt;height:35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" fillcolor="white [3201]" strokeweight=".5pt">
                      <v:textbox>
                        <w:txbxContent>
                          <w:p w14:paraId="6722BC91" w14:textId="224EC54E" w:rsidR="0077155D" w:rsidRDefault="0077155D">
                            <w:r>
                              <w:t>Attaching on Front flap inside, bottom, corner as a loop label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6AE0A1E" w14:textId="5A5C3ADB" w:rsidR="00032654" w:rsidRPr="00DE4BCC" w:rsidRDefault="00032654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032654" w:rsidRPr="00DE4BCC" w14:paraId="42CC0EFD" w14:textId="77777777" w:rsidTr="00FF6B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629F5EA" w14:textId="77777777" w:rsidR="00032654" w:rsidRPr="00DE4BCC" w:rsidRDefault="00032654" w:rsidP="00FF6BE8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032654" w:rsidRPr="00DE4BCC" w14:paraId="34A223AD" w14:textId="77777777" w:rsidTr="00032654">
        <w:trPr>
          <w:trHeight w:val="5543"/>
        </w:trPr>
        <w:tc>
          <w:tcPr>
            <w:tcW w:w="5000" w:type="pct"/>
          </w:tcPr>
          <w:p w14:paraId="42264B6F" w14:textId="77777777" w:rsidR="00032654" w:rsidRDefault="00032654" w:rsidP="00FF6BE8">
            <w:pPr>
              <w:rPr>
                <w:color w:val="auto"/>
                <w:sz w:val="20"/>
                <w:szCs w:val="22"/>
              </w:rPr>
            </w:pPr>
            <w:r>
              <w:rPr>
                <w:color w:val="auto"/>
                <w:sz w:val="20"/>
                <w:szCs w:val="22"/>
              </w:rPr>
              <w:t>Label artwork</w:t>
            </w:r>
          </w:p>
          <w:p w14:paraId="032C9FAD" w14:textId="77777777" w:rsidR="00032654" w:rsidRDefault="00032654" w:rsidP="00FF6BE8">
            <w:pPr>
              <w:rPr>
                <w:color w:val="auto"/>
                <w:sz w:val="20"/>
                <w:szCs w:val="22"/>
              </w:rPr>
            </w:pPr>
            <w:r w:rsidRPr="00032654">
              <w:rPr>
                <w:color w:val="auto"/>
                <w:sz w:val="20"/>
                <w:szCs w:val="22"/>
              </w:rPr>
              <w:drawing>
                <wp:anchor distT="0" distB="0" distL="114300" distR="114300" simplePos="0" relativeHeight="251763712" behindDoc="1" locked="0" layoutInCell="1" allowOverlap="1" wp14:anchorId="0C6F9E70" wp14:editId="7190E3E6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1270</wp:posOffset>
                  </wp:positionV>
                  <wp:extent cx="3040380" cy="1093043"/>
                  <wp:effectExtent l="0" t="0" r="7620" b="0"/>
                  <wp:wrapNone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0380" cy="10930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694BE93" w14:textId="77777777" w:rsidR="00032654" w:rsidRPr="00032654" w:rsidRDefault="00032654" w:rsidP="00032654">
            <w:pPr>
              <w:rPr>
                <w:sz w:val="20"/>
                <w:szCs w:val="22"/>
              </w:rPr>
            </w:pPr>
          </w:p>
          <w:p w14:paraId="1FF515AF" w14:textId="77777777" w:rsidR="00032654" w:rsidRPr="00032654" w:rsidRDefault="00032654" w:rsidP="00032654">
            <w:pPr>
              <w:rPr>
                <w:sz w:val="20"/>
                <w:szCs w:val="22"/>
              </w:rPr>
            </w:pPr>
          </w:p>
          <w:p w14:paraId="726C1919" w14:textId="77777777" w:rsidR="00032654" w:rsidRDefault="00032654" w:rsidP="00032654">
            <w:pPr>
              <w:rPr>
                <w:color w:val="auto"/>
                <w:sz w:val="20"/>
                <w:szCs w:val="22"/>
              </w:rPr>
            </w:pPr>
          </w:p>
          <w:p w14:paraId="6D9509FE" w14:textId="77777777" w:rsidR="00032654" w:rsidRDefault="00032654" w:rsidP="00032654">
            <w:pPr>
              <w:rPr>
                <w:color w:val="auto"/>
                <w:sz w:val="20"/>
                <w:szCs w:val="22"/>
              </w:rPr>
            </w:pPr>
          </w:p>
          <w:p w14:paraId="74E0E006" w14:textId="77777777" w:rsidR="00032654" w:rsidRDefault="00032654" w:rsidP="00032654">
            <w:pPr>
              <w:rPr>
                <w:sz w:val="20"/>
                <w:szCs w:val="22"/>
              </w:rPr>
            </w:pPr>
          </w:p>
          <w:p w14:paraId="65E8C104" w14:textId="77777777" w:rsidR="00032654" w:rsidRDefault="00032654" w:rsidP="00032654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Sticker artwork </w:t>
            </w:r>
          </w:p>
          <w:p w14:paraId="02D8BFA9" w14:textId="59E72711" w:rsidR="00032654" w:rsidRPr="00032654" w:rsidRDefault="00032654" w:rsidP="000326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032654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1764736" behindDoc="1" locked="0" layoutInCell="1" allowOverlap="1" wp14:anchorId="5FEC2F20" wp14:editId="35715E74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99060</wp:posOffset>
                  </wp:positionV>
                  <wp:extent cx="3322320" cy="1436832"/>
                  <wp:effectExtent l="0" t="0" r="0" b="0"/>
                  <wp:wrapNone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2320" cy="1436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46CFFE8" w14:textId="4E386E35" w:rsidR="00032654" w:rsidRPr="00032654" w:rsidRDefault="00032654" w:rsidP="00032654">
            <w:pPr>
              <w:rPr>
                <w:sz w:val="20"/>
                <w:szCs w:val="22"/>
              </w:rPr>
            </w:pPr>
          </w:p>
        </w:tc>
      </w:tr>
    </w:tbl>
    <w:p w14:paraId="4B04A6AD" w14:textId="3CB27E8F" w:rsidR="00794F1F" w:rsidRPr="00DE4BCC" w:rsidRDefault="00794F1F" w:rsidP="00155384">
      <w:pPr>
        <w:rPr>
          <w:color w:val="auto"/>
        </w:rPr>
      </w:pPr>
    </w:p>
    <w:sectPr w:rsidR="00794F1F" w:rsidRPr="00DE4BCC" w:rsidSect="007E3D23">
      <w:footerReference w:type="default" r:id="rId21"/>
      <w:pgSz w:w="12240" w:h="15840" w:code="1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3BB58" w14:textId="77777777" w:rsidR="00741C4E" w:rsidRDefault="00741C4E">
      <w:pPr>
        <w:spacing w:after="0"/>
      </w:pPr>
      <w:r>
        <w:separator/>
      </w:r>
    </w:p>
  </w:endnote>
  <w:endnote w:type="continuationSeparator" w:id="0">
    <w:p w14:paraId="03A9367D" w14:textId="77777777" w:rsidR="00741C4E" w:rsidRDefault="00741C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154D" w14:textId="77777777" w:rsidR="00147208" w:rsidRPr="00147208" w:rsidRDefault="00147208" w:rsidP="00147208">
    <w:pPr>
      <w:pStyle w:val="Footer"/>
      <w:jc w:val="left"/>
    </w:pPr>
    <w:r w:rsidRPr="00147208">
      <w:fldChar w:fldCharType="begin"/>
    </w:r>
    <w:r w:rsidRPr="00147208">
      <w:instrText xml:space="preserve"> PAGE   \* MERGEFORMAT </w:instrText>
    </w:r>
    <w:r w:rsidRPr="00147208">
      <w:fldChar w:fldCharType="separate"/>
    </w:r>
    <w:r w:rsidRPr="00147208">
      <w:t>2</w:t>
    </w:r>
    <w:r w:rsidRPr="001472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BDF40" w14:textId="77777777" w:rsidR="00741C4E" w:rsidRDefault="00741C4E">
      <w:pPr>
        <w:spacing w:after="0"/>
      </w:pPr>
      <w:r>
        <w:separator/>
      </w:r>
    </w:p>
  </w:footnote>
  <w:footnote w:type="continuationSeparator" w:id="0">
    <w:p w14:paraId="54E62BDA" w14:textId="77777777" w:rsidR="00741C4E" w:rsidRDefault="00741C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C"/>
    <w:rsid w:val="00032654"/>
    <w:rsid w:val="00047818"/>
    <w:rsid w:val="00051B06"/>
    <w:rsid w:val="00063625"/>
    <w:rsid w:val="00065F29"/>
    <w:rsid w:val="000677DA"/>
    <w:rsid w:val="000A13CF"/>
    <w:rsid w:val="000B1457"/>
    <w:rsid w:val="000D37AE"/>
    <w:rsid w:val="000E45E2"/>
    <w:rsid w:val="000E5146"/>
    <w:rsid w:val="00136E3C"/>
    <w:rsid w:val="00147208"/>
    <w:rsid w:val="00155384"/>
    <w:rsid w:val="0018603C"/>
    <w:rsid w:val="001D0C6A"/>
    <w:rsid w:val="001E5C8E"/>
    <w:rsid w:val="00223B8D"/>
    <w:rsid w:val="00255734"/>
    <w:rsid w:val="00261924"/>
    <w:rsid w:val="002750DA"/>
    <w:rsid w:val="0028638D"/>
    <w:rsid w:val="002902D5"/>
    <w:rsid w:val="002A2DA1"/>
    <w:rsid w:val="002A4407"/>
    <w:rsid w:val="002C6EAE"/>
    <w:rsid w:val="002D3CD7"/>
    <w:rsid w:val="003366D8"/>
    <w:rsid w:val="00371D00"/>
    <w:rsid w:val="003C192B"/>
    <w:rsid w:val="003C2460"/>
    <w:rsid w:val="003C256A"/>
    <w:rsid w:val="003E2F5B"/>
    <w:rsid w:val="004342C2"/>
    <w:rsid w:val="00437F9D"/>
    <w:rsid w:val="00451E2E"/>
    <w:rsid w:val="004A7424"/>
    <w:rsid w:val="004C306F"/>
    <w:rsid w:val="004C30E4"/>
    <w:rsid w:val="004C34EC"/>
    <w:rsid w:val="004C726C"/>
    <w:rsid w:val="004E0B40"/>
    <w:rsid w:val="005076EA"/>
    <w:rsid w:val="00553DF6"/>
    <w:rsid w:val="00575A98"/>
    <w:rsid w:val="005849DE"/>
    <w:rsid w:val="00591137"/>
    <w:rsid w:val="005C2CF2"/>
    <w:rsid w:val="005E4A3B"/>
    <w:rsid w:val="005F4B5D"/>
    <w:rsid w:val="006433F3"/>
    <w:rsid w:val="00650B59"/>
    <w:rsid w:val="0065347E"/>
    <w:rsid w:val="00664C5D"/>
    <w:rsid w:val="00672539"/>
    <w:rsid w:val="006B2C58"/>
    <w:rsid w:val="006C0C30"/>
    <w:rsid w:val="006D6A3A"/>
    <w:rsid w:val="006F24EC"/>
    <w:rsid w:val="00711EBF"/>
    <w:rsid w:val="00725D40"/>
    <w:rsid w:val="007265C0"/>
    <w:rsid w:val="00735CF9"/>
    <w:rsid w:val="00736CE3"/>
    <w:rsid w:val="00741C4E"/>
    <w:rsid w:val="00747E46"/>
    <w:rsid w:val="0077155D"/>
    <w:rsid w:val="00794F1F"/>
    <w:rsid w:val="00797D0E"/>
    <w:rsid w:val="00797F18"/>
    <w:rsid w:val="007A209A"/>
    <w:rsid w:val="007B0C03"/>
    <w:rsid w:val="007B56EE"/>
    <w:rsid w:val="007C1E31"/>
    <w:rsid w:val="007E1496"/>
    <w:rsid w:val="007E3D23"/>
    <w:rsid w:val="008675B2"/>
    <w:rsid w:val="00893F9B"/>
    <w:rsid w:val="00894FA0"/>
    <w:rsid w:val="008E1546"/>
    <w:rsid w:val="00946422"/>
    <w:rsid w:val="00947A34"/>
    <w:rsid w:val="00985466"/>
    <w:rsid w:val="00994A93"/>
    <w:rsid w:val="009E695F"/>
    <w:rsid w:val="009E799B"/>
    <w:rsid w:val="009F0E8D"/>
    <w:rsid w:val="00A01047"/>
    <w:rsid w:val="00A22864"/>
    <w:rsid w:val="00A33C84"/>
    <w:rsid w:val="00A56B70"/>
    <w:rsid w:val="00A81902"/>
    <w:rsid w:val="00A835B2"/>
    <w:rsid w:val="00A93357"/>
    <w:rsid w:val="00A94F3E"/>
    <w:rsid w:val="00AA36E1"/>
    <w:rsid w:val="00AB3D05"/>
    <w:rsid w:val="00AC250E"/>
    <w:rsid w:val="00AD249B"/>
    <w:rsid w:val="00AF1FA4"/>
    <w:rsid w:val="00AF26DF"/>
    <w:rsid w:val="00AF3C61"/>
    <w:rsid w:val="00B11297"/>
    <w:rsid w:val="00B445DD"/>
    <w:rsid w:val="00B8674E"/>
    <w:rsid w:val="00B8707A"/>
    <w:rsid w:val="00BA4210"/>
    <w:rsid w:val="00BB351C"/>
    <w:rsid w:val="00C066BC"/>
    <w:rsid w:val="00C4264C"/>
    <w:rsid w:val="00C7576A"/>
    <w:rsid w:val="00CA528F"/>
    <w:rsid w:val="00CE0109"/>
    <w:rsid w:val="00CF00C0"/>
    <w:rsid w:val="00D310D6"/>
    <w:rsid w:val="00D3176E"/>
    <w:rsid w:val="00D336B6"/>
    <w:rsid w:val="00D44742"/>
    <w:rsid w:val="00D776E0"/>
    <w:rsid w:val="00DC2E1D"/>
    <w:rsid w:val="00DE4BCC"/>
    <w:rsid w:val="00DF38F3"/>
    <w:rsid w:val="00E40E81"/>
    <w:rsid w:val="00E91C1C"/>
    <w:rsid w:val="00EB7B91"/>
    <w:rsid w:val="00EC52D1"/>
    <w:rsid w:val="00F07EAE"/>
    <w:rsid w:val="00F245C1"/>
    <w:rsid w:val="00F33D62"/>
    <w:rsid w:val="00F37692"/>
    <w:rsid w:val="00F51E42"/>
    <w:rsid w:val="00F51EA2"/>
    <w:rsid w:val="00F822EB"/>
    <w:rsid w:val="00F82723"/>
    <w:rsid w:val="00F836E4"/>
    <w:rsid w:val="00F900BE"/>
    <w:rsid w:val="00F939E0"/>
    <w:rsid w:val="00FA4FCB"/>
    <w:rsid w:val="00FA5EFB"/>
    <w:rsid w:val="00FC13FD"/>
    <w:rsid w:val="00FD1E7E"/>
    <w:rsid w:val="00FE6166"/>
    <w:rsid w:val="00FF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4E5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654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rsid w:val="00147208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sid w:val="00147208"/>
    <w:rPr>
      <w:b/>
      <w:bCs/>
      <w:color w:val="2E74B5" w:themeColor="accent1" w:themeShade="BF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rsid w:val="005C2CF2"/>
    <w:pP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sid w:val="005C2CF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ClosingChar">
    <w:name w:val="Closing Char"/>
    <w:basedOn w:val="DefaultParagraphFont"/>
    <w:link w:val="Closing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Organization">
    <w:name w:val="Organization"/>
    <w:basedOn w:val="Normal"/>
    <w:next w:val="Normal"/>
    <w:uiPriority w:val="4"/>
    <w:qFormat/>
    <w:rsid w:val="00591137"/>
    <w:pPr>
      <w:spacing w:before="84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  <w:style w:type="paragraph" w:styleId="NormalWeb">
    <w:name w:val="Normal (Web)"/>
    <w:basedOn w:val="Normal"/>
    <w:uiPriority w:val="99"/>
    <w:semiHidden/>
    <w:unhideWhenUsed/>
    <w:rsid w:val="00725D4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\AppData\Roaming\Microsoft\Templates\Business%20sales%20invoi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EF77DA6B9B45F2A34E8B8A0A0C6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3AC79-5189-4D48-A4B2-E76592E881F3}"/>
      </w:docPartPr>
      <w:docPartBody>
        <w:p w:rsidR="00623A13" w:rsidRDefault="004F05F6">
          <w:pPr>
            <w:pStyle w:val="C3EF77DA6B9B45F2A34E8B8A0A0C6757"/>
          </w:pPr>
          <w:r w:rsidRPr="005C2CF2">
            <w:t>November 30, 2022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9E"/>
    <w:rsid w:val="000242E5"/>
    <w:rsid w:val="0003003B"/>
    <w:rsid w:val="000C52D9"/>
    <w:rsid w:val="000D0099"/>
    <w:rsid w:val="00237945"/>
    <w:rsid w:val="002469A9"/>
    <w:rsid w:val="002F3EB0"/>
    <w:rsid w:val="00476E9E"/>
    <w:rsid w:val="004F05F6"/>
    <w:rsid w:val="00517E07"/>
    <w:rsid w:val="00623A13"/>
    <w:rsid w:val="00712F22"/>
    <w:rsid w:val="0074785E"/>
    <w:rsid w:val="007D54A9"/>
    <w:rsid w:val="008660AE"/>
    <w:rsid w:val="00875C2A"/>
    <w:rsid w:val="008D55CE"/>
    <w:rsid w:val="009F502E"/>
    <w:rsid w:val="00AF3AC3"/>
    <w:rsid w:val="00BA6BD4"/>
    <w:rsid w:val="00C61CDB"/>
    <w:rsid w:val="00D47C45"/>
    <w:rsid w:val="00D57713"/>
    <w:rsid w:val="00D657F2"/>
    <w:rsid w:val="00F51325"/>
    <w:rsid w:val="00F5786D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spacing w:after="0" w:line="420" w:lineRule="exact"/>
    </w:pPr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paragraph" w:customStyle="1" w:styleId="C3EF77DA6B9B45F2A34E8B8A0A0C6757">
    <w:name w:val="C3EF77DA6B9B45F2A34E8B8A0A0C6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B1A1D-B6FD-4D51-9E85-E58130E5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F0ACC9-2D1A-44A7-BC7A-D7A43A58C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4.xml><?xml version="1.0" encoding="utf-8"?>
<ds:datastoreItem xmlns:ds="http://schemas.openxmlformats.org/officeDocument/2006/customXml" ds:itemID="{CAED7E39-1D0B-4FB6-B926-433E7A52DA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Business sales invoice</Template>
  <TotalTime>0</TotalTime>
  <Pages>5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2026-06-03T07:38:00Z</dcterms:created>
  <dcterms:modified xsi:type="dcterms:W3CDTF">2026-06-03T14:45:00Z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