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C2A3C" w14:textId="3B7EE7DA" w:rsidR="002E7FA2" w:rsidRPr="002E7FA2" w:rsidRDefault="002E7FA2">
      <w:pPr>
        <w:rPr>
          <w:b/>
          <w:bCs/>
          <w:color w:val="FF0000"/>
          <w:sz w:val="24"/>
          <w:szCs w:val="24"/>
        </w:rPr>
      </w:pPr>
      <w:r w:rsidRPr="002E7FA2">
        <w:rPr>
          <w:b/>
          <w:bCs/>
          <w:color w:val="FF0000"/>
          <w:sz w:val="24"/>
          <w:szCs w:val="24"/>
        </w:rPr>
        <w:t>STYLE REFERENCE NUMBER – LINK-PB-25-069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2E7FA2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5BA4441E" w14:textId="67A0CB74" w:rsidR="005C2CF2" w:rsidRPr="00711EBF" w:rsidRDefault="00437D40" w:rsidP="00DE4BCC">
            <w:pPr>
              <w:pStyle w:val="Subtitle"/>
              <w:rPr>
                <w:color w:val="auto"/>
              </w:rPr>
            </w:pPr>
            <w:r w:rsidRPr="00437D40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Platatac </w:t>
            </w:r>
            <w:r w:rsidR="00297D70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MOTOROLA RADIO POUCH</w:t>
            </w: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 </w:t>
            </w:r>
            <w:r w:rsidR="00335B41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        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7F74A6">
                  <w:rPr>
                    <w:color w:val="002060"/>
                  </w:rPr>
                  <w:t xml:space="preserve"> </w:t>
                </w:r>
                <w:r w:rsidR="00C766F1">
                  <w:rPr>
                    <w:color w:val="002060"/>
                  </w:rPr>
                  <w:t xml:space="preserve">May </w:t>
                </w:r>
                <w:r w:rsidR="00ED1462">
                  <w:rPr>
                    <w:color w:val="002060"/>
                  </w:rPr>
                  <w:t>3</w:t>
                </w:r>
                <w:r w:rsidR="00C766F1">
                  <w:rPr>
                    <w:color w:val="002060"/>
                  </w:rPr>
                  <w:t>, 2025</w:t>
                </w:r>
                <w:r w:rsidR="00F76AA5">
                  <w:rPr>
                    <w:color w:val="002060"/>
                  </w:rPr>
                  <w:t xml:space="preserve"> UPDATE </w:t>
                </w:r>
                <w:r w:rsidR="00F910C5">
                  <w:rPr>
                    <w:color w:val="002060"/>
                  </w:rPr>
                  <w:t>April 16, 2026</w:t>
                </w:r>
              </w:sdtContent>
            </w:sdt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9344" w:type="dxa"/>
        <w:tblLook w:val="04A0" w:firstRow="1" w:lastRow="0" w:firstColumn="1" w:lastColumn="0" w:noHBand="0" w:noVBand="1"/>
      </w:tblPr>
      <w:tblGrid>
        <w:gridCol w:w="2107"/>
        <w:gridCol w:w="2128"/>
        <w:gridCol w:w="2870"/>
        <w:gridCol w:w="2239"/>
      </w:tblGrid>
      <w:tr w:rsidR="00DA7453" w:rsidRPr="00002192" w14:paraId="35D8B42E" w14:textId="18E2EE66" w:rsidTr="00DA74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4"/>
        </w:trPr>
        <w:tc>
          <w:tcPr>
            <w:tcW w:w="2107" w:type="dxa"/>
            <w:noWrap/>
          </w:tcPr>
          <w:p w14:paraId="79BB6A4A" w14:textId="075F89E9" w:rsidR="00DA7453" w:rsidRPr="00002192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18"/>
                <w:lang w:eastAsia="en-US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US"/>
              </w:rPr>
              <w:t>PO Number</w:t>
            </w:r>
          </w:p>
        </w:tc>
        <w:tc>
          <w:tcPr>
            <w:tcW w:w="2128" w:type="dxa"/>
            <w:noWrap/>
          </w:tcPr>
          <w:p w14:paraId="25E98BC0" w14:textId="2E2A72A0" w:rsidR="00DA7453" w:rsidRPr="00002192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</w:pPr>
            <w:r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  <w:t>Product Code</w:t>
            </w:r>
          </w:p>
        </w:tc>
        <w:tc>
          <w:tcPr>
            <w:tcW w:w="2870" w:type="dxa"/>
            <w:noWrap/>
          </w:tcPr>
          <w:p w14:paraId="08BA3C7C" w14:textId="50B49C6B" w:rsidR="00DA7453" w:rsidRPr="00002192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</w:pPr>
            <w:r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  <w:t>Color</w:t>
            </w:r>
          </w:p>
        </w:tc>
        <w:tc>
          <w:tcPr>
            <w:tcW w:w="2239" w:type="dxa"/>
          </w:tcPr>
          <w:p w14:paraId="54E06DBC" w14:textId="1FB12331" w:rsidR="00DA7453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</w:pPr>
            <w:r>
              <w:rPr>
                <w:rFonts w:ascii="Calibri" w:eastAsia="Times New Roman" w:hAnsi="Calibri" w:cs="Calibri"/>
                <w:color w:val="auto"/>
                <w:szCs w:val="18"/>
                <w:lang w:eastAsia="en-US"/>
              </w:rPr>
              <w:t xml:space="preserve">Qty </w:t>
            </w:r>
          </w:p>
        </w:tc>
      </w:tr>
      <w:tr w:rsidR="00DA7453" w:rsidRPr="00002192" w14:paraId="394196F3" w14:textId="40DEA55B" w:rsidTr="00DA7453">
        <w:trPr>
          <w:trHeight w:val="242"/>
        </w:trPr>
        <w:tc>
          <w:tcPr>
            <w:tcW w:w="2107" w:type="dxa"/>
            <w:noWrap/>
            <w:hideMark/>
          </w:tcPr>
          <w:p w14:paraId="701E1814" w14:textId="7D08CE4A" w:rsidR="00DA7453" w:rsidRPr="0097148B" w:rsidRDefault="00DA7453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lang w:eastAsia="en-US"/>
              </w:rPr>
            </w:pPr>
            <w:r w:rsidRPr="0097148B">
              <w:rPr>
                <w:rFonts w:eastAsia="Times New Roman" w:cstheme="minorHAnsi"/>
                <w:color w:val="000000"/>
                <w:sz w:val="20"/>
                <w:lang w:eastAsia="en-US"/>
              </w:rPr>
              <w:t>P101</w:t>
            </w:r>
            <w:r>
              <w:rPr>
                <w:rFonts w:eastAsia="Times New Roman" w:cstheme="minorHAnsi"/>
                <w:color w:val="000000"/>
                <w:sz w:val="20"/>
                <w:lang w:eastAsia="en-US"/>
              </w:rPr>
              <w:t>2361</w:t>
            </w:r>
          </w:p>
        </w:tc>
        <w:tc>
          <w:tcPr>
            <w:tcW w:w="2128" w:type="dxa"/>
            <w:noWrap/>
            <w:vAlign w:val="center"/>
            <w:hideMark/>
          </w:tcPr>
          <w:p w14:paraId="4D8EAD21" w14:textId="522A0427" w:rsidR="00DA7453" w:rsidRPr="00B22D5C" w:rsidRDefault="00DA7453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 w:val="20"/>
                <w:lang w:eastAsia="en-US"/>
              </w:rPr>
            </w:pPr>
            <w:r w:rsidRPr="00B22D5C">
              <w:rPr>
                <w:rFonts w:cstheme="minorHAnsi"/>
                <w:sz w:val="20"/>
              </w:rPr>
              <w:t>84</w:t>
            </w:r>
            <w:r w:rsidR="008A3F3D">
              <w:rPr>
                <w:rFonts w:cstheme="minorHAnsi"/>
                <w:sz w:val="20"/>
              </w:rPr>
              <w:t>0146</w:t>
            </w:r>
          </w:p>
        </w:tc>
        <w:tc>
          <w:tcPr>
            <w:tcW w:w="2870" w:type="dxa"/>
            <w:noWrap/>
            <w:hideMark/>
          </w:tcPr>
          <w:p w14:paraId="60EBFD0D" w14:textId="1A75FDF1" w:rsidR="00DA7453" w:rsidRPr="0097148B" w:rsidRDefault="00DA7453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 w:val="20"/>
                <w:lang w:eastAsia="en-US"/>
              </w:rPr>
            </w:pPr>
            <w:r>
              <w:rPr>
                <w:rFonts w:eastAsia="Times New Roman" w:cstheme="minorHAnsi"/>
                <w:color w:val="auto"/>
                <w:sz w:val="20"/>
                <w:lang w:eastAsia="en-US"/>
              </w:rPr>
              <w:t>M</w:t>
            </w:r>
            <w:r w:rsidR="002E7FA2">
              <w:rPr>
                <w:rFonts w:eastAsia="Times New Roman" w:cstheme="minorHAnsi"/>
                <w:color w:val="auto"/>
                <w:sz w:val="20"/>
                <w:lang w:eastAsia="en-US"/>
              </w:rPr>
              <w:t>ULTICAM</w:t>
            </w:r>
          </w:p>
        </w:tc>
        <w:tc>
          <w:tcPr>
            <w:tcW w:w="2239" w:type="dxa"/>
          </w:tcPr>
          <w:p w14:paraId="387A68A7" w14:textId="55F89BC5" w:rsidR="00DA7453" w:rsidRPr="00B22D5C" w:rsidRDefault="008A3F3D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 w:val="20"/>
                <w:lang w:eastAsia="en-US"/>
              </w:rPr>
            </w:pPr>
            <w:r>
              <w:rPr>
                <w:rFonts w:cstheme="minorHAnsi"/>
                <w:sz w:val="20"/>
              </w:rPr>
              <w:t>100</w:t>
            </w:r>
            <w:r w:rsidR="00DA7453" w:rsidRPr="00B22D5C">
              <w:rPr>
                <w:rFonts w:cstheme="minorHAnsi"/>
                <w:sz w:val="20"/>
              </w:rPr>
              <w:t xml:space="preserve"> PCS</w:t>
            </w:r>
          </w:p>
        </w:tc>
      </w:tr>
      <w:tr w:rsidR="00DA7453" w:rsidRPr="00002192" w14:paraId="5DC144AF" w14:textId="4B0DAB47" w:rsidTr="00F76AA5">
        <w:trPr>
          <w:trHeight w:val="185"/>
        </w:trPr>
        <w:tc>
          <w:tcPr>
            <w:tcW w:w="2107" w:type="dxa"/>
            <w:shd w:val="clear" w:color="auto" w:fill="FFFF00"/>
            <w:noWrap/>
            <w:hideMark/>
          </w:tcPr>
          <w:p w14:paraId="2448B561" w14:textId="365FF06E" w:rsidR="00DA7453" w:rsidRPr="0097148B" w:rsidRDefault="00DA7453" w:rsidP="00504B77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lang w:eastAsia="en-US"/>
              </w:rPr>
            </w:pPr>
            <w:r w:rsidRPr="00DD190D">
              <w:rPr>
                <w:rFonts w:eastAsia="Times New Roman" w:cstheme="minorHAnsi"/>
                <w:color w:val="000000"/>
                <w:sz w:val="20"/>
                <w:lang w:eastAsia="en-US"/>
              </w:rPr>
              <w:t>P</w:t>
            </w:r>
            <w:r w:rsidR="00F910C5">
              <w:rPr>
                <w:rFonts w:eastAsia="Times New Roman" w:cstheme="minorHAnsi"/>
                <w:color w:val="000000"/>
                <w:sz w:val="20"/>
                <w:lang w:eastAsia="en-US"/>
              </w:rPr>
              <w:t>O-00592</w:t>
            </w:r>
          </w:p>
        </w:tc>
        <w:tc>
          <w:tcPr>
            <w:tcW w:w="2128" w:type="dxa"/>
            <w:shd w:val="clear" w:color="auto" w:fill="FFFF00"/>
            <w:noWrap/>
            <w:vAlign w:val="center"/>
            <w:hideMark/>
          </w:tcPr>
          <w:p w14:paraId="1463208F" w14:textId="3F0EE00A" w:rsidR="00DA7453" w:rsidRPr="00B22D5C" w:rsidRDefault="00DA7453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 w:val="20"/>
                <w:lang w:eastAsia="en-US"/>
              </w:rPr>
            </w:pPr>
            <w:r w:rsidRPr="00B22D5C">
              <w:rPr>
                <w:rFonts w:cstheme="minorHAnsi"/>
                <w:sz w:val="20"/>
              </w:rPr>
              <w:t>84</w:t>
            </w:r>
            <w:r w:rsidR="008A3F3D">
              <w:rPr>
                <w:rFonts w:cstheme="minorHAnsi"/>
                <w:sz w:val="20"/>
              </w:rPr>
              <w:t>0147</w:t>
            </w:r>
          </w:p>
        </w:tc>
        <w:tc>
          <w:tcPr>
            <w:tcW w:w="2870" w:type="dxa"/>
            <w:shd w:val="clear" w:color="auto" w:fill="FFFF00"/>
            <w:noWrap/>
            <w:hideMark/>
          </w:tcPr>
          <w:p w14:paraId="194D33B8" w14:textId="77E9F836" w:rsidR="00DA7453" w:rsidRPr="0097148B" w:rsidRDefault="008A3F3D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 w:val="20"/>
                <w:lang w:eastAsia="en-US"/>
              </w:rPr>
            </w:pPr>
            <w:r>
              <w:rPr>
                <w:rFonts w:eastAsia="Times New Roman" w:cstheme="minorHAnsi"/>
                <w:color w:val="auto"/>
                <w:sz w:val="20"/>
                <w:lang w:eastAsia="en-US"/>
              </w:rPr>
              <w:t>BLACK</w:t>
            </w:r>
          </w:p>
        </w:tc>
        <w:tc>
          <w:tcPr>
            <w:tcW w:w="2239" w:type="dxa"/>
            <w:shd w:val="clear" w:color="auto" w:fill="FFFF00"/>
          </w:tcPr>
          <w:p w14:paraId="6670B01C" w14:textId="7C04FFC9" w:rsidR="00DA7453" w:rsidRPr="00B22D5C" w:rsidRDefault="008A3F3D" w:rsidP="00504B77">
            <w:pPr>
              <w:spacing w:after="0"/>
              <w:jc w:val="center"/>
              <w:rPr>
                <w:rFonts w:eastAsia="Times New Roman" w:cstheme="minorHAnsi"/>
                <w:color w:val="auto"/>
                <w:sz w:val="20"/>
                <w:lang w:eastAsia="en-US"/>
              </w:rPr>
            </w:pPr>
            <w:r>
              <w:rPr>
                <w:rFonts w:cstheme="minorHAnsi"/>
                <w:sz w:val="20"/>
              </w:rPr>
              <w:t>100</w:t>
            </w:r>
            <w:r w:rsidR="00DA7453" w:rsidRPr="00B22D5C">
              <w:rPr>
                <w:rFonts w:cstheme="minorHAnsi"/>
                <w:sz w:val="20"/>
              </w:rPr>
              <w:t xml:space="preserve"> PCS</w:t>
            </w:r>
          </w:p>
        </w:tc>
      </w:tr>
    </w:tbl>
    <w:p w14:paraId="7E35A80A" w14:textId="7F74F28B" w:rsid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3673C" w:rsidRPr="00DE4BCC" w14:paraId="0F2620E7" w14:textId="77777777" w:rsidTr="00352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1128933" w14:textId="3E76AC38" w:rsidR="0013673C" w:rsidRPr="00DE4BCC" w:rsidRDefault="009B1AA4" w:rsidP="00352FD4">
            <w:pPr>
              <w:rPr>
                <w:color w:val="auto"/>
              </w:rPr>
            </w:pPr>
            <w:r>
              <w:rPr>
                <w:color w:val="auto"/>
              </w:rPr>
              <w:t>IMAGE</w:t>
            </w:r>
          </w:p>
        </w:tc>
      </w:tr>
      <w:tr w:rsidR="0013673C" w:rsidRPr="00DE4BCC" w14:paraId="523F2556" w14:textId="77777777" w:rsidTr="009B1AA4">
        <w:trPr>
          <w:trHeight w:val="7093"/>
        </w:trPr>
        <w:tc>
          <w:tcPr>
            <w:tcW w:w="5000" w:type="pct"/>
          </w:tcPr>
          <w:p w14:paraId="3D85D4BD" w14:textId="086D1E02" w:rsidR="0013673C" w:rsidRPr="00437D40" w:rsidRDefault="009B1AA4" w:rsidP="00352FD4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3B8DD553" wp14:editId="5D24D75D">
                      <wp:simplePos x="0" y="0"/>
                      <wp:positionH relativeFrom="column">
                        <wp:posOffset>2142893</wp:posOffset>
                      </wp:positionH>
                      <wp:positionV relativeFrom="paragraph">
                        <wp:posOffset>1950663</wp:posOffset>
                      </wp:positionV>
                      <wp:extent cx="1367559" cy="114300"/>
                      <wp:effectExtent l="0" t="57150" r="23495" b="19050"/>
                      <wp:wrapNone/>
                      <wp:docPr id="43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67559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03E25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3" o:spid="_x0000_s1026" type="#_x0000_t32" style="position:absolute;margin-left:168.75pt;margin-top:153.6pt;width:107.7pt;height:9pt;flip:x y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12BEA226" wp14:editId="3D96A90A">
                      <wp:simplePos x="0" y="0"/>
                      <wp:positionH relativeFrom="column">
                        <wp:posOffset>3507567</wp:posOffset>
                      </wp:positionH>
                      <wp:positionV relativeFrom="paragraph">
                        <wp:posOffset>1583517</wp:posOffset>
                      </wp:positionV>
                      <wp:extent cx="1537854" cy="1007745"/>
                      <wp:effectExtent l="0" t="0" r="24765" b="20955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7854" cy="1007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9DC21FE" w14:textId="41A896C4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50MM ELASTIC TAPE S/S </w:t>
                                  </w:r>
                                </w:p>
                                <w:p w14:paraId="3D110250" w14:textId="77777777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50928643" w14:textId="1171F571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 S/S</w:t>
                                  </w:r>
                                </w:p>
                                <w:p w14:paraId="203591F5" w14:textId="77777777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422D20C5" w14:textId="77777777" w:rsidR="009B1AA4" w:rsidRPr="00504B77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BEA2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2" o:spid="_x0000_s1026" type="#_x0000_t202" style="position:absolute;margin-left:276.2pt;margin-top:124.7pt;width:121.1pt;height:79.3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" fillcolor="white [3201]" strokeweight=".5pt">
                      <v:textbox>
                        <w:txbxContent>
                          <w:p w14:paraId="69DC21FE" w14:textId="41A896C4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50MM ELASTIC TAPE S/S </w:t>
                            </w:r>
                          </w:p>
                          <w:p w14:paraId="3D110250" w14:textId="77777777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50928643" w14:textId="1171F571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 S/S</w:t>
                            </w:r>
                          </w:p>
                          <w:p w14:paraId="203591F5" w14:textId="77777777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422D20C5" w14:textId="77777777" w:rsidR="009B1AA4" w:rsidRPr="00504B77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39FD154F" wp14:editId="44E6DDAD">
                      <wp:simplePos x="0" y="0"/>
                      <wp:positionH relativeFrom="column">
                        <wp:posOffset>3487247</wp:posOffset>
                      </wp:positionH>
                      <wp:positionV relativeFrom="paragraph">
                        <wp:posOffset>2831580</wp:posOffset>
                      </wp:positionV>
                      <wp:extent cx="1239520" cy="1007745"/>
                      <wp:effectExtent l="0" t="0" r="17780" b="20955"/>
                      <wp:wrapNone/>
                      <wp:docPr id="41" name="Text Box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520" cy="1007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913FFA" w14:textId="3D6ABEC1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C46AC3" w:rsidRPr="00C46AC3">
                                    <w:rPr>
                                      <w:sz w:val="16"/>
                                      <w:szCs w:val="16"/>
                                    </w:rPr>
                                    <w:t>squadron b-52</w:t>
                                  </w:r>
                                </w:p>
                                <w:p w14:paraId="0E5049EB" w14:textId="77777777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393065A8" w14:textId="77777777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10B8BB18" w14:textId="77777777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19EE5220" w14:textId="77777777" w:rsidR="009B1AA4" w:rsidRPr="00504B77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D154F" id="Text Box 41" o:spid="_x0000_s1027" type="#_x0000_t202" style="position:absolute;margin-left:274.6pt;margin-top:222.95pt;width:97.6pt;height:79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" fillcolor="white [3201]" strokeweight=".5pt">
                      <v:textbox>
                        <w:txbxContent>
                          <w:p w14:paraId="7B913FFA" w14:textId="3D6ABEC1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C46AC3" w:rsidRPr="00C46AC3">
                              <w:rPr>
                                <w:sz w:val="16"/>
                                <w:szCs w:val="16"/>
                              </w:rPr>
                              <w:t>squadron b-52</w:t>
                            </w:r>
                          </w:p>
                          <w:p w14:paraId="0E5049EB" w14:textId="77777777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393065A8" w14:textId="77777777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10B8BB18" w14:textId="77777777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19EE5220" w14:textId="77777777" w:rsidR="009B1AA4" w:rsidRPr="00504B77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4A9973AA" wp14:editId="0D3EB60F">
                      <wp:simplePos x="0" y="0"/>
                      <wp:positionH relativeFrom="column">
                        <wp:posOffset>1567930</wp:posOffset>
                      </wp:positionH>
                      <wp:positionV relativeFrom="paragraph">
                        <wp:posOffset>2665902</wp:posOffset>
                      </wp:positionV>
                      <wp:extent cx="1946564" cy="663287"/>
                      <wp:effectExtent l="38100" t="38100" r="15875" b="2286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46564" cy="66328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E6A4B8" id="Straight Arrow Connector 13" o:spid="_x0000_s1026" type="#_x0000_t32" style="position:absolute;margin-left:123.45pt;margin-top:209.9pt;width:153.25pt;height:52.25pt;flip:x y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098151A0" wp14:editId="2942C613">
                      <wp:simplePos x="0" y="0"/>
                      <wp:positionH relativeFrom="column">
                        <wp:posOffset>2059766</wp:posOffset>
                      </wp:positionH>
                      <wp:positionV relativeFrom="paragraph">
                        <wp:posOffset>724535</wp:posOffset>
                      </wp:positionV>
                      <wp:extent cx="1419629" cy="297873"/>
                      <wp:effectExtent l="38100" t="0" r="28575" b="83185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19629" cy="29787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B89D2F" id="Straight Arrow Connector 10" o:spid="_x0000_s1026" type="#_x0000_t32" style="position:absolute;margin-left:162.2pt;margin-top:57.05pt;width:111.8pt;height:23.45pt;flip:x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w:drawing>
                <wp:anchor distT="0" distB="0" distL="114300" distR="114300" simplePos="0" relativeHeight="251906048" behindDoc="1" locked="0" layoutInCell="1" allowOverlap="1" wp14:anchorId="14FD8CC2" wp14:editId="27414621">
                  <wp:simplePos x="0" y="0"/>
                  <wp:positionH relativeFrom="column">
                    <wp:posOffset>2367</wp:posOffset>
                  </wp:positionH>
                  <wp:positionV relativeFrom="paragraph">
                    <wp:posOffset>239626</wp:posOffset>
                  </wp:positionV>
                  <wp:extent cx="2438400" cy="3409070"/>
                  <wp:effectExtent l="0" t="0" r="0" b="127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0561" cy="3412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527C28FA" wp14:editId="12644E68">
                      <wp:simplePos x="0" y="0"/>
                      <wp:positionH relativeFrom="column">
                        <wp:posOffset>3529908</wp:posOffset>
                      </wp:positionH>
                      <wp:positionV relativeFrom="paragraph">
                        <wp:posOffset>350694</wp:posOffset>
                      </wp:positionV>
                      <wp:extent cx="1236345" cy="1007745"/>
                      <wp:effectExtent l="0" t="0" r="20955" b="2095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6345" cy="1007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C1AABA6" w14:textId="45DA9451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500D CODURA </w:t>
                                  </w:r>
                                </w:p>
                                <w:p w14:paraId="6637CC8E" w14:textId="77777777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05AF47D8" w14:textId="3A4ACACB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3063DE4B" w14:textId="77777777" w:rsidR="009B1AA4" w:rsidRPr="00CA6B60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0253BF43" w14:textId="77777777" w:rsidR="009B1AA4" w:rsidRPr="00504B77" w:rsidRDefault="009B1AA4" w:rsidP="009B1AA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7C28FA" id="Text Box 29" o:spid="_x0000_s1028" type="#_x0000_t202" style="position:absolute;margin-left:277.95pt;margin-top:27.6pt;width:97.35pt;height:79.3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" fillcolor="white [3201]" strokeweight=".5pt">
                      <v:textbox>
                        <w:txbxContent>
                          <w:p w14:paraId="3C1AABA6" w14:textId="45DA9451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500D CODURA </w:t>
                            </w:r>
                          </w:p>
                          <w:p w14:paraId="6637CC8E" w14:textId="77777777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05AF47D8" w14:textId="3A4ACACB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3063DE4B" w14:textId="77777777" w:rsidR="009B1AA4" w:rsidRPr="00CA6B60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0253BF43" w14:textId="77777777" w:rsidR="009B1AA4" w:rsidRPr="00504B77" w:rsidRDefault="009B1AA4" w:rsidP="009B1AA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489C8F7" w14:textId="74EF78FB" w:rsidR="0013673C" w:rsidRDefault="0013673C" w:rsidP="00DE4BCC">
      <w:pPr>
        <w:rPr>
          <w:b/>
          <w:bCs/>
          <w:color w:val="auto"/>
        </w:rPr>
      </w:pPr>
    </w:p>
    <w:p w14:paraId="22011971" w14:textId="1F39B907" w:rsidR="0013673C" w:rsidRDefault="0013673C" w:rsidP="00DE4BCC">
      <w:pPr>
        <w:rPr>
          <w:b/>
          <w:bCs/>
          <w:color w:val="auto"/>
        </w:rPr>
      </w:pPr>
    </w:p>
    <w:p w14:paraId="047C0522" w14:textId="77777777" w:rsidR="0013673C" w:rsidRPr="002750DA" w:rsidRDefault="0013673C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603C" w:rsidRPr="00DE4BCC" w14:paraId="3C961B13" w14:textId="77777777" w:rsidTr="00186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CC8C0B7" w14:textId="162CFFCA" w:rsidR="0018603C" w:rsidRPr="00DE4BCC" w:rsidRDefault="0018603C" w:rsidP="0018603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18603C" w:rsidRPr="00DE4BCC" w14:paraId="2AFF6E77" w14:textId="77777777" w:rsidTr="00551D92">
        <w:trPr>
          <w:trHeight w:val="11933"/>
        </w:trPr>
        <w:tc>
          <w:tcPr>
            <w:tcW w:w="5000" w:type="pct"/>
          </w:tcPr>
          <w:p w14:paraId="275B153F" w14:textId="34DDDF2E" w:rsidR="00C8732B" w:rsidRDefault="00C46AC3" w:rsidP="00437D40">
            <w:r w:rsidRPr="00C46A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09852833" wp14:editId="49497996">
                      <wp:simplePos x="0" y="0"/>
                      <wp:positionH relativeFrom="column">
                        <wp:posOffset>4358236</wp:posOffset>
                      </wp:positionH>
                      <wp:positionV relativeFrom="paragraph">
                        <wp:posOffset>84340</wp:posOffset>
                      </wp:positionV>
                      <wp:extent cx="1281546" cy="1007745"/>
                      <wp:effectExtent l="0" t="0" r="13970" b="20955"/>
                      <wp:wrapNone/>
                      <wp:docPr id="57" name="Text Box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81546" cy="1007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1F60F8" w14:textId="16E0C3CD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3.5MM PARA CORD </w:t>
                                  </w:r>
                                </w:p>
                                <w:p w14:paraId="67D7F89C" w14:textId="77777777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636975E0" w14:textId="5967F0B9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5FDC0038" w14:textId="77777777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16014920" w14:textId="77777777" w:rsidR="00C46AC3" w:rsidRPr="00504B77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852833" id="Text Box 57" o:spid="_x0000_s1029" type="#_x0000_t202" style="position:absolute;margin-left:343.15pt;margin-top:6.65pt;width:100.9pt;height:79.3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" fillcolor="white [3201]" strokeweight=".5pt">
                      <v:textbox>
                        <w:txbxContent>
                          <w:p w14:paraId="6D1F60F8" w14:textId="16E0C3CD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3.5MM PARA CORD </w:t>
                            </w:r>
                          </w:p>
                          <w:p w14:paraId="67D7F89C" w14:textId="77777777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636975E0" w14:textId="5967F0B9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5FDC0038" w14:textId="77777777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16014920" w14:textId="77777777" w:rsidR="00C46AC3" w:rsidRPr="00504B77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AC3">
              <w:rPr>
                <w:noProof/>
              </w:rPr>
              <w:drawing>
                <wp:anchor distT="0" distB="0" distL="114300" distR="114300" simplePos="0" relativeHeight="251922432" behindDoc="1" locked="0" layoutInCell="1" allowOverlap="1" wp14:anchorId="3BF076D0" wp14:editId="40DAE373">
                  <wp:simplePos x="0" y="0"/>
                  <wp:positionH relativeFrom="column">
                    <wp:posOffset>7505</wp:posOffset>
                  </wp:positionH>
                  <wp:positionV relativeFrom="paragraph">
                    <wp:posOffset>121574</wp:posOffset>
                  </wp:positionV>
                  <wp:extent cx="2438400" cy="3409070"/>
                  <wp:effectExtent l="0" t="0" r="0" b="1270"/>
                  <wp:wrapNone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3409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17B79D9" w14:textId="6D168291" w:rsidR="00437D40" w:rsidRPr="00437D40" w:rsidRDefault="00C46AC3" w:rsidP="00437D40">
            <w:r w:rsidRPr="00C46A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19895606" wp14:editId="36E93696">
                      <wp:simplePos x="0" y="0"/>
                      <wp:positionH relativeFrom="column">
                        <wp:posOffset>1886584</wp:posOffset>
                      </wp:positionH>
                      <wp:positionV relativeFrom="paragraph">
                        <wp:posOffset>52243</wp:posOffset>
                      </wp:positionV>
                      <wp:extent cx="2479964" cy="45719"/>
                      <wp:effectExtent l="19050" t="76200" r="15875" b="50165"/>
                      <wp:wrapNone/>
                      <wp:docPr id="58" name="Straight Arrow Connector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79964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4B5D49" id="Straight Arrow Connector 58" o:spid="_x0000_s1026" type="#_x0000_t32" style="position:absolute;margin-left:148.55pt;margin-top:4.1pt;width:195.25pt;height:3.6pt;flip:x y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BCC2DF8" w14:textId="37D5FD6D" w:rsidR="00437D40" w:rsidRPr="00437D40" w:rsidRDefault="00C46AC3" w:rsidP="00437D40">
            <w:r w:rsidRPr="00C46A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059C9678" wp14:editId="64259F23">
                      <wp:simplePos x="0" y="0"/>
                      <wp:positionH relativeFrom="column">
                        <wp:posOffset>2948247</wp:posOffset>
                      </wp:positionH>
                      <wp:positionV relativeFrom="paragraph">
                        <wp:posOffset>57612</wp:posOffset>
                      </wp:positionV>
                      <wp:extent cx="1295400" cy="1007745"/>
                      <wp:effectExtent l="0" t="0" r="19050" b="20955"/>
                      <wp:wrapNone/>
                      <wp:docPr id="55" name="Text Box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5400" cy="1007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0D2971" w14:textId="30A2D68E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25MM WEBBING D/S </w:t>
                                  </w:r>
                                </w:p>
                                <w:p w14:paraId="1EFB8C79" w14:textId="77777777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3348CF2E" w14:textId="64EEB2A1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 D/S</w:t>
                                  </w:r>
                                </w:p>
                                <w:p w14:paraId="0B40EDA8" w14:textId="77777777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4EA069E" w14:textId="77777777" w:rsidR="00C46AC3" w:rsidRPr="00504B77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9C9678" id="Text Box 55" o:spid="_x0000_s1030" type="#_x0000_t202" style="position:absolute;margin-left:232.15pt;margin-top:4.55pt;width:102pt;height:79.3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" fillcolor="white [3201]" strokeweight=".5pt">
                      <v:textbox>
                        <w:txbxContent>
                          <w:p w14:paraId="070D2971" w14:textId="30A2D68E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25MM WEBBING D/S </w:t>
                            </w:r>
                          </w:p>
                          <w:p w14:paraId="1EFB8C79" w14:textId="77777777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3348CF2E" w14:textId="64EEB2A1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 D/S</w:t>
                            </w:r>
                          </w:p>
                          <w:p w14:paraId="0B40EDA8" w14:textId="77777777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4EA069E" w14:textId="77777777" w:rsidR="00C46AC3" w:rsidRPr="00504B77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A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48B8E163" wp14:editId="62CAB18E">
                      <wp:simplePos x="0" y="0"/>
                      <wp:positionH relativeFrom="column">
                        <wp:posOffset>324484</wp:posOffset>
                      </wp:positionH>
                      <wp:positionV relativeFrom="paragraph">
                        <wp:posOffset>47220</wp:posOffset>
                      </wp:positionV>
                      <wp:extent cx="3099955" cy="1437409"/>
                      <wp:effectExtent l="38100" t="38100" r="24765" b="29845"/>
                      <wp:wrapNone/>
                      <wp:docPr id="54" name="Straight Arrow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099955" cy="143740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6E3BBD" id="Straight Arrow Connector 54" o:spid="_x0000_s1026" type="#_x0000_t32" style="position:absolute;margin-left:25.55pt;margin-top:3.7pt;width:244.1pt;height:113.2pt;flip:x y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D6D7645" w14:textId="41861A0D" w:rsidR="00437D40" w:rsidRDefault="00C46AC3" w:rsidP="00437D40">
            <w:r w:rsidRPr="00C46A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2477CFF2" wp14:editId="72846B4D">
                      <wp:simplePos x="0" y="0"/>
                      <wp:positionH relativeFrom="column">
                        <wp:posOffset>1505584</wp:posOffset>
                      </wp:positionH>
                      <wp:positionV relativeFrom="paragraph">
                        <wp:posOffset>135716</wp:posOffset>
                      </wp:positionV>
                      <wp:extent cx="1461655" cy="122959"/>
                      <wp:effectExtent l="0" t="57150" r="24765" b="29845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61655" cy="12295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03F4FE" id="Straight Arrow Connector 53" o:spid="_x0000_s1026" type="#_x0000_t32" style="position:absolute;margin-left:118.55pt;margin-top:10.7pt;width:115.1pt;height:9.7pt;flip:x y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B5EEF36" w14:textId="6650FD3A" w:rsidR="00437D40" w:rsidRDefault="00437D40" w:rsidP="00437D40"/>
          <w:p w14:paraId="640BD9A9" w14:textId="3B12FC92" w:rsidR="00437D40" w:rsidRDefault="00437D40" w:rsidP="00437D40">
            <w:pPr>
              <w:ind w:firstLine="720"/>
            </w:pPr>
          </w:p>
          <w:p w14:paraId="35AA0994" w14:textId="266DF399" w:rsidR="00437D40" w:rsidRPr="005F3234" w:rsidRDefault="00437D40" w:rsidP="00437D40"/>
          <w:p w14:paraId="573E3CCB" w14:textId="4720FBEB" w:rsidR="00437D40" w:rsidRPr="005F3234" w:rsidRDefault="00437D40" w:rsidP="00437D40"/>
          <w:p w14:paraId="09AF2346" w14:textId="29F68751" w:rsidR="00437D40" w:rsidRPr="005F3234" w:rsidRDefault="00C46AC3" w:rsidP="00437D40">
            <w:r w:rsidRPr="00C46A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71600BE1" wp14:editId="30AAE849">
                      <wp:simplePos x="0" y="0"/>
                      <wp:positionH relativeFrom="column">
                        <wp:posOffset>3424440</wp:posOffset>
                      </wp:positionH>
                      <wp:positionV relativeFrom="paragraph">
                        <wp:posOffset>17087</wp:posOffset>
                      </wp:positionV>
                      <wp:extent cx="1766454" cy="1025237"/>
                      <wp:effectExtent l="0" t="0" r="24765" b="22860"/>
                      <wp:wrapNone/>
                      <wp:docPr id="56" name="Text Box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66454" cy="102523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10CCB45" w14:textId="0B188240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2.8MM ELASTIC STRING</w:t>
                                  </w:r>
                                </w:p>
                                <w:p w14:paraId="52DED0CF" w14:textId="77777777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48FD7EA0" w14:textId="3E366B22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3FEF8968" w14:textId="77777777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637726FB" w14:textId="77777777" w:rsidR="00C46AC3" w:rsidRPr="00504B77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00BE1" id="Text Box 56" o:spid="_x0000_s1031" type="#_x0000_t202" style="position:absolute;margin-left:269.65pt;margin-top:1.35pt;width:139.1pt;height:80.7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" fillcolor="white [3201]" strokeweight=".5pt">
                      <v:textbox>
                        <w:txbxContent>
                          <w:p w14:paraId="310CCB45" w14:textId="0B188240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2.8MM ELASTIC STRING</w:t>
                            </w:r>
                          </w:p>
                          <w:p w14:paraId="52DED0CF" w14:textId="77777777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48FD7EA0" w14:textId="3E366B22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3FEF8968" w14:textId="77777777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637726FB" w14:textId="77777777" w:rsidR="00C46AC3" w:rsidRPr="00504B77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E8DAA5" w14:textId="0E862C49" w:rsidR="00437D40" w:rsidRPr="005F3234" w:rsidRDefault="00C46AC3" w:rsidP="00437D40">
            <w:r w:rsidRPr="00C46A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5702DAD6" wp14:editId="51F35F79">
                      <wp:simplePos x="0" y="0"/>
                      <wp:positionH relativeFrom="column">
                        <wp:posOffset>1557540</wp:posOffset>
                      </wp:positionH>
                      <wp:positionV relativeFrom="paragraph">
                        <wp:posOffset>20723</wp:posOffset>
                      </wp:positionV>
                      <wp:extent cx="1797627" cy="1416627"/>
                      <wp:effectExtent l="38100" t="38100" r="31750" b="31750"/>
                      <wp:wrapNone/>
                      <wp:docPr id="60" name="Straight Arrow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797627" cy="141662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446A1" id="Straight Arrow Connector 60" o:spid="_x0000_s1026" type="#_x0000_t32" style="position:absolute;margin-left:122.65pt;margin-top:1.65pt;width:141.55pt;height:111.55pt;flip:x y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618B7D7" w14:textId="630C4EC3" w:rsidR="00437D40" w:rsidRPr="005F3234" w:rsidRDefault="00437D40" w:rsidP="00437D40"/>
          <w:p w14:paraId="5D51B362" w14:textId="0F1040BD" w:rsidR="00437D40" w:rsidRDefault="00437D40" w:rsidP="00437D40"/>
          <w:p w14:paraId="225B8F3E" w14:textId="3C7D9E1B" w:rsidR="00437D40" w:rsidRDefault="00437D40" w:rsidP="00437D40"/>
          <w:p w14:paraId="2D9312CB" w14:textId="6E01E45F" w:rsidR="00437D40" w:rsidRDefault="00437D40" w:rsidP="00437D40"/>
          <w:p w14:paraId="7E44C458" w14:textId="17F692EF" w:rsidR="00437D40" w:rsidRPr="0065039F" w:rsidRDefault="00C46AC3" w:rsidP="00437D40">
            <w:r w:rsidRPr="00C46A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3341C79E" wp14:editId="20E50778">
                      <wp:simplePos x="0" y="0"/>
                      <wp:positionH relativeFrom="column">
                        <wp:posOffset>3244330</wp:posOffset>
                      </wp:positionH>
                      <wp:positionV relativeFrom="paragraph">
                        <wp:posOffset>45835</wp:posOffset>
                      </wp:positionV>
                      <wp:extent cx="2251364" cy="1205346"/>
                      <wp:effectExtent l="0" t="0" r="15875" b="13970"/>
                      <wp:wrapNone/>
                      <wp:docPr id="62" name="Text Box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51364" cy="12053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0DB4207" w14:textId="2CEE5B6B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SR BUCKER (810-1058) / (810-1076) / CORD LOC (350-</w:t>
                                  </w:r>
                                  <w:r w:rsidR="003E3FAD">
                                    <w:rPr>
                                      <w:sz w:val="16"/>
                                      <w:szCs w:val="16"/>
                                    </w:rPr>
                                    <w:t>6000)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7680AA5B" w14:textId="77777777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41145E85" w14:textId="0D5C5007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 w:rsidR="003E3FAD">
                                    <w:rPr>
                                      <w:sz w:val="14"/>
                                      <w:szCs w:val="14"/>
                                    </w:rPr>
                                    <w:t>KHAKI (TAN499)</w:t>
                                  </w:r>
                                </w:p>
                                <w:p w14:paraId="457AE444" w14:textId="77777777" w:rsidR="00C46AC3" w:rsidRPr="00CA6B60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1693D747" w14:textId="77777777" w:rsidR="00C46AC3" w:rsidRPr="00504B77" w:rsidRDefault="00C46AC3" w:rsidP="00C46A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1C79E" id="Text Box 62" o:spid="_x0000_s1032" type="#_x0000_t202" style="position:absolute;margin-left:255.45pt;margin-top:3.6pt;width:177.25pt;height:94.9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" fillcolor="white [3201]" strokeweight=".5pt">
                      <v:textbox>
                        <w:txbxContent>
                          <w:p w14:paraId="00DB4207" w14:textId="2CEE5B6B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SR BUCKER (810-1058) / (810-1076) / CORD LOC (350-</w:t>
                            </w:r>
                            <w:r w:rsidR="003E3FAD">
                              <w:rPr>
                                <w:sz w:val="16"/>
                                <w:szCs w:val="16"/>
                              </w:rPr>
                              <w:t>6000)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7680AA5B" w14:textId="77777777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41145E85" w14:textId="0D5C5007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 w:rsidR="003E3FAD">
                              <w:rPr>
                                <w:sz w:val="14"/>
                                <w:szCs w:val="14"/>
                              </w:rPr>
                              <w:t>KHAKI (TAN499)</w:t>
                            </w:r>
                          </w:p>
                          <w:p w14:paraId="457AE444" w14:textId="77777777" w:rsidR="00C46AC3" w:rsidRPr="00CA6B60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1693D747" w14:textId="77777777" w:rsidR="00C46AC3" w:rsidRPr="00504B77" w:rsidRDefault="00C46AC3" w:rsidP="00C46A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D59C3A1" w14:textId="6A17391A" w:rsidR="00437D40" w:rsidRDefault="00C46AC3" w:rsidP="00002192">
            <w:r w:rsidRPr="00C46A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4202955F" wp14:editId="7F777AC8">
                      <wp:simplePos x="0" y="0"/>
                      <wp:positionH relativeFrom="column">
                        <wp:posOffset>2395740</wp:posOffset>
                      </wp:positionH>
                      <wp:positionV relativeFrom="paragraph">
                        <wp:posOffset>198409</wp:posOffset>
                      </wp:positionV>
                      <wp:extent cx="952500" cy="793172"/>
                      <wp:effectExtent l="38100" t="0" r="19050" b="64135"/>
                      <wp:wrapNone/>
                      <wp:docPr id="61" name="Straight Arrow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0" cy="79317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9212D" id="Straight Arrow Connector 61" o:spid="_x0000_s1026" type="#_x0000_t32" style="position:absolute;margin-left:188.65pt;margin-top:15.6pt;width:75pt;height:62.45pt;flip:x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CB00BB" w:rsidRPr="00CB00B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7A5BE89B" wp14:editId="29D0CDE1">
                      <wp:simplePos x="0" y="0"/>
                      <wp:positionH relativeFrom="column">
                        <wp:posOffset>2708910</wp:posOffset>
                      </wp:positionH>
                      <wp:positionV relativeFrom="paragraph">
                        <wp:posOffset>6416675</wp:posOffset>
                      </wp:positionV>
                      <wp:extent cx="2266950" cy="609600"/>
                      <wp:effectExtent l="38100" t="57150" r="19050" b="1905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26695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B1F8E" id="Straight Arrow Connector 31" o:spid="_x0000_s1026" type="#_x0000_t32" style="position:absolute;margin-left:213.3pt;margin-top:505.25pt;width:178.5pt;height:48pt;flip:x y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01E70F5" w14:textId="77777777" w:rsidR="00C46AC3" w:rsidRPr="00C46AC3" w:rsidRDefault="00C46AC3" w:rsidP="00C46AC3"/>
          <w:p w14:paraId="584F8E33" w14:textId="58F6230A" w:rsidR="00C46AC3" w:rsidRDefault="00C46AC3" w:rsidP="00C46AC3">
            <w:r w:rsidRPr="00C46AC3">
              <w:rPr>
                <w:noProof/>
              </w:rPr>
              <w:drawing>
                <wp:anchor distT="0" distB="0" distL="114300" distR="114300" simplePos="0" relativeHeight="251931648" behindDoc="1" locked="0" layoutInCell="1" allowOverlap="1" wp14:anchorId="67842787" wp14:editId="0517FB95">
                  <wp:simplePos x="0" y="0"/>
                  <wp:positionH relativeFrom="column">
                    <wp:posOffset>146396</wp:posOffset>
                  </wp:positionH>
                  <wp:positionV relativeFrom="paragraph">
                    <wp:posOffset>191135</wp:posOffset>
                  </wp:positionV>
                  <wp:extent cx="2576945" cy="3651113"/>
                  <wp:effectExtent l="0" t="0" r="0" b="698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6945" cy="3651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4988A53" w14:textId="7FF315A9" w:rsidR="00C46AC3" w:rsidRPr="00C46AC3" w:rsidRDefault="003E3FAD" w:rsidP="00C46AC3">
            <w:r w:rsidRPr="003E3F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39C1B774" wp14:editId="24F8525B">
                      <wp:simplePos x="0" y="0"/>
                      <wp:positionH relativeFrom="column">
                        <wp:posOffset>3496598</wp:posOffset>
                      </wp:positionH>
                      <wp:positionV relativeFrom="paragraph">
                        <wp:posOffset>1952855</wp:posOffset>
                      </wp:positionV>
                      <wp:extent cx="1295400" cy="1007745"/>
                      <wp:effectExtent l="0" t="0" r="19050" b="20955"/>
                      <wp:wrapNone/>
                      <wp:docPr id="64" name="Text Box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5400" cy="1007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DFE4DD4" w14:textId="50938E65" w:rsidR="003E3FAD" w:rsidRPr="00CA6B60" w:rsidRDefault="003E3FAD" w:rsidP="003E3F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25MM WEBBING </w:t>
                                  </w:r>
                                </w:p>
                                <w:p w14:paraId="2FFCA771" w14:textId="77777777" w:rsidR="003E3FAD" w:rsidRPr="00CA6B60" w:rsidRDefault="003E3FAD" w:rsidP="003E3F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0AB06356" w14:textId="4337F16B" w:rsidR="003E3FAD" w:rsidRPr="00CA6B60" w:rsidRDefault="003E3FAD" w:rsidP="003E3F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2BDF8015" w14:textId="77777777" w:rsidR="003E3FAD" w:rsidRPr="00CA6B60" w:rsidRDefault="003E3FAD" w:rsidP="003E3F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3841750E" w14:textId="77777777" w:rsidR="003E3FAD" w:rsidRPr="00504B77" w:rsidRDefault="003E3FAD" w:rsidP="003E3F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1B774" id="Text Box 64" o:spid="_x0000_s1033" type="#_x0000_t202" style="position:absolute;margin-left:275.3pt;margin-top:153.75pt;width:102pt;height:79.3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" fillcolor="white [3201]" strokeweight=".5pt">
                      <v:textbox>
                        <w:txbxContent>
                          <w:p w14:paraId="4DFE4DD4" w14:textId="50938E65" w:rsidR="003E3FAD" w:rsidRPr="00CA6B60" w:rsidRDefault="003E3FAD" w:rsidP="003E3F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25MM WEBBING </w:t>
                            </w:r>
                          </w:p>
                          <w:p w14:paraId="2FFCA771" w14:textId="77777777" w:rsidR="003E3FAD" w:rsidRPr="00CA6B60" w:rsidRDefault="003E3FAD" w:rsidP="003E3F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0AB06356" w14:textId="4337F16B" w:rsidR="003E3FAD" w:rsidRPr="00CA6B60" w:rsidRDefault="003E3FAD" w:rsidP="003E3F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2BDF8015" w14:textId="77777777" w:rsidR="003E3FAD" w:rsidRPr="00CA6B60" w:rsidRDefault="003E3FAD" w:rsidP="003E3F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3841750E" w14:textId="77777777" w:rsidR="003E3FAD" w:rsidRPr="00504B77" w:rsidRDefault="003E3FAD" w:rsidP="003E3F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E3F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5FB0D599" wp14:editId="440BBE3E">
                      <wp:simplePos x="0" y="0"/>
                      <wp:positionH relativeFrom="column">
                        <wp:posOffset>1025871</wp:posOffset>
                      </wp:positionH>
                      <wp:positionV relativeFrom="paragraph">
                        <wp:posOffset>2057169</wp:posOffset>
                      </wp:positionV>
                      <wp:extent cx="2467841" cy="53686"/>
                      <wp:effectExtent l="19050" t="76200" r="27940" b="4191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67841" cy="5368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D714CD" id="Straight Arrow Connector 67" o:spid="_x0000_s1026" type="#_x0000_t32" style="position:absolute;margin-left:80.8pt;margin-top:162pt;width:194.3pt;height:4.25pt;flip:x y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7DDA1C44" wp14:editId="72DF0EA8">
                      <wp:simplePos x="0" y="0"/>
                      <wp:positionH relativeFrom="column">
                        <wp:posOffset>3853931</wp:posOffset>
                      </wp:positionH>
                      <wp:positionV relativeFrom="paragraph">
                        <wp:posOffset>600479</wp:posOffset>
                      </wp:positionV>
                      <wp:extent cx="1239520" cy="1025236"/>
                      <wp:effectExtent l="0" t="0" r="17780" b="22860"/>
                      <wp:wrapNone/>
                      <wp:docPr id="66" name="Text Box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520" cy="10252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94B836D" w14:textId="77777777" w:rsidR="003E3FAD" w:rsidRPr="00CA6B60" w:rsidRDefault="003E3FAD" w:rsidP="003E3F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Pr="00C46AC3">
                                    <w:rPr>
                                      <w:sz w:val="16"/>
                                      <w:szCs w:val="16"/>
                                    </w:rPr>
                                    <w:t>squadron b-52</w:t>
                                  </w:r>
                                </w:p>
                                <w:p w14:paraId="10FDE037" w14:textId="77777777" w:rsidR="003E3FAD" w:rsidRPr="00CA6B60" w:rsidRDefault="003E3FAD" w:rsidP="003E3F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768F5BDE" w14:textId="77777777" w:rsidR="003E3FAD" w:rsidRPr="00CA6B60" w:rsidRDefault="003E3FAD" w:rsidP="003E3F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74C45532" w14:textId="77777777" w:rsidR="003E3FAD" w:rsidRPr="00CA6B60" w:rsidRDefault="003E3FAD" w:rsidP="003E3F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2B05619E" w14:textId="77777777" w:rsidR="003E3FAD" w:rsidRPr="00504B77" w:rsidRDefault="003E3FAD" w:rsidP="003E3F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DA1C44" id="Text Box 66" o:spid="_x0000_s1034" type="#_x0000_t202" style="position:absolute;margin-left:303.45pt;margin-top:47.3pt;width:97.6pt;height:80.7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" fillcolor="white [3201]" strokeweight=".5pt">
                      <v:textbox>
                        <w:txbxContent>
                          <w:p w14:paraId="694B836D" w14:textId="77777777" w:rsidR="003E3FAD" w:rsidRPr="00CA6B60" w:rsidRDefault="003E3FAD" w:rsidP="003E3F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Pr="00C46AC3">
                              <w:rPr>
                                <w:sz w:val="16"/>
                                <w:szCs w:val="16"/>
                              </w:rPr>
                              <w:t>squadron b-52</w:t>
                            </w:r>
                          </w:p>
                          <w:p w14:paraId="10FDE037" w14:textId="77777777" w:rsidR="003E3FAD" w:rsidRPr="00CA6B60" w:rsidRDefault="003E3FAD" w:rsidP="003E3F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768F5BDE" w14:textId="77777777" w:rsidR="003E3FAD" w:rsidRPr="00CA6B60" w:rsidRDefault="003E3FAD" w:rsidP="003E3F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74C45532" w14:textId="77777777" w:rsidR="003E3FAD" w:rsidRPr="00CA6B60" w:rsidRDefault="003E3FAD" w:rsidP="003E3F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2B05619E" w14:textId="77777777" w:rsidR="003E3FAD" w:rsidRPr="00504B77" w:rsidRDefault="003E3FAD" w:rsidP="003E3F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E3F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507790B4" wp14:editId="53A678FE">
                      <wp:simplePos x="0" y="0"/>
                      <wp:positionH relativeFrom="column">
                        <wp:posOffset>1919490</wp:posOffset>
                      </wp:positionH>
                      <wp:positionV relativeFrom="paragraph">
                        <wp:posOffset>311495</wp:posOffset>
                      </wp:positionV>
                      <wp:extent cx="1962150" cy="580159"/>
                      <wp:effectExtent l="38100" t="38100" r="19050" b="29845"/>
                      <wp:wrapNone/>
                      <wp:docPr id="65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62150" cy="58015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5ED116" id="Straight Arrow Connector 65" o:spid="_x0000_s1026" type="#_x0000_t32" style="position:absolute;margin-left:151.15pt;margin-top:24.55pt;width:154.5pt;height:45.7pt;flip:x y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3E3F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EA9BB4A" wp14:editId="2881D805">
                      <wp:simplePos x="0" y="0"/>
                      <wp:positionH relativeFrom="column">
                        <wp:posOffset>1328939</wp:posOffset>
                      </wp:positionH>
                      <wp:positionV relativeFrom="paragraph">
                        <wp:posOffset>458700</wp:posOffset>
                      </wp:positionV>
                      <wp:extent cx="2559627" cy="446809"/>
                      <wp:effectExtent l="19050" t="57150" r="12700" b="29845"/>
                      <wp:wrapNone/>
                      <wp:docPr id="63" name="Straight Arrow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559627" cy="44680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B9445" id="Straight Arrow Connector 63" o:spid="_x0000_s1026" type="#_x0000_t32" style="position:absolute;margin-left:104.65pt;margin-top:36.1pt;width:201.55pt;height:35.2pt;flip:x y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206BD169" w14:textId="1D0EB177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E0B40" w:rsidRPr="00DE4BCC" w14:paraId="4010BE6A" w14:textId="77777777" w:rsidTr="00122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D2D54" w14:textId="3C8E0AD4" w:rsidR="004E0B40" w:rsidRPr="00DE4BCC" w:rsidRDefault="003E3FAD" w:rsidP="00122BDD">
            <w:pPr>
              <w:rPr>
                <w:color w:val="auto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0318838" wp14:editId="55FE2074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586740</wp:posOffset>
                      </wp:positionV>
                      <wp:extent cx="2384425" cy="48260"/>
                      <wp:effectExtent l="19050" t="76200" r="15875" b="4699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384425" cy="482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C8AAD2" id="Straight Arrow Connector 35" o:spid="_x0000_s1026" type="#_x0000_t32" style="position:absolute;margin-left:58.35pt;margin-top:46.2pt;width:187.75pt;height:3.8pt;flip:x y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4E0B40"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437D40" w:rsidRPr="00DE4BCC" w14:paraId="7D709386" w14:textId="77777777" w:rsidTr="003E3FAD">
        <w:trPr>
          <w:trHeight w:val="12833"/>
        </w:trPr>
        <w:tc>
          <w:tcPr>
            <w:tcW w:w="5000" w:type="pct"/>
          </w:tcPr>
          <w:p w14:paraId="64D1716D" w14:textId="722028F6" w:rsidR="00437D40" w:rsidRDefault="003E3FAD" w:rsidP="00437D40">
            <w:pPr>
              <w:tabs>
                <w:tab w:val="left" w:pos="5010"/>
              </w:tabs>
            </w:pPr>
            <w:r w:rsidRPr="00453B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7A465B45" wp14:editId="35800B64">
                      <wp:simplePos x="0" y="0"/>
                      <wp:positionH relativeFrom="column">
                        <wp:posOffset>2980286</wp:posOffset>
                      </wp:positionH>
                      <wp:positionV relativeFrom="paragraph">
                        <wp:posOffset>139700</wp:posOffset>
                      </wp:positionV>
                      <wp:extent cx="1399309" cy="637310"/>
                      <wp:effectExtent l="0" t="0" r="10795" b="10795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9309" cy="6373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CBA06A3" w14:textId="7AD9EA73" w:rsidR="00453BA8" w:rsidRPr="00CA6B60" w:rsidRDefault="00453BA8" w:rsidP="00453BA8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3E3FAD">
                                    <w:rPr>
                                      <w:sz w:val="14"/>
                                      <w:szCs w:val="14"/>
                                    </w:rPr>
                                    <w:t xml:space="preserve">1MM PP BOARD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14:paraId="479D7DF8" w14:textId="5C10CDB6" w:rsidR="00453BA8" w:rsidRPr="00CA6B60" w:rsidRDefault="00453BA8" w:rsidP="00453BA8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  <w:r w:rsidR="003E3FAD">
                                    <w:rPr>
                                      <w:sz w:val="14"/>
                                      <w:szCs w:val="14"/>
                                    </w:rPr>
                                    <w:t xml:space="preserve"> / BLACK</w:t>
                                  </w:r>
                                </w:p>
                                <w:p w14:paraId="6AB6BD00" w14:textId="5BA654F8" w:rsidR="00453BA8" w:rsidRPr="00504B77" w:rsidRDefault="00453BA8" w:rsidP="00453BA8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 w:rsidR="003E3FAD"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65B45" id="Text Box 27" o:spid="_x0000_s1035" type="#_x0000_t202" style="position:absolute;margin-left:234.65pt;margin-top:11pt;width:110.2pt;height:50.2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" fillcolor="white [3201]" strokeweight=".5pt">
                      <v:textbox>
                        <w:txbxContent>
                          <w:p w14:paraId="3CBA06A3" w14:textId="7AD9EA73" w:rsidR="00453BA8" w:rsidRPr="00CA6B60" w:rsidRDefault="00453BA8" w:rsidP="00453BA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3E3FAD">
                              <w:rPr>
                                <w:sz w:val="14"/>
                                <w:szCs w:val="14"/>
                              </w:rPr>
                              <w:t xml:space="preserve">1MM PP BOARD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479D7DF8" w14:textId="5C10CDB6" w:rsidR="00453BA8" w:rsidRPr="00CA6B60" w:rsidRDefault="00453BA8" w:rsidP="00453BA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  <w:r w:rsidR="003E3FAD">
                              <w:rPr>
                                <w:sz w:val="14"/>
                                <w:szCs w:val="14"/>
                              </w:rPr>
                              <w:t xml:space="preserve"> / BLACK</w:t>
                            </w:r>
                          </w:p>
                          <w:p w14:paraId="6AB6BD00" w14:textId="5BA654F8" w:rsidR="00453BA8" w:rsidRPr="00504B77" w:rsidRDefault="00453BA8" w:rsidP="00453BA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 w:rsidR="003E3FAD"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E3FAD">
              <w:rPr>
                <w:noProof/>
              </w:rPr>
              <w:drawing>
                <wp:anchor distT="0" distB="0" distL="114300" distR="114300" simplePos="0" relativeHeight="251945984" behindDoc="1" locked="0" layoutInCell="1" allowOverlap="1" wp14:anchorId="46359365" wp14:editId="12CEE29D">
                  <wp:simplePos x="0" y="0"/>
                  <wp:positionH relativeFrom="column">
                    <wp:posOffset>2367</wp:posOffset>
                  </wp:positionH>
                  <wp:positionV relativeFrom="paragraph">
                    <wp:posOffset>78048</wp:posOffset>
                  </wp:positionV>
                  <wp:extent cx="1250219" cy="2957946"/>
                  <wp:effectExtent l="0" t="0" r="7620" b="0"/>
                  <wp:wrapNone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689" cy="2968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1F94DD2" w14:textId="5CD814BE" w:rsidR="00437D40" w:rsidRPr="005F3234" w:rsidRDefault="00437D40" w:rsidP="00437D40"/>
          <w:p w14:paraId="642B485B" w14:textId="5CD6EEA5" w:rsidR="00437D40" w:rsidRPr="005F3234" w:rsidRDefault="00437D40" w:rsidP="00437D40"/>
          <w:p w14:paraId="6B83A771" w14:textId="1F440D61" w:rsidR="00437D40" w:rsidRPr="005F3234" w:rsidRDefault="00437D40" w:rsidP="00437D40"/>
          <w:p w14:paraId="34BB98D5" w14:textId="47C114E0" w:rsidR="00437D40" w:rsidRPr="005F3234" w:rsidRDefault="00437D40" w:rsidP="00437D40"/>
          <w:p w14:paraId="1BE2E3BF" w14:textId="3499FAB9" w:rsidR="00437D40" w:rsidRPr="005F3234" w:rsidRDefault="00437D40" w:rsidP="00437D40"/>
          <w:p w14:paraId="6A47CAFC" w14:textId="12346247" w:rsidR="00437D40" w:rsidRPr="005F3234" w:rsidRDefault="00B755C7" w:rsidP="00437D40">
            <w:pPr>
              <w:tabs>
                <w:tab w:val="left" w:pos="5538"/>
              </w:tabs>
            </w:pP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5DEB2771" wp14:editId="64BEC06E">
                      <wp:simplePos x="0" y="0"/>
                      <wp:positionH relativeFrom="column">
                        <wp:posOffset>2875396</wp:posOffset>
                      </wp:positionH>
                      <wp:positionV relativeFrom="paragraph">
                        <wp:posOffset>176991</wp:posOffset>
                      </wp:positionV>
                      <wp:extent cx="1239520" cy="1025236"/>
                      <wp:effectExtent l="0" t="0" r="17780" b="22860"/>
                      <wp:wrapNone/>
                      <wp:docPr id="80" name="Text Box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520" cy="10252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0959C6B" w14:textId="77777777" w:rsidR="00B755C7" w:rsidRPr="00CA6B60" w:rsidRDefault="00B755C7" w:rsidP="00B755C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Pr="00C46AC3">
                                    <w:rPr>
                                      <w:sz w:val="16"/>
                                      <w:szCs w:val="16"/>
                                    </w:rPr>
                                    <w:t>squadron b-52</w:t>
                                  </w:r>
                                </w:p>
                                <w:p w14:paraId="169E85F2" w14:textId="77777777" w:rsidR="00B755C7" w:rsidRPr="00CA6B60" w:rsidRDefault="00B755C7" w:rsidP="00B755C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MCAM</w:t>
                                  </w:r>
                                </w:p>
                                <w:p w14:paraId="5A855CEB" w14:textId="7899E920" w:rsidR="00B755C7" w:rsidRPr="00CA6B60" w:rsidRDefault="00B755C7" w:rsidP="00B755C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 w:rsidR="00F76AA5">
                                    <w:rPr>
                                      <w:sz w:val="14"/>
                                      <w:szCs w:val="14"/>
                                    </w:rPr>
                                    <w:t>CBK</w:t>
                                  </w:r>
                                </w:p>
                                <w:p w14:paraId="494A9290" w14:textId="77777777" w:rsidR="00B755C7" w:rsidRPr="00CA6B60" w:rsidRDefault="00B755C7" w:rsidP="00B755C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4CE58D6E" w14:textId="77777777" w:rsidR="00B755C7" w:rsidRPr="00504B77" w:rsidRDefault="00B755C7" w:rsidP="00B755C7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EB2771" id="Text Box 80" o:spid="_x0000_s1036" type="#_x0000_t202" style="position:absolute;margin-left:226.4pt;margin-top:13.95pt;width:97.6pt;height:80.7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" fillcolor="white [3201]" strokeweight=".5pt">
                      <v:textbox>
                        <w:txbxContent>
                          <w:p w14:paraId="50959C6B" w14:textId="77777777" w:rsidR="00B755C7" w:rsidRPr="00CA6B60" w:rsidRDefault="00B755C7" w:rsidP="00B755C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Pr="00C46AC3">
                              <w:rPr>
                                <w:sz w:val="16"/>
                                <w:szCs w:val="16"/>
                              </w:rPr>
                              <w:t>squadron b-52</w:t>
                            </w:r>
                          </w:p>
                          <w:p w14:paraId="169E85F2" w14:textId="77777777" w:rsidR="00B755C7" w:rsidRPr="00CA6B60" w:rsidRDefault="00B755C7" w:rsidP="00B755C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MCAM</w:t>
                            </w:r>
                          </w:p>
                          <w:p w14:paraId="5A855CEB" w14:textId="7899E920" w:rsidR="00B755C7" w:rsidRPr="00CA6B60" w:rsidRDefault="00B755C7" w:rsidP="00B755C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 w:rsidR="00F76AA5">
                              <w:rPr>
                                <w:sz w:val="14"/>
                                <w:szCs w:val="14"/>
                              </w:rPr>
                              <w:t>CBK</w:t>
                            </w:r>
                          </w:p>
                          <w:p w14:paraId="494A9290" w14:textId="77777777" w:rsidR="00B755C7" w:rsidRPr="00CA6B60" w:rsidRDefault="00B755C7" w:rsidP="00B755C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4CE58D6E" w14:textId="77777777" w:rsidR="00B755C7" w:rsidRPr="00504B77" w:rsidRDefault="00B755C7" w:rsidP="00B755C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7D40">
              <w:tab/>
            </w:r>
          </w:p>
          <w:p w14:paraId="5F431304" w14:textId="44B283FF" w:rsidR="00437D40" w:rsidRDefault="00437D40" w:rsidP="00437D40"/>
          <w:p w14:paraId="6DE887F5" w14:textId="1DB3A644" w:rsidR="00437D40" w:rsidRDefault="003E3FAD" w:rsidP="00437D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2E4B477" wp14:editId="4FA1FA66">
                      <wp:simplePos x="0" y="0"/>
                      <wp:positionH relativeFrom="column">
                        <wp:posOffset>573867</wp:posOffset>
                      </wp:positionH>
                      <wp:positionV relativeFrom="paragraph">
                        <wp:posOffset>148013</wp:posOffset>
                      </wp:positionV>
                      <wp:extent cx="2344882" cy="45719"/>
                      <wp:effectExtent l="38100" t="38100" r="17780" b="88265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44882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C89B1F" id="Straight Arrow Connector 18" o:spid="_x0000_s1026" type="#_x0000_t32" style="position:absolute;margin-left:45.2pt;margin-top:11.65pt;width:184.65pt;height:3.6pt;flip:x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CB4A5A9" w14:textId="762E46D9" w:rsidR="00437D40" w:rsidRDefault="00437D40" w:rsidP="00437D40">
            <w:pPr>
              <w:rPr>
                <w:noProof/>
                <w14:ligatures w14:val="standard"/>
              </w:rPr>
            </w:pPr>
          </w:p>
          <w:p w14:paraId="09440E5A" w14:textId="54356FA2" w:rsidR="00437D40" w:rsidRDefault="00437D40" w:rsidP="00437D40"/>
          <w:p w14:paraId="12E750E4" w14:textId="5A55332A" w:rsidR="00437D40" w:rsidRPr="002E3823" w:rsidRDefault="00437D40" w:rsidP="00437D40"/>
          <w:p w14:paraId="4F16E529" w14:textId="47A2101C" w:rsidR="00437D40" w:rsidRPr="002E3823" w:rsidRDefault="00437D40" w:rsidP="00437D40"/>
          <w:p w14:paraId="3C6247C9" w14:textId="03355B25" w:rsidR="00437D40" w:rsidRPr="002E3823" w:rsidRDefault="003E3FAD" w:rsidP="00437D40">
            <w:r w:rsidRPr="003E3FAD">
              <w:rPr>
                <w:noProof/>
              </w:rPr>
              <w:drawing>
                <wp:anchor distT="0" distB="0" distL="114300" distR="114300" simplePos="0" relativeHeight="251949056" behindDoc="1" locked="0" layoutInCell="1" allowOverlap="1" wp14:anchorId="61E6A532" wp14:editId="74294144">
                  <wp:simplePos x="0" y="0"/>
                  <wp:positionH relativeFrom="column">
                    <wp:posOffset>301540</wp:posOffset>
                  </wp:positionH>
                  <wp:positionV relativeFrom="paragraph">
                    <wp:posOffset>119986</wp:posOffset>
                  </wp:positionV>
                  <wp:extent cx="1777727" cy="2376041"/>
                  <wp:effectExtent l="5715" t="0" r="0" b="0"/>
                  <wp:wrapNone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784324" cy="2384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168C775" w14:textId="4E9C6A26" w:rsidR="00437D40" w:rsidRPr="002E3823" w:rsidRDefault="00437D40" w:rsidP="00437D40"/>
          <w:p w14:paraId="4BB89A63" w14:textId="1C8465B4" w:rsidR="00437D40" w:rsidRPr="002E3823" w:rsidRDefault="00437D40" w:rsidP="00437D40"/>
          <w:p w14:paraId="04079B5D" w14:textId="70AFDB58" w:rsidR="00437D40" w:rsidRPr="002E3823" w:rsidRDefault="00437D40" w:rsidP="00437D40"/>
          <w:p w14:paraId="32DFF8A2" w14:textId="306E4B0C" w:rsidR="00437D40" w:rsidRDefault="008D385A" w:rsidP="00437D40">
            <w:r w:rsidRPr="00453B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7743DF85" wp14:editId="7555DEF4">
                      <wp:simplePos x="0" y="0"/>
                      <wp:positionH relativeFrom="column">
                        <wp:posOffset>2828694</wp:posOffset>
                      </wp:positionH>
                      <wp:positionV relativeFrom="paragraph">
                        <wp:posOffset>108700</wp:posOffset>
                      </wp:positionV>
                      <wp:extent cx="831273" cy="187037"/>
                      <wp:effectExtent l="0" t="0" r="26035" b="22860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31273" cy="18703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B87A2A" w14:textId="2E8A9D71" w:rsidR="00CB00BB" w:rsidRPr="00504B77" w:rsidRDefault="008D385A" w:rsidP="00CB00BB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BATTON HOLE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43DF85" id="Text Box 36" o:spid="_x0000_s1037" type="#_x0000_t202" style="position:absolute;margin-left:222.75pt;margin-top:8.55pt;width:65.45pt;height:14.7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" fillcolor="white [3201]" strokeweight=".5pt">
                      <v:textbox>
                        <w:txbxContent>
                          <w:p w14:paraId="52B87A2A" w14:textId="2E8A9D71" w:rsidR="00CB00BB" w:rsidRPr="00504B77" w:rsidRDefault="008D385A" w:rsidP="00CB00B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BATTON HOLE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E3F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3C08F0A" wp14:editId="703945DC">
                      <wp:simplePos x="0" y="0"/>
                      <wp:positionH relativeFrom="column">
                        <wp:posOffset>1231957</wp:posOffset>
                      </wp:positionH>
                      <wp:positionV relativeFrom="paragraph">
                        <wp:posOffset>208512</wp:posOffset>
                      </wp:positionV>
                      <wp:extent cx="1582882" cy="45719"/>
                      <wp:effectExtent l="38100" t="38100" r="17780" b="88265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82882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54A48A" id="Straight Arrow Connector 21" o:spid="_x0000_s1026" type="#_x0000_t32" style="position:absolute;margin-left:97pt;margin-top:16.4pt;width:124.65pt;height:3.6pt;flip:x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5521B05" w14:textId="561376EF" w:rsidR="00437D40" w:rsidRPr="002E3823" w:rsidRDefault="00437D40" w:rsidP="00437D40"/>
          <w:p w14:paraId="49E3632F" w14:textId="5D31414C" w:rsidR="00437D40" w:rsidRDefault="00437D40" w:rsidP="00437D40"/>
          <w:p w14:paraId="28E98EC3" w14:textId="6C64DDA9" w:rsidR="00437D40" w:rsidRDefault="00437D40" w:rsidP="00437D40"/>
          <w:p w14:paraId="38089C08" w14:textId="33D2FBEC" w:rsidR="003E3FAD" w:rsidRDefault="003E3FAD" w:rsidP="00437D40">
            <w:pPr>
              <w:rPr>
                <w:noProof/>
                <w14:ligatures w14:val="standard"/>
              </w:rPr>
            </w:pPr>
          </w:p>
          <w:p w14:paraId="2316A815" w14:textId="206238A1" w:rsidR="00437D40" w:rsidRDefault="00437D40" w:rsidP="00437D40"/>
          <w:p w14:paraId="373AEDEB" w14:textId="4CC27EDE" w:rsidR="00437D40" w:rsidRPr="003C1E1D" w:rsidRDefault="00437D40" w:rsidP="00437D40"/>
          <w:p w14:paraId="6AC6245D" w14:textId="73232D16" w:rsidR="00437D40" w:rsidRPr="003C1E1D" w:rsidRDefault="008D385A" w:rsidP="003E3FAD">
            <w:r w:rsidRPr="008D385A">
              <w:rPr>
                <w:noProof/>
              </w:rPr>
              <w:drawing>
                <wp:anchor distT="0" distB="0" distL="114300" distR="114300" simplePos="0" relativeHeight="251950080" behindDoc="1" locked="0" layoutInCell="1" allowOverlap="1" wp14:anchorId="01CCFAE5" wp14:editId="0CCDBAFA">
                  <wp:simplePos x="0" y="0"/>
                  <wp:positionH relativeFrom="column">
                    <wp:posOffset>-11489</wp:posOffset>
                  </wp:positionH>
                  <wp:positionV relativeFrom="paragraph">
                    <wp:posOffset>172257</wp:posOffset>
                  </wp:positionV>
                  <wp:extent cx="2050473" cy="2878149"/>
                  <wp:effectExtent l="0" t="0" r="6985" b="0"/>
                  <wp:wrapNone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2543" cy="2881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E3FAD">
              <w:t>Label Placement</w:t>
            </w:r>
          </w:p>
          <w:p w14:paraId="4E6DF560" w14:textId="261629A2" w:rsidR="00437D40" w:rsidRPr="003C1E1D" w:rsidRDefault="00437D40" w:rsidP="00437D40"/>
          <w:p w14:paraId="6B6B4BCC" w14:textId="34D18B74" w:rsidR="00437D40" w:rsidRPr="003C1E1D" w:rsidRDefault="00437D40" w:rsidP="00437D40"/>
          <w:p w14:paraId="0E47CED8" w14:textId="2F121300" w:rsidR="00437D40" w:rsidRPr="003C1E1D" w:rsidRDefault="00437D40" w:rsidP="00437D40"/>
          <w:p w14:paraId="73D6E026" w14:textId="5E387872" w:rsidR="00437D40" w:rsidRDefault="00437D40" w:rsidP="00437D40"/>
          <w:p w14:paraId="15620E0A" w14:textId="3B47E3D3" w:rsidR="00437D40" w:rsidRDefault="00371D22" w:rsidP="00437D40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49B2C421" wp14:editId="408A854D">
                      <wp:simplePos x="0" y="0"/>
                      <wp:positionH relativeFrom="column">
                        <wp:posOffset>3398000</wp:posOffset>
                      </wp:positionH>
                      <wp:positionV relativeFrom="paragraph">
                        <wp:posOffset>122497</wp:posOffset>
                      </wp:positionV>
                      <wp:extent cx="1905000" cy="419100"/>
                      <wp:effectExtent l="0" t="0" r="19050" b="19050"/>
                      <wp:wrapNone/>
                      <wp:docPr id="72" name="Text Box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0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A1AF483" w14:textId="77777777" w:rsidR="00371D22" w:rsidRDefault="00371D22" w:rsidP="00371D22">
                                  <w:pPr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Attaching On the Back Webbing Strap as a patch label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B2C421" id="Text Box 72" o:spid="_x0000_s1038" type="#_x0000_t202" style="position:absolute;margin-left:267.55pt;margin-top:9.65pt;width:150pt;height:33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" fillcolor="white [3201]" strokeweight=".5pt">
                      <v:textbox>
                        <w:txbxContent>
                          <w:p w14:paraId="6A1AF483" w14:textId="77777777" w:rsidR="00371D22" w:rsidRDefault="00371D22" w:rsidP="00371D22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Attaching On the Back Webbing Strap as a patch label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93A6BE" w14:textId="0A0D3D58" w:rsidR="00437D40" w:rsidRPr="00437D40" w:rsidRDefault="008D385A" w:rsidP="00437D40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5641AF8" wp14:editId="79E4C8C3">
                      <wp:simplePos x="0" y="0"/>
                      <wp:positionH relativeFrom="column">
                        <wp:posOffset>1265728</wp:posOffset>
                      </wp:positionH>
                      <wp:positionV relativeFrom="paragraph">
                        <wp:posOffset>102004</wp:posOffset>
                      </wp:positionV>
                      <wp:extent cx="2171700" cy="0"/>
                      <wp:effectExtent l="38100" t="76200" r="0" b="9525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71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A287E3" id="Straight Arrow Connector 8" o:spid="_x0000_s1026" type="#_x0000_t32" style="position:absolute;margin-left:99.65pt;margin-top:8.05pt;width:171pt;height:0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27FD0E76" w14:textId="42B234E3" w:rsidR="000B1457" w:rsidRDefault="000B1457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9306DF" w:rsidRPr="00DE4BCC" w14:paraId="69593D2C" w14:textId="77777777" w:rsidTr="003407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5D7840C2" w14:textId="77777777" w:rsidR="009306DF" w:rsidRPr="00DE4BCC" w:rsidRDefault="009306DF" w:rsidP="003407B3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437D40" w:rsidRPr="00DE4BCC" w14:paraId="5F23E7D5" w14:textId="77777777" w:rsidTr="001F623F">
        <w:trPr>
          <w:trHeight w:val="2393"/>
        </w:trPr>
        <w:tc>
          <w:tcPr>
            <w:tcW w:w="5000" w:type="pct"/>
          </w:tcPr>
          <w:p w14:paraId="36C0F82F" w14:textId="439177DF" w:rsidR="0013673C" w:rsidRPr="0013673C" w:rsidRDefault="00371D22" w:rsidP="0013673C">
            <w:r w:rsidRPr="00371D22">
              <w:rPr>
                <w:noProof/>
              </w:rPr>
              <w:drawing>
                <wp:anchor distT="0" distB="0" distL="114300" distR="114300" simplePos="0" relativeHeight="251954176" behindDoc="1" locked="0" layoutInCell="1" allowOverlap="1" wp14:anchorId="413B8974" wp14:editId="18C2B39B">
                  <wp:simplePos x="0" y="0"/>
                  <wp:positionH relativeFrom="column">
                    <wp:posOffset>2973705</wp:posOffset>
                  </wp:positionH>
                  <wp:positionV relativeFrom="paragraph">
                    <wp:posOffset>285345</wp:posOffset>
                  </wp:positionV>
                  <wp:extent cx="2819400" cy="1016309"/>
                  <wp:effectExtent l="0" t="0" r="0" b="0"/>
                  <wp:wrapNone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400" cy="1016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 xml:space="preserve">Label artwork </w:t>
            </w:r>
          </w:p>
          <w:p w14:paraId="37E883DF" w14:textId="2935A23A" w:rsidR="0013673C" w:rsidRPr="0013673C" w:rsidRDefault="00F910C5" w:rsidP="004D0AEF">
            <w:pPr>
              <w:tabs>
                <w:tab w:val="center" w:pos="4531"/>
              </w:tabs>
            </w:pPr>
            <w:r w:rsidRPr="00F910C5">
              <w:rPr>
                <w:noProof/>
              </w:rPr>
              <w:drawing>
                <wp:anchor distT="0" distB="0" distL="114300" distR="114300" simplePos="0" relativeHeight="251959296" behindDoc="1" locked="0" layoutInCell="1" allowOverlap="1" wp14:anchorId="099D4EE2" wp14:editId="2F69D3D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38735</wp:posOffset>
                  </wp:positionV>
                  <wp:extent cx="2792840" cy="1005840"/>
                  <wp:effectExtent l="0" t="0" r="7620" b="381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284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510E3AF" w14:textId="55C2E8D6" w:rsidR="0013673C" w:rsidRDefault="0013673C" w:rsidP="0013673C">
            <w:pPr>
              <w:tabs>
                <w:tab w:val="left" w:pos="5175"/>
              </w:tabs>
            </w:pPr>
            <w:r>
              <w:tab/>
            </w:r>
          </w:p>
          <w:p w14:paraId="633EFE96" w14:textId="648D1146" w:rsidR="0013673C" w:rsidRPr="0013673C" w:rsidRDefault="0013673C" w:rsidP="0013673C"/>
          <w:p w14:paraId="2537627E" w14:textId="437D7F0D" w:rsidR="0013673C" w:rsidRPr="0013673C" w:rsidRDefault="0013673C" w:rsidP="0013673C"/>
          <w:p w14:paraId="62F60B38" w14:textId="3E99613E" w:rsidR="0013673C" w:rsidRPr="0013673C" w:rsidRDefault="0013673C" w:rsidP="0013673C"/>
          <w:p w14:paraId="05EFE4A9" w14:textId="46E5E59A" w:rsidR="00371D22" w:rsidRPr="00551D92" w:rsidRDefault="00371D22" w:rsidP="001F623F">
            <w:pPr>
              <w:tabs>
                <w:tab w:val="left" w:pos="5145"/>
              </w:tabs>
            </w:pPr>
          </w:p>
        </w:tc>
      </w:tr>
    </w:tbl>
    <w:p w14:paraId="1AD4F2BC" w14:textId="04A6840E" w:rsidR="009306DF" w:rsidRDefault="009306DF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F623F" w:rsidRPr="00DE4BCC" w14:paraId="2EDDA7C2" w14:textId="77777777" w:rsidTr="00317D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D2FD3CF" w14:textId="77777777" w:rsidR="001F623F" w:rsidRPr="00DE4BCC" w:rsidRDefault="001F623F" w:rsidP="00317DB6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1F623F" w:rsidRPr="00DE4BCC" w14:paraId="65B824D1" w14:textId="77777777" w:rsidTr="001F623F">
        <w:trPr>
          <w:trHeight w:val="3287"/>
        </w:trPr>
        <w:tc>
          <w:tcPr>
            <w:tcW w:w="5000" w:type="pct"/>
          </w:tcPr>
          <w:p w14:paraId="087990BA" w14:textId="0A45D211" w:rsidR="001F623F" w:rsidRDefault="00B755C7" w:rsidP="00317DB6">
            <w:r w:rsidRPr="00B755C7">
              <w:rPr>
                <w:noProof/>
              </w:rPr>
              <w:drawing>
                <wp:anchor distT="0" distB="0" distL="114300" distR="114300" simplePos="0" relativeHeight="251956224" behindDoc="1" locked="0" layoutInCell="1" allowOverlap="1" wp14:anchorId="41A26D28" wp14:editId="3618BE24">
                  <wp:simplePos x="0" y="0"/>
                  <wp:positionH relativeFrom="column">
                    <wp:posOffset>2932141</wp:posOffset>
                  </wp:positionH>
                  <wp:positionV relativeFrom="paragraph">
                    <wp:posOffset>284942</wp:posOffset>
                  </wp:positionV>
                  <wp:extent cx="2685980" cy="1336964"/>
                  <wp:effectExtent l="0" t="0" r="635" b="0"/>
                  <wp:wrapNone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5980" cy="1336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755C7">
              <w:rPr>
                <w:noProof/>
              </w:rPr>
              <w:drawing>
                <wp:anchor distT="0" distB="0" distL="114300" distR="114300" simplePos="0" relativeHeight="251955200" behindDoc="1" locked="0" layoutInCell="1" allowOverlap="1" wp14:anchorId="0122310E" wp14:editId="4EEC908A">
                  <wp:simplePos x="0" y="0"/>
                  <wp:positionH relativeFrom="column">
                    <wp:posOffset>2367</wp:posOffset>
                  </wp:positionH>
                  <wp:positionV relativeFrom="paragraph">
                    <wp:posOffset>285057</wp:posOffset>
                  </wp:positionV>
                  <wp:extent cx="2687782" cy="1337861"/>
                  <wp:effectExtent l="0" t="0" r="0" b="0"/>
                  <wp:wrapNone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7782" cy="1337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Sticker artwork </w:t>
            </w:r>
          </w:p>
          <w:p w14:paraId="5996BE50" w14:textId="46D90FF6" w:rsidR="00B755C7" w:rsidRPr="0013673C" w:rsidRDefault="00B755C7" w:rsidP="00317DB6"/>
          <w:p w14:paraId="3AB1DB7B" w14:textId="10A7A3DB" w:rsidR="001F623F" w:rsidRPr="0013673C" w:rsidRDefault="001F623F" w:rsidP="00317DB6">
            <w:pPr>
              <w:tabs>
                <w:tab w:val="center" w:pos="4531"/>
              </w:tabs>
            </w:pPr>
          </w:p>
          <w:p w14:paraId="543DC218" w14:textId="77777777" w:rsidR="001F623F" w:rsidRDefault="001F623F" w:rsidP="00317DB6">
            <w:pPr>
              <w:tabs>
                <w:tab w:val="left" w:pos="5175"/>
              </w:tabs>
            </w:pPr>
            <w:r>
              <w:tab/>
            </w:r>
          </w:p>
          <w:p w14:paraId="604BE656" w14:textId="77777777" w:rsidR="001F623F" w:rsidRPr="0013673C" w:rsidRDefault="001F623F" w:rsidP="00317DB6"/>
          <w:p w14:paraId="5AD0665B" w14:textId="77777777" w:rsidR="001F623F" w:rsidRPr="0013673C" w:rsidRDefault="001F623F" w:rsidP="00317DB6"/>
          <w:p w14:paraId="07F3873B" w14:textId="77777777" w:rsidR="001F623F" w:rsidRPr="0013673C" w:rsidRDefault="001F623F" w:rsidP="00317DB6"/>
          <w:p w14:paraId="24979191" w14:textId="77777777" w:rsidR="001F623F" w:rsidRPr="00551D92" w:rsidRDefault="001F623F" w:rsidP="00317DB6">
            <w:pPr>
              <w:tabs>
                <w:tab w:val="left" w:pos="5145"/>
              </w:tabs>
            </w:pPr>
          </w:p>
        </w:tc>
      </w:tr>
    </w:tbl>
    <w:p w14:paraId="0324C5E3" w14:textId="77777777" w:rsidR="001F623F" w:rsidRDefault="001F623F" w:rsidP="00155384">
      <w:pPr>
        <w:rPr>
          <w:color w:val="auto"/>
        </w:rPr>
      </w:pPr>
    </w:p>
    <w:p w14:paraId="036AD662" w14:textId="1F5EEA0F" w:rsidR="00437D40" w:rsidRPr="00DE4BCC" w:rsidRDefault="00437D40" w:rsidP="00155384">
      <w:pPr>
        <w:rPr>
          <w:color w:val="auto"/>
        </w:rPr>
      </w:pPr>
    </w:p>
    <w:sectPr w:rsidR="00437D40" w:rsidRPr="00DE4BCC" w:rsidSect="007E3D23">
      <w:footerReference w:type="default" r:id="rId20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E768D" w14:textId="77777777" w:rsidR="00B85B53" w:rsidRDefault="00B85B53">
      <w:pPr>
        <w:spacing w:after="0"/>
      </w:pPr>
      <w:r>
        <w:separator/>
      </w:r>
    </w:p>
  </w:endnote>
  <w:endnote w:type="continuationSeparator" w:id="0">
    <w:p w14:paraId="00F1FDD6" w14:textId="77777777" w:rsidR="00B85B53" w:rsidRDefault="00B85B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ABA51" w14:textId="77777777" w:rsidR="00B85B53" w:rsidRDefault="00B85B53">
      <w:pPr>
        <w:spacing w:after="0"/>
      </w:pPr>
      <w:r>
        <w:separator/>
      </w:r>
    </w:p>
  </w:footnote>
  <w:footnote w:type="continuationSeparator" w:id="0">
    <w:p w14:paraId="44E901D9" w14:textId="77777777" w:rsidR="00B85B53" w:rsidRDefault="00B85B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02192"/>
    <w:rsid w:val="0003469E"/>
    <w:rsid w:val="00047818"/>
    <w:rsid w:val="00051B06"/>
    <w:rsid w:val="00053073"/>
    <w:rsid w:val="000677DA"/>
    <w:rsid w:val="000A13CF"/>
    <w:rsid w:val="000A53F5"/>
    <w:rsid w:val="000B1457"/>
    <w:rsid w:val="000D37AE"/>
    <w:rsid w:val="000E45E2"/>
    <w:rsid w:val="000E5146"/>
    <w:rsid w:val="000E7BA5"/>
    <w:rsid w:val="00115FE3"/>
    <w:rsid w:val="0013673C"/>
    <w:rsid w:val="00136E3C"/>
    <w:rsid w:val="00147208"/>
    <w:rsid w:val="00147430"/>
    <w:rsid w:val="00155384"/>
    <w:rsid w:val="00163788"/>
    <w:rsid w:val="0018603C"/>
    <w:rsid w:val="001B7B38"/>
    <w:rsid w:val="001D0C6A"/>
    <w:rsid w:val="001E2728"/>
    <w:rsid w:val="001E5C8E"/>
    <w:rsid w:val="001F623F"/>
    <w:rsid w:val="00223B8D"/>
    <w:rsid w:val="00226B3F"/>
    <w:rsid w:val="00255734"/>
    <w:rsid w:val="002750DA"/>
    <w:rsid w:val="0028638D"/>
    <w:rsid w:val="0029442A"/>
    <w:rsid w:val="00295114"/>
    <w:rsid w:val="00297D70"/>
    <w:rsid w:val="002A2DA1"/>
    <w:rsid w:val="002A4407"/>
    <w:rsid w:val="002B020D"/>
    <w:rsid w:val="002C6EAE"/>
    <w:rsid w:val="002D7990"/>
    <w:rsid w:val="002E7FA2"/>
    <w:rsid w:val="00335B41"/>
    <w:rsid w:val="003366D8"/>
    <w:rsid w:val="00371D00"/>
    <w:rsid w:val="00371D22"/>
    <w:rsid w:val="00392530"/>
    <w:rsid w:val="003C192B"/>
    <w:rsid w:val="003C2460"/>
    <w:rsid w:val="003C256A"/>
    <w:rsid w:val="003E2F5B"/>
    <w:rsid w:val="003E3FAD"/>
    <w:rsid w:val="00403AEF"/>
    <w:rsid w:val="00420F69"/>
    <w:rsid w:val="004342C2"/>
    <w:rsid w:val="00437D40"/>
    <w:rsid w:val="00437F9D"/>
    <w:rsid w:val="00451E2E"/>
    <w:rsid w:val="00453BA8"/>
    <w:rsid w:val="00462633"/>
    <w:rsid w:val="00484557"/>
    <w:rsid w:val="004954AB"/>
    <w:rsid w:val="004A7424"/>
    <w:rsid w:val="004C306F"/>
    <w:rsid w:val="004C30E4"/>
    <w:rsid w:val="004C34EC"/>
    <w:rsid w:val="004C726C"/>
    <w:rsid w:val="004D0AEF"/>
    <w:rsid w:val="004D342A"/>
    <w:rsid w:val="004E0B40"/>
    <w:rsid w:val="00504B77"/>
    <w:rsid w:val="005076EA"/>
    <w:rsid w:val="00551D92"/>
    <w:rsid w:val="00553DF6"/>
    <w:rsid w:val="00571207"/>
    <w:rsid w:val="00572127"/>
    <w:rsid w:val="00575A98"/>
    <w:rsid w:val="00590B0C"/>
    <w:rsid w:val="00591137"/>
    <w:rsid w:val="005C2CF2"/>
    <w:rsid w:val="005E4A3B"/>
    <w:rsid w:val="00623B1D"/>
    <w:rsid w:val="00633D7A"/>
    <w:rsid w:val="006433F3"/>
    <w:rsid w:val="00650B59"/>
    <w:rsid w:val="0065347E"/>
    <w:rsid w:val="00664C5D"/>
    <w:rsid w:val="006A100F"/>
    <w:rsid w:val="006D6A3A"/>
    <w:rsid w:val="006E0310"/>
    <w:rsid w:val="006F24EC"/>
    <w:rsid w:val="00711EBF"/>
    <w:rsid w:val="007265C0"/>
    <w:rsid w:val="00735CF9"/>
    <w:rsid w:val="00747E46"/>
    <w:rsid w:val="00754D02"/>
    <w:rsid w:val="00773BF1"/>
    <w:rsid w:val="00797D0E"/>
    <w:rsid w:val="007A209A"/>
    <w:rsid w:val="007B0C03"/>
    <w:rsid w:val="007B56EE"/>
    <w:rsid w:val="007C1E31"/>
    <w:rsid w:val="007E1496"/>
    <w:rsid w:val="007E3D23"/>
    <w:rsid w:val="007F74A6"/>
    <w:rsid w:val="0083292E"/>
    <w:rsid w:val="008675B2"/>
    <w:rsid w:val="00871E7A"/>
    <w:rsid w:val="00874856"/>
    <w:rsid w:val="00894FA0"/>
    <w:rsid w:val="0089773C"/>
    <w:rsid w:val="008A3F3D"/>
    <w:rsid w:val="008D385A"/>
    <w:rsid w:val="008F68B1"/>
    <w:rsid w:val="009226E5"/>
    <w:rsid w:val="009306DF"/>
    <w:rsid w:val="0097148B"/>
    <w:rsid w:val="00985466"/>
    <w:rsid w:val="00994A93"/>
    <w:rsid w:val="009B1AA4"/>
    <w:rsid w:val="009F0E8D"/>
    <w:rsid w:val="00A04845"/>
    <w:rsid w:val="00A06824"/>
    <w:rsid w:val="00A33C84"/>
    <w:rsid w:val="00A56B70"/>
    <w:rsid w:val="00A60AC1"/>
    <w:rsid w:val="00A835B2"/>
    <w:rsid w:val="00A9050A"/>
    <w:rsid w:val="00AA002D"/>
    <w:rsid w:val="00AC250E"/>
    <w:rsid w:val="00AE2974"/>
    <w:rsid w:val="00AF3C61"/>
    <w:rsid w:val="00B11297"/>
    <w:rsid w:val="00B135A6"/>
    <w:rsid w:val="00B22D5C"/>
    <w:rsid w:val="00B242AD"/>
    <w:rsid w:val="00B445DD"/>
    <w:rsid w:val="00B66047"/>
    <w:rsid w:val="00B755C7"/>
    <w:rsid w:val="00B85B53"/>
    <w:rsid w:val="00B8674E"/>
    <w:rsid w:val="00B8707A"/>
    <w:rsid w:val="00BA271E"/>
    <w:rsid w:val="00BA4210"/>
    <w:rsid w:val="00BB351C"/>
    <w:rsid w:val="00C066BC"/>
    <w:rsid w:val="00C07627"/>
    <w:rsid w:val="00C10A47"/>
    <w:rsid w:val="00C4369C"/>
    <w:rsid w:val="00C46AC3"/>
    <w:rsid w:val="00C57A6C"/>
    <w:rsid w:val="00C6340F"/>
    <w:rsid w:val="00C7576A"/>
    <w:rsid w:val="00C766F1"/>
    <w:rsid w:val="00C8732B"/>
    <w:rsid w:val="00CA528F"/>
    <w:rsid w:val="00CB00BB"/>
    <w:rsid w:val="00CF00C0"/>
    <w:rsid w:val="00D252BC"/>
    <w:rsid w:val="00D3176E"/>
    <w:rsid w:val="00D336B6"/>
    <w:rsid w:val="00D44742"/>
    <w:rsid w:val="00D65408"/>
    <w:rsid w:val="00D776E0"/>
    <w:rsid w:val="00DA0104"/>
    <w:rsid w:val="00DA7453"/>
    <w:rsid w:val="00DC2E1D"/>
    <w:rsid w:val="00DE4BCC"/>
    <w:rsid w:val="00DF38F3"/>
    <w:rsid w:val="00DF5CE8"/>
    <w:rsid w:val="00E40E81"/>
    <w:rsid w:val="00E870E2"/>
    <w:rsid w:val="00E91C1C"/>
    <w:rsid w:val="00E93BAB"/>
    <w:rsid w:val="00EB7B91"/>
    <w:rsid w:val="00EC52D1"/>
    <w:rsid w:val="00ED1462"/>
    <w:rsid w:val="00F07EAE"/>
    <w:rsid w:val="00F245C1"/>
    <w:rsid w:val="00F33D62"/>
    <w:rsid w:val="00F37692"/>
    <w:rsid w:val="00F51E42"/>
    <w:rsid w:val="00F76AA5"/>
    <w:rsid w:val="00F900BE"/>
    <w:rsid w:val="00F910C5"/>
    <w:rsid w:val="00FA4FCB"/>
    <w:rsid w:val="00FA5EFB"/>
    <w:rsid w:val="00FC13FD"/>
    <w:rsid w:val="00FC1F95"/>
    <w:rsid w:val="00FE46BF"/>
    <w:rsid w:val="00FE6166"/>
    <w:rsid w:val="00FF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23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17E68"/>
    <w:rsid w:val="000242E5"/>
    <w:rsid w:val="00040D14"/>
    <w:rsid w:val="00061CC1"/>
    <w:rsid w:val="00084191"/>
    <w:rsid w:val="000C52D9"/>
    <w:rsid w:val="00104B97"/>
    <w:rsid w:val="001801A2"/>
    <w:rsid w:val="00237945"/>
    <w:rsid w:val="002469A9"/>
    <w:rsid w:val="002E620E"/>
    <w:rsid w:val="00447568"/>
    <w:rsid w:val="00450B6B"/>
    <w:rsid w:val="00476E9E"/>
    <w:rsid w:val="00476EF4"/>
    <w:rsid w:val="004F05F6"/>
    <w:rsid w:val="00517E07"/>
    <w:rsid w:val="0054381C"/>
    <w:rsid w:val="0057469C"/>
    <w:rsid w:val="00623A13"/>
    <w:rsid w:val="00624081"/>
    <w:rsid w:val="006C18FF"/>
    <w:rsid w:val="006C669B"/>
    <w:rsid w:val="00712F22"/>
    <w:rsid w:val="00875C2A"/>
    <w:rsid w:val="008D55CE"/>
    <w:rsid w:val="008F2451"/>
    <w:rsid w:val="00937E91"/>
    <w:rsid w:val="009C50EB"/>
    <w:rsid w:val="009F502E"/>
    <w:rsid w:val="00AF3AC3"/>
    <w:rsid w:val="00BA6D34"/>
    <w:rsid w:val="00C61CDB"/>
    <w:rsid w:val="00D2474F"/>
    <w:rsid w:val="00D47C45"/>
    <w:rsid w:val="00D57713"/>
    <w:rsid w:val="00D61288"/>
    <w:rsid w:val="00D657F2"/>
    <w:rsid w:val="00DF03EC"/>
    <w:rsid w:val="00EA5A01"/>
    <w:rsid w:val="00ED264A"/>
    <w:rsid w:val="00F5786D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invoice.dotx</Template>
  <TotalTime>0</TotalTime>
  <Pages>4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2026-05-12T10:48:00Z</dcterms:created>
  <dcterms:modified xsi:type="dcterms:W3CDTF">2026-05-12T10:48:00Z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