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2D76" w14:textId="5716606D" w:rsidR="00C6232B" w:rsidRPr="00C6232B" w:rsidRDefault="00C6232B">
      <w:pPr>
        <w:rPr>
          <w:b/>
          <w:bCs/>
          <w:color w:val="FF0000"/>
          <w:sz w:val="24"/>
          <w:szCs w:val="24"/>
        </w:rPr>
      </w:pPr>
      <w:r w:rsidRPr="00C6232B">
        <w:rPr>
          <w:b/>
          <w:bCs/>
          <w:color w:val="FF0000"/>
          <w:sz w:val="24"/>
          <w:szCs w:val="24"/>
        </w:rPr>
        <w:t>STYLE REFERENCE NUMBER - LINK-PB-25-065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C6232B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1024F53B" w14:textId="77777777" w:rsidR="005841DE" w:rsidRDefault="00E815EB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r w:rsidRPr="00E815EB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Platatac </w:t>
            </w:r>
            <w:r w:rsidR="008015AD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shelter</w:t>
            </w:r>
            <w:r w:rsidR="005841DE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,</w:t>
            </w:r>
            <w:r w:rsidR="008015AD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individual</w:t>
            </w:r>
            <w:r w:rsidR="005841DE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,</w:t>
            </w:r>
          </w:p>
          <w:p w14:paraId="5BA4441E" w14:textId="3E28A884" w:rsidR="005C2CF2" w:rsidRPr="008015AD" w:rsidRDefault="008015AD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hutchie</w:t>
            </w:r>
            <w:r w:rsidR="005E3A64" w:rsidRPr="005E3A64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r w:rsidR="00C6232B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r w:rsidR="00E815EB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</w:t>
            </w:r>
            <w:r w:rsidR="00A31AC1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r w:rsidR="004621D9">
              <w:rPr>
                <w:color w:val="002060"/>
              </w:rPr>
              <w:t>July 2, 2026</w:t>
            </w:r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355" w:type="dxa"/>
        <w:tblLook w:val="04A0" w:firstRow="1" w:lastRow="0" w:firstColumn="1" w:lastColumn="0" w:noHBand="0" w:noVBand="1"/>
      </w:tblPr>
      <w:tblGrid>
        <w:gridCol w:w="2605"/>
        <w:gridCol w:w="2700"/>
        <w:gridCol w:w="2340"/>
        <w:gridCol w:w="1710"/>
      </w:tblGrid>
      <w:tr w:rsidR="003638A0" w14:paraId="15020612" w14:textId="276D660E" w:rsidTr="003638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05" w:type="dxa"/>
          </w:tcPr>
          <w:p w14:paraId="6977BB57" w14:textId="2814D379" w:rsidR="003638A0" w:rsidRPr="004D24EB" w:rsidRDefault="003638A0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PO Number</w:t>
            </w:r>
          </w:p>
        </w:tc>
        <w:tc>
          <w:tcPr>
            <w:tcW w:w="2700" w:type="dxa"/>
          </w:tcPr>
          <w:p w14:paraId="315AEF71" w14:textId="3BE6E255" w:rsidR="003638A0" w:rsidRPr="004D24EB" w:rsidRDefault="003638A0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Product Cord</w:t>
            </w:r>
          </w:p>
        </w:tc>
        <w:tc>
          <w:tcPr>
            <w:tcW w:w="2340" w:type="dxa"/>
          </w:tcPr>
          <w:p w14:paraId="08A09F0A" w14:textId="0F705761" w:rsidR="003638A0" w:rsidRPr="004D24EB" w:rsidRDefault="003638A0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Color</w:t>
            </w:r>
          </w:p>
        </w:tc>
        <w:tc>
          <w:tcPr>
            <w:tcW w:w="1710" w:type="dxa"/>
          </w:tcPr>
          <w:p w14:paraId="2AF0EA99" w14:textId="7D786F7B" w:rsidR="003638A0" w:rsidRPr="004D24EB" w:rsidRDefault="005B0781" w:rsidP="00DE4BCC">
            <w:pPr>
              <w:rPr>
                <w:color w:val="auto"/>
              </w:rPr>
            </w:pPr>
            <w:r>
              <w:rPr>
                <w:color w:val="auto"/>
              </w:rPr>
              <w:t>Qty</w:t>
            </w:r>
          </w:p>
        </w:tc>
      </w:tr>
      <w:tr w:rsidR="003638A0" w:rsidRPr="004D24EB" w14:paraId="0646B128" w14:textId="7764BC4E" w:rsidTr="003638A0">
        <w:tc>
          <w:tcPr>
            <w:tcW w:w="2605" w:type="dxa"/>
          </w:tcPr>
          <w:p w14:paraId="09AFA64D" w14:textId="7EB16A13" w:rsidR="003638A0" w:rsidRPr="00C26C63" w:rsidRDefault="003638A0" w:rsidP="00DE4BCC">
            <w:pPr>
              <w:rPr>
                <w:rFonts w:cstheme="minorHAnsi"/>
                <w:sz w:val="22"/>
                <w:szCs w:val="22"/>
              </w:rPr>
            </w:pPr>
            <w:r w:rsidRPr="00C26C63">
              <w:rPr>
                <w:rFonts w:cstheme="minorHAnsi"/>
                <w:sz w:val="22"/>
                <w:szCs w:val="22"/>
              </w:rPr>
              <w:t>P</w:t>
            </w:r>
            <w:r w:rsidR="00581BA7">
              <w:rPr>
                <w:rFonts w:cstheme="minorHAnsi"/>
                <w:sz w:val="22"/>
                <w:szCs w:val="22"/>
              </w:rPr>
              <w:t>O-00793</w:t>
            </w:r>
          </w:p>
        </w:tc>
        <w:tc>
          <w:tcPr>
            <w:tcW w:w="2700" w:type="dxa"/>
          </w:tcPr>
          <w:p w14:paraId="328B8F92" w14:textId="69C286A1" w:rsidR="003638A0" w:rsidRPr="00C26C63" w:rsidRDefault="003638A0" w:rsidP="00DE4BCC">
            <w:pPr>
              <w:rPr>
                <w:rFonts w:cstheme="minorHAnsi"/>
                <w:sz w:val="22"/>
                <w:szCs w:val="22"/>
              </w:rPr>
            </w:pPr>
            <w:r w:rsidRPr="00C26C63">
              <w:rPr>
                <w:rFonts w:cstheme="minorHAnsi"/>
                <w:sz w:val="22"/>
                <w:szCs w:val="22"/>
              </w:rPr>
              <w:t>8</w:t>
            </w:r>
            <w:r>
              <w:rPr>
                <w:rFonts w:cstheme="minorHAnsi"/>
                <w:sz w:val="22"/>
                <w:szCs w:val="22"/>
              </w:rPr>
              <w:t>4</w:t>
            </w:r>
            <w:r w:rsidR="008015AD">
              <w:rPr>
                <w:rFonts w:cstheme="minorHAnsi"/>
                <w:sz w:val="22"/>
                <w:szCs w:val="22"/>
              </w:rPr>
              <w:t>27</w:t>
            </w:r>
            <w:r w:rsidR="00850056">
              <w:rPr>
                <w:rFonts w:cstheme="minorHAnsi"/>
                <w:sz w:val="22"/>
                <w:szCs w:val="22"/>
              </w:rPr>
              <w:t>44</w:t>
            </w:r>
          </w:p>
        </w:tc>
        <w:tc>
          <w:tcPr>
            <w:tcW w:w="2340" w:type="dxa"/>
          </w:tcPr>
          <w:p w14:paraId="2F0FA556" w14:textId="3CB92DFB" w:rsidR="003638A0" w:rsidRPr="00C26C63" w:rsidRDefault="008015AD" w:rsidP="00DE4BCC">
            <w:pPr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KUMUL</w:t>
            </w:r>
          </w:p>
        </w:tc>
        <w:tc>
          <w:tcPr>
            <w:tcW w:w="1710" w:type="dxa"/>
          </w:tcPr>
          <w:p w14:paraId="6E98FC89" w14:textId="51669148" w:rsidR="003638A0" w:rsidRDefault="00581BA7" w:rsidP="00DE4BCC">
            <w:pPr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  <w:r w:rsidR="008015AD">
              <w:rPr>
                <w:color w:val="auto"/>
                <w:sz w:val="22"/>
                <w:szCs w:val="22"/>
              </w:rPr>
              <w:t>00</w:t>
            </w:r>
            <w:r w:rsidR="003638A0">
              <w:rPr>
                <w:color w:val="auto"/>
                <w:sz w:val="22"/>
                <w:szCs w:val="22"/>
              </w:rPr>
              <w:t xml:space="preserve"> pcs</w:t>
            </w:r>
          </w:p>
        </w:tc>
      </w:tr>
    </w:tbl>
    <w:p w14:paraId="7E35A80A" w14:textId="1EBAA301" w:rsidR="002750DA" w:rsidRPr="004D24EB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0BD48234" w:rsidR="0018603C" w:rsidRPr="00DE4BCC" w:rsidRDefault="004D24EB" w:rsidP="0018603C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t>Fabric &amp; Trims</w:t>
            </w:r>
          </w:p>
        </w:tc>
      </w:tr>
      <w:tr w:rsidR="0018603C" w:rsidRPr="00DE4BCC" w14:paraId="2AFF6E77" w14:textId="77777777" w:rsidTr="00756684">
        <w:trPr>
          <w:trHeight w:val="2031"/>
        </w:trPr>
        <w:tc>
          <w:tcPr>
            <w:tcW w:w="5000" w:type="pct"/>
          </w:tcPr>
          <w:tbl>
            <w:tblPr>
              <w:tblStyle w:val="GridTable6Colorful-Accent1"/>
              <w:tblW w:w="9192" w:type="dxa"/>
              <w:tblLook w:val="04A0" w:firstRow="1" w:lastRow="0" w:firstColumn="1" w:lastColumn="0" w:noHBand="0" w:noVBand="1"/>
            </w:tblPr>
            <w:tblGrid>
              <w:gridCol w:w="4596"/>
              <w:gridCol w:w="4596"/>
            </w:tblGrid>
            <w:tr w:rsidR="00DF67F6" w14:paraId="17E81B63" w14:textId="77777777" w:rsidTr="0051763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8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96" w:type="dxa"/>
                  <w:vAlign w:val="center"/>
                </w:tcPr>
                <w:p w14:paraId="0702BF64" w14:textId="77777777" w:rsidR="00DF67F6" w:rsidRDefault="00DF67F6" w:rsidP="00DF67F6">
                  <w:pPr>
                    <w:framePr w:hSpace="180" w:wrap="around" w:vAnchor="text" w:hAnchor="margin" w:y="-2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Fabric</w:t>
                  </w:r>
                </w:p>
              </w:tc>
              <w:tc>
                <w:tcPr>
                  <w:tcW w:w="4596" w:type="dxa"/>
                  <w:vAlign w:val="center"/>
                </w:tcPr>
                <w:p w14:paraId="0F750907" w14:textId="77777777" w:rsidR="00DF67F6" w:rsidRDefault="00DF67F6" w:rsidP="00DF67F6">
                  <w:pPr>
                    <w:framePr w:hSpace="180" w:wrap="around" w:vAnchor="text" w:hAnchor="margin" w:y="-2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color w:val="auto"/>
                    </w:rPr>
                  </w:pPr>
                  <w:r w:rsidRPr="002B2B6A">
                    <w:rPr>
                      <w:color w:val="auto"/>
                    </w:rPr>
                    <w:t>LJSK-24231 100% POLY TAFFETA 85GSM 195CM KUMUL</w:t>
                  </w:r>
                  <w:r>
                    <w:rPr>
                      <w:color w:val="auto"/>
                    </w:rPr>
                    <w:t xml:space="preserve">, </w:t>
                  </w:r>
                  <w:r w:rsidRPr="00DF4B26">
                    <w:rPr>
                      <w:color w:val="auto"/>
                    </w:rPr>
                    <w:t>TARPAULIN FABRIC    DRAB OLIV</w:t>
                  </w:r>
                  <w:r>
                    <w:rPr>
                      <w:color w:val="auto"/>
                    </w:rPr>
                    <w:t xml:space="preserve">E, </w:t>
                  </w:r>
                </w:p>
              </w:tc>
            </w:tr>
            <w:tr w:rsidR="00DF67F6" w14:paraId="093BC131" w14:textId="77777777" w:rsidTr="005176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88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96" w:type="dxa"/>
                  <w:vAlign w:val="center"/>
                </w:tcPr>
                <w:p w14:paraId="3E6F6BE3" w14:textId="77777777" w:rsidR="00DF67F6" w:rsidRDefault="00DF67F6" w:rsidP="00DF67F6">
                  <w:pPr>
                    <w:framePr w:hSpace="180" w:wrap="around" w:vAnchor="text" w:hAnchor="margin" w:y="-2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Trims</w:t>
                  </w:r>
                </w:p>
              </w:tc>
              <w:tc>
                <w:tcPr>
                  <w:tcW w:w="4596" w:type="dxa"/>
                  <w:vAlign w:val="center"/>
                </w:tcPr>
                <w:p w14:paraId="538AA729" w14:textId="77777777" w:rsidR="00DF67F6" w:rsidRDefault="00DF67F6" w:rsidP="00DF67F6">
                  <w:pPr>
                    <w:framePr w:hSpace="180" w:wrap="around" w:vAnchor="text" w:hAnchor="margin" w:y="-2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auto"/>
                    </w:rPr>
                  </w:pPr>
                  <w:r w:rsidRPr="00DF4B26">
                    <w:rPr>
                      <w:color w:val="auto"/>
                    </w:rPr>
                    <w:t>BINDING V TAPE 20MM</w:t>
                  </w:r>
                  <w:r>
                    <w:rPr>
                      <w:color w:val="auto"/>
                    </w:rPr>
                    <w:t xml:space="preserve"> BLACK, MT </w:t>
                  </w:r>
                  <w:r w:rsidRPr="00DF4B26">
                    <w:rPr>
                      <w:color w:val="auto"/>
                    </w:rPr>
                    <w:t>EYELET 13*7*4 BLACK</w:t>
                  </w:r>
                  <w:r>
                    <w:rPr>
                      <w:color w:val="auto"/>
                    </w:rPr>
                    <w:t xml:space="preserve">, </w:t>
                  </w:r>
                  <w:r w:rsidRPr="00DF4B26">
                    <w:rPr>
                      <w:color w:val="auto"/>
                    </w:rPr>
                    <w:t>MT EYELET WITH WASHER 20 X 11 X 4 MM MT BLACK</w:t>
                  </w:r>
                  <w:r>
                    <w:rPr>
                      <w:color w:val="auto"/>
                    </w:rPr>
                    <w:t>, SNAP BUTTON BLACK</w:t>
                  </w:r>
                </w:p>
              </w:tc>
            </w:tr>
          </w:tbl>
          <w:p w14:paraId="44988A53" w14:textId="067C8AD5" w:rsidR="00C8732B" w:rsidRPr="00C8732B" w:rsidRDefault="00DF67F6" w:rsidP="00756684">
            <w:r w:rsidRPr="00AF1900">
              <w:rPr>
                <w:highlight w:val="yellow"/>
              </w:rPr>
              <w:t>Finish size: width – 178cm</w:t>
            </w:r>
            <w:r w:rsidR="00AF1900" w:rsidRPr="00AF1900">
              <w:rPr>
                <w:highlight w:val="yellow"/>
              </w:rPr>
              <w:t xml:space="preserve"> /</w:t>
            </w:r>
            <w:r w:rsidRPr="00AF1900">
              <w:rPr>
                <w:highlight w:val="yellow"/>
              </w:rPr>
              <w:t xml:space="preserve"> </w:t>
            </w:r>
            <w:r w:rsidR="00AF1900" w:rsidRPr="00AF1900">
              <w:rPr>
                <w:highlight w:val="yellow"/>
              </w:rPr>
              <w:t>length – 280cm</w:t>
            </w:r>
            <w:r>
              <w:t xml:space="preserve"> </w:t>
            </w:r>
          </w:p>
        </w:tc>
      </w:tr>
    </w:tbl>
    <w:p w14:paraId="27FD0E76" w14:textId="32BA702A" w:rsidR="000B1457" w:rsidRDefault="000B14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4878" w:type="pct"/>
        <w:tblLook w:val="04A0" w:firstRow="1" w:lastRow="0" w:firstColumn="1" w:lastColumn="0" w:noHBand="0" w:noVBand="1"/>
        <w:tblDescription w:val="Bill To/Ship To"/>
      </w:tblPr>
      <w:tblGrid>
        <w:gridCol w:w="9122"/>
      </w:tblGrid>
      <w:tr w:rsidR="009306DF" w:rsidRPr="00DE4BCC" w14:paraId="69593D2C" w14:textId="77777777" w:rsidTr="00C623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2"/>
        </w:trPr>
        <w:tc>
          <w:tcPr>
            <w:tcW w:w="5000" w:type="pct"/>
          </w:tcPr>
          <w:p w14:paraId="5D7840C2" w14:textId="77777777" w:rsidR="009306DF" w:rsidRPr="00DE4BCC" w:rsidRDefault="009306DF" w:rsidP="003407B3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9306DF" w:rsidRPr="00DE4BCC" w14:paraId="5F23E7D5" w14:textId="77777777" w:rsidTr="00C6232B">
        <w:trPr>
          <w:trHeight w:val="7462"/>
        </w:trPr>
        <w:tc>
          <w:tcPr>
            <w:tcW w:w="5000" w:type="pct"/>
          </w:tcPr>
          <w:p w14:paraId="709FE547" w14:textId="15CE9081" w:rsidR="00A347E5" w:rsidRDefault="00FB452F" w:rsidP="00BF584A">
            <w:r w:rsidRPr="00FB452F">
              <w:rPr>
                <w:noProof/>
              </w:rPr>
              <w:drawing>
                <wp:anchor distT="0" distB="0" distL="114300" distR="114300" simplePos="0" relativeHeight="252012544" behindDoc="1" locked="0" layoutInCell="1" allowOverlap="1" wp14:anchorId="459FF794" wp14:editId="27249DD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76200</wp:posOffset>
                  </wp:positionV>
                  <wp:extent cx="2758440" cy="4587872"/>
                  <wp:effectExtent l="0" t="0" r="3810" b="381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915" cy="459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C237649" w14:textId="308A5B0A" w:rsidR="00BF584A" w:rsidRPr="00BF584A" w:rsidRDefault="00FB452F" w:rsidP="00BF584A">
            <w:r w:rsidRPr="00C26C6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52F20657" wp14:editId="361A2A1C">
                      <wp:simplePos x="0" y="0"/>
                      <wp:positionH relativeFrom="column">
                        <wp:posOffset>3414395</wp:posOffset>
                      </wp:positionH>
                      <wp:positionV relativeFrom="paragraph">
                        <wp:posOffset>144780</wp:posOffset>
                      </wp:positionV>
                      <wp:extent cx="1359877" cy="708660"/>
                      <wp:effectExtent l="0" t="0" r="12065" b="1524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9877" cy="708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456F04E" w14:textId="270A12DB" w:rsidR="00731452" w:rsidRDefault="00731452" w:rsidP="00731452">
                                  <w:r>
                                    <w:t xml:space="preserve">Item: </w:t>
                                  </w:r>
                                  <w:r w:rsidR="00FB452F">
                                    <w:t>POLY TAFFETA</w:t>
                                  </w:r>
                                </w:p>
                                <w:p w14:paraId="764DC004" w14:textId="652060B9" w:rsidR="00731452" w:rsidRDefault="00731452" w:rsidP="00731452">
                                  <w:r>
                                    <w:t xml:space="preserve">Style Color: </w:t>
                                  </w:r>
                                  <w:r w:rsidR="00FB452F">
                                    <w:t>KUMUL</w:t>
                                  </w:r>
                                </w:p>
                                <w:p w14:paraId="1FCC57EF" w14:textId="1B83688A" w:rsidR="00731452" w:rsidRDefault="00731452" w:rsidP="00731452">
                                  <w:r>
                                    <w:t xml:space="preserve">RM Color: </w:t>
                                  </w:r>
                                  <w:r w:rsidR="00FB452F">
                                    <w:t>KUMUL</w:t>
                                  </w:r>
                                </w:p>
                                <w:p w14:paraId="7D5636AD" w14:textId="77777777" w:rsidR="00731452" w:rsidRDefault="00731452" w:rsidP="00731452"/>
                                <w:p w14:paraId="6F7C764B" w14:textId="77777777" w:rsidR="00731452" w:rsidRDefault="00731452" w:rsidP="00731452"/>
                                <w:p w14:paraId="14D3075F" w14:textId="77777777" w:rsidR="00731452" w:rsidRDefault="00731452" w:rsidP="00731452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F206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margin-left:268.85pt;margin-top:11.4pt;width:107.1pt;height:55.8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" fillcolor="white [3201]" strokeweight=".5pt">
                      <v:textbox>
                        <w:txbxContent>
                          <w:p w14:paraId="6456F04E" w14:textId="270A12DB" w:rsidR="00731452" w:rsidRDefault="00731452" w:rsidP="00731452">
                            <w:r>
                              <w:t xml:space="preserve">Item: </w:t>
                            </w:r>
                            <w:r w:rsidR="00FB452F">
                              <w:t>POLY TAFFETA</w:t>
                            </w:r>
                          </w:p>
                          <w:p w14:paraId="764DC004" w14:textId="652060B9" w:rsidR="00731452" w:rsidRDefault="00731452" w:rsidP="00731452">
                            <w:r>
                              <w:t xml:space="preserve">Style Color: </w:t>
                            </w:r>
                            <w:r w:rsidR="00FB452F">
                              <w:t>KUMUL</w:t>
                            </w:r>
                          </w:p>
                          <w:p w14:paraId="1FCC57EF" w14:textId="1B83688A" w:rsidR="00731452" w:rsidRDefault="00731452" w:rsidP="00731452">
                            <w:r>
                              <w:t xml:space="preserve">RM Color: </w:t>
                            </w:r>
                            <w:r w:rsidR="00FB452F">
                              <w:t>KUMUL</w:t>
                            </w:r>
                          </w:p>
                          <w:p w14:paraId="7D5636AD" w14:textId="77777777" w:rsidR="00731452" w:rsidRDefault="00731452" w:rsidP="00731452"/>
                          <w:p w14:paraId="6F7C764B" w14:textId="77777777" w:rsidR="00731452" w:rsidRDefault="00731452" w:rsidP="00731452"/>
                          <w:p w14:paraId="14D3075F" w14:textId="77777777" w:rsidR="00731452" w:rsidRDefault="00731452" w:rsidP="00731452"/>
                        </w:txbxContent>
                      </v:textbox>
                    </v:shape>
                  </w:pict>
                </mc:Fallback>
              </mc:AlternateContent>
            </w:r>
          </w:p>
          <w:p w14:paraId="7D76A326" w14:textId="41881B8D" w:rsidR="00BF584A" w:rsidRPr="00BF584A" w:rsidRDefault="00BF584A" w:rsidP="00BF584A"/>
          <w:p w14:paraId="699EC77A" w14:textId="403F785B" w:rsidR="00BF584A" w:rsidRPr="00BF584A" w:rsidRDefault="00FB452F" w:rsidP="00BF584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699D4080" wp14:editId="425E414A">
                      <wp:simplePos x="0" y="0"/>
                      <wp:positionH relativeFrom="column">
                        <wp:posOffset>1475105</wp:posOffset>
                      </wp:positionH>
                      <wp:positionV relativeFrom="paragraph">
                        <wp:posOffset>17145</wp:posOffset>
                      </wp:positionV>
                      <wp:extent cx="1981200" cy="95250"/>
                      <wp:effectExtent l="38100" t="0" r="19050" b="95250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81200" cy="952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type w14:anchorId="0460514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7" o:spid="_x0000_s1026" type="#_x0000_t32" style="position:absolute;margin-left:116.15pt;margin-top:1.35pt;width:156pt;height:7.5pt;flip:x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986F011" w14:textId="029B0574" w:rsidR="00BF584A" w:rsidRPr="00BF584A" w:rsidRDefault="00BF584A" w:rsidP="00BF584A"/>
          <w:p w14:paraId="145338F6" w14:textId="3B90BAF4" w:rsidR="00BF584A" w:rsidRPr="00BF584A" w:rsidRDefault="00BF584A" w:rsidP="00BF584A"/>
          <w:p w14:paraId="08767307" w14:textId="14DAB641" w:rsidR="00BF584A" w:rsidRPr="00BF584A" w:rsidRDefault="00BF584A" w:rsidP="00BF584A"/>
          <w:p w14:paraId="5F5C7203" w14:textId="3D858FD5" w:rsidR="00BF584A" w:rsidRPr="00BF584A" w:rsidRDefault="00BF584A" w:rsidP="00BF584A"/>
          <w:p w14:paraId="17B32720" w14:textId="1F6514DA" w:rsidR="00BF584A" w:rsidRPr="00BF584A" w:rsidRDefault="00BF584A" w:rsidP="00BF584A"/>
          <w:p w14:paraId="02DFABEE" w14:textId="43240A1E" w:rsidR="00BF584A" w:rsidRPr="00BF584A" w:rsidRDefault="00BF584A" w:rsidP="00BF584A"/>
          <w:p w14:paraId="219AD2CB" w14:textId="30AFE5F0" w:rsidR="00BF584A" w:rsidRPr="00BF584A" w:rsidRDefault="00BF584A" w:rsidP="00BF584A"/>
          <w:p w14:paraId="42F1A7D4" w14:textId="58A4F6CC" w:rsidR="00BF584A" w:rsidRDefault="00FB452F" w:rsidP="00BF584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02F29673" wp14:editId="2B273ED5">
                      <wp:simplePos x="0" y="0"/>
                      <wp:positionH relativeFrom="column">
                        <wp:posOffset>1345565</wp:posOffset>
                      </wp:positionH>
                      <wp:positionV relativeFrom="paragraph">
                        <wp:posOffset>132715</wp:posOffset>
                      </wp:positionV>
                      <wp:extent cx="2011680" cy="234950"/>
                      <wp:effectExtent l="0" t="57150" r="26670" b="3175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11680" cy="234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 w14:anchorId="2F7E70A1" id="Straight Arrow Connector 56" o:spid="_x0000_s1026" type="#_x0000_t32" style="position:absolute;margin-left:105.95pt;margin-top:10.45pt;width:158.4pt;height:18.5pt;flip:x y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7748823" w14:textId="03DDB9FA" w:rsidR="00BF584A" w:rsidRDefault="00FB452F" w:rsidP="00BF584A">
            <w:r w:rsidRPr="007D29A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77B6A230" wp14:editId="528A87D6">
                      <wp:simplePos x="0" y="0"/>
                      <wp:positionH relativeFrom="column">
                        <wp:posOffset>3342852</wp:posOffset>
                      </wp:positionH>
                      <wp:positionV relativeFrom="paragraph">
                        <wp:posOffset>33020</wp:posOffset>
                      </wp:positionV>
                      <wp:extent cx="2167466" cy="708660"/>
                      <wp:effectExtent l="0" t="0" r="23495" b="1524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67466" cy="708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B7485D" w14:textId="1BA3BE69" w:rsidR="00C26C63" w:rsidRDefault="00C26C63" w:rsidP="00C26C63">
                                  <w:r>
                                    <w:t xml:space="preserve">Item: </w:t>
                                  </w:r>
                                  <w:r w:rsidR="00FB452F">
                                    <w:t>NYLON BINDING V TAPE</w:t>
                                  </w:r>
                                  <w:r w:rsidR="00B90C2F">
                                    <w:t xml:space="preserve"> 20MM</w:t>
                                  </w:r>
                                </w:p>
                                <w:p w14:paraId="37600974" w14:textId="4E097AB8" w:rsidR="00C26C63" w:rsidRDefault="00C26C63" w:rsidP="00C26C63">
                                  <w:r>
                                    <w:t xml:space="preserve">Style Color: </w:t>
                                  </w:r>
                                  <w:r w:rsidR="00FB452F">
                                    <w:t>KUMUL</w:t>
                                  </w:r>
                                </w:p>
                                <w:p w14:paraId="7A576FAB" w14:textId="15BEDF16" w:rsidR="00C26C63" w:rsidRDefault="00C26C63" w:rsidP="00C26C63">
                                  <w:r>
                                    <w:t xml:space="preserve">RM Color: </w:t>
                                  </w:r>
                                  <w:r w:rsidR="00D07674">
                                    <w:t>BLACK</w:t>
                                  </w:r>
                                </w:p>
                                <w:p w14:paraId="0763ECBC" w14:textId="77777777" w:rsidR="00C26C63" w:rsidRDefault="00C26C63" w:rsidP="00C26C63"/>
                                <w:p w14:paraId="1F7D9448" w14:textId="77777777" w:rsidR="00C26C63" w:rsidRDefault="00C26C63" w:rsidP="00C26C63"/>
                                <w:p w14:paraId="2FAE5989" w14:textId="77777777" w:rsidR="00C26C63" w:rsidRDefault="00C26C63" w:rsidP="00C26C63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B6A23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margin-left:263.2pt;margin-top:2.6pt;width:170.65pt;height:55.8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" fillcolor="white [3201]" strokeweight=".5pt">
                      <v:textbox>
                        <w:txbxContent>
                          <w:p w14:paraId="69B7485D" w14:textId="1BA3BE69" w:rsidR="00C26C63" w:rsidRDefault="00C26C63" w:rsidP="00C26C63">
                            <w:r>
                              <w:t xml:space="preserve">Item: </w:t>
                            </w:r>
                            <w:r w:rsidR="00FB452F">
                              <w:t>NYLON BINDING V TAPE</w:t>
                            </w:r>
                            <w:r w:rsidR="00B90C2F">
                              <w:t xml:space="preserve"> 20MM</w:t>
                            </w:r>
                          </w:p>
                          <w:p w14:paraId="37600974" w14:textId="4E097AB8" w:rsidR="00C26C63" w:rsidRDefault="00C26C63" w:rsidP="00C26C63">
                            <w:r>
                              <w:t xml:space="preserve">Style Color: </w:t>
                            </w:r>
                            <w:r w:rsidR="00FB452F">
                              <w:t>KUMUL</w:t>
                            </w:r>
                          </w:p>
                          <w:p w14:paraId="7A576FAB" w14:textId="15BEDF16" w:rsidR="00C26C63" w:rsidRDefault="00C26C63" w:rsidP="00C26C63">
                            <w:r>
                              <w:t xml:space="preserve">RM Color: </w:t>
                            </w:r>
                            <w:r w:rsidR="00D07674">
                              <w:t>BLACK</w:t>
                            </w:r>
                          </w:p>
                          <w:p w14:paraId="0763ECBC" w14:textId="77777777" w:rsidR="00C26C63" w:rsidRDefault="00C26C63" w:rsidP="00C26C63"/>
                          <w:p w14:paraId="1F7D9448" w14:textId="77777777" w:rsidR="00C26C63" w:rsidRDefault="00C26C63" w:rsidP="00C26C63"/>
                          <w:p w14:paraId="2FAE5989" w14:textId="77777777" w:rsidR="00C26C63" w:rsidRDefault="00C26C63" w:rsidP="00C26C63"/>
                        </w:txbxContent>
                      </v:textbox>
                    </v:shape>
                  </w:pict>
                </mc:Fallback>
              </mc:AlternateContent>
            </w:r>
          </w:p>
          <w:p w14:paraId="42D4DCF0" w14:textId="1E145F7C" w:rsidR="00BF584A" w:rsidRDefault="00BF584A" w:rsidP="00BF584A"/>
          <w:p w14:paraId="05EFE4A9" w14:textId="460DF6F5" w:rsidR="00BF584A" w:rsidRPr="00BF584A" w:rsidRDefault="00BF584A" w:rsidP="00BF584A"/>
        </w:tc>
      </w:tr>
    </w:tbl>
    <w:p w14:paraId="1AD4F2BC" w14:textId="0B70A23D" w:rsidR="009306DF" w:rsidRDefault="009306DF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33A09" w:rsidRPr="00DE4BCC" w14:paraId="40F831DA" w14:textId="77777777" w:rsidTr="009148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64F5B39B" w14:textId="6813CCE0" w:rsidR="00433A09" w:rsidRPr="00DE4BCC" w:rsidRDefault="00E501EB" w:rsidP="0091484E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t>Images</w:t>
            </w:r>
            <w:r w:rsidR="00433A09" w:rsidRPr="00711EBF">
              <w:rPr>
                <w:color w:val="auto"/>
                <w:sz w:val="20"/>
                <w:szCs w:val="22"/>
              </w:rPr>
              <w:t xml:space="preserve"> </w:t>
            </w:r>
          </w:p>
        </w:tc>
      </w:tr>
      <w:tr w:rsidR="00433A09" w:rsidRPr="00DE4BCC" w14:paraId="2500DF89" w14:textId="77777777" w:rsidTr="001818EE">
        <w:trPr>
          <w:trHeight w:val="12383"/>
        </w:trPr>
        <w:tc>
          <w:tcPr>
            <w:tcW w:w="5000" w:type="pct"/>
          </w:tcPr>
          <w:p w14:paraId="0B613538" w14:textId="719849F8" w:rsidR="00390E98" w:rsidRDefault="00FB452F" w:rsidP="00390E98">
            <w:pPr>
              <w:tabs>
                <w:tab w:val="left" w:pos="7125"/>
              </w:tabs>
            </w:pPr>
            <w:r w:rsidRPr="00FB452F">
              <w:rPr>
                <w:noProof/>
              </w:rPr>
              <w:drawing>
                <wp:anchor distT="0" distB="0" distL="114300" distR="114300" simplePos="0" relativeHeight="252013568" behindDoc="1" locked="0" layoutInCell="1" allowOverlap="1" wp14:anchorId="20CC637D" wp14:editId="0123E978">
                  <wp:simplePos x="0" y="0"/>
                  <wp:positionH relativeFrom="column">
                    <wp:posOffset>914080</wp:posOffset>
                  </wp:positionH>
                  <wp:positionV relativeFrom="paragraph">
                    <wp:posOffset>-838516</wp:posOffset>
                  </wp:positionV>
                  <wp:extent cx="3636649" cy="5471160"/>
                  <wp:effectExtent l="0" t="2857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644037" cy="5482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07674" w:rsidRPr="00D0767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1230299" wp14:editId="5B2B9E37">
                      <wp:simplePos x="0" y="0"/>
                      <wp:positionH relativeFrom="column">
                        <wp:posOffset>-1069926</wp:posOffset>
                      </wp:positionH>
                      <wp:positionV relativeFrom="paragraph">
                        <wp:posOffset>-5507990</wp:posOffset>
                      </wp:positionV>
                      <wp:extent cx="1171575" cy="0"/>
                      <wp:effectExtent l="38100" t="76200" r="0" b="9525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71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 w14:anchorId="0B206494" id="Straight Arrow Connector 23" o:spid="_x0000_s1026" type="#_x0000_t32" style="position:absolute;margin-left:-84.25pt;margin-top:-433.7pt;width:92.25pt;height:0;flip:x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390E98">
              <w:tab/>
            </w:r>
          </w:p>
          <w:p w14:paraId="2E432DBB" w14:textId="1D7FD494" w:rsidR="00BF584A" w:rsidRPr="00BF584A" w:rsidRDefault="00BF584A" w:rsidP="00BF584A"/>
          <w:p w14:paraId="05FB4DCA" w14:textId="598FF8C3" w:rsidR="00BF584A" w:rsidRPr="00BF584A" w:rsidRDefault="00BF584A" w:rsidP="00BF584A"/>
          <w:p w14:paraId="0832718E" w14:textId="11F422AD" w:rsidR="00BF584A" w:rsidRPr="00BF584A" w:rsidRDefault="00BF584A" w:rsidP="00BF584A"/>
          <w:p w14:paraId="7C890CCD" w14:textId="4E801EF9" w:rsidR="00BF584A" w:rsidRPr="00BF584A" w:rsidRDefault="00BF584A" w:rsidP="00BF584A"/>
          <w:p w14:paraId="611C9F2D" w14:textId="7C809AB8" w:rsidR="00BF584A" w:rsidRPr="00BF584A" w:rsidRDefault="00BF584A" w:rsidP="00BF584A"/>
          <w:p w14:paraId="5E36143C" w14:textId="54A0D4E3" w:rsidR="00BF584A" w:rsidRPr="00BF584A" w:rsidRDefault="00BF584A" w:rsidP="00BF584A"/>
          <w:p w14:paraId="0237E261" w14:textId="4116A769" w:rsidR="00BF584A" w:rsidRPr="00BF584A" w:rsidRDefault="00BF584A" w:rsidP="00BF584A"/>
          <w:p w14:paraId="2541F9E1" w14:textId="243120B5" w:rsidR="00BF584A" w:rsidRDefault="00BF584A" w:rsidP="00BF584A"/>
          <w:p w14:paraId="4C48EDDB" w14:textId="20AB0BCB" w:rsidR="00BF584A" w:rsidRDefault="00BF584A" w:rsidP="00BF584A"/>
          <w:p w14:paraId="31C7A7A4" w14:textId="4B17EE0F" w:rsidR="00BF584A" w:rsidRDefault="00BF584A" w:rsidP="00BF584A"/>
          <w:p w14:paraId="0D3B41E8" w14:textId="75F08CE4" w:rsidR="00BF584A" w:rsidRDefault="00BF584A" w:rsidP="00BF584A"/>
          <w:p w14:paraId="09C1F753" w14:textId="36800511" w:rsidR="007B7264" w:rsidRPr="007B7264" w:rsidRDefault="007B7264" w:rsidP="007B7264"/>
          <w:p w14:paraId="54736458" w14:textId="4D8F6DA3" w:rsidR="007B7264" w:rsidRPr="007B7264" w:rsidRDefault="00A35B2B" w:rsidP="007B726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2560D0FD" wp14:editId="7069C006">
                      <wp:simplePos x="0" y="0"/>
                      <wp:positionH relativeFrom="column">
                        <wp:posOffset>1053465</wp:posOffset>
                      </wp:positionH>
                      <wp:positionV relativeFrom="paragraph">
                        <wp:posOffset>61595</wp:posOffset>
                      </wp:positionV>
                      <wp:extent cx="83820" cy="1069340"/>
                      <wp:effectExtent l="0" t="38100" r="68580" b="16510"/>
                      <wp:wrapNone/>
                      <wp:docPr id="1329317028" name="Straight Arrow Connector 1329317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3820" cy="10693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 w14:anchorId="6AB380A5" id="Straight Arrow Connector 1329317028" o:spid="_x0000_s1026" type="#_x0000_t32" style="position:absolute;margin-left:82.95pt;margin-top:4.85pt;width:6.6pt;height:84.2pt;flip:y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E3C0AA9" w14:textId="70D8C7A4" w:rsidR="007B7264" w:rsidRPr="007B7264" w:rsidRDefault="00FB452F" w:rsidP="007B726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EEB2C76" wp14:editId="4DCC3CD3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21590</wp:posOffset>
                      </wp:positionV>
                      <wp:extent cx="2529840" cy="990600"/>
                      <wp:effectExtent l="38100" t="38100" r="22860" b="19050"/>
                      <wp:wrapNone/>
                      <wp:docPr id="1329317002" name="Straight Arrow Connector 13293170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529840" cy="990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 w14:anchorId="3EAF0910" id="Straight Arrow Connector 1329317002" o:spid="_x0000_s1026" type="#_x0000_t32" style="position:absolute;margin-left:25.55pt;margin-top:1.7pt;width:199.2pt;height:78pt;flip:x y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B4A29F8" w14:textId="333A75DE" w:rsidR="007B7264" w:rsidRPr="007B7264" w:rsidRDefault="00FB452F" w:rsidP="007B726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00CE7657" wp14:editId="4C227F41">
                      <wp:simplePos x="0" y="0"/>
                      <wp:positionH relativeFrom="column">
                        <wp:posOffset>2808605</wp:posOffset>
                      </wp:positionH>
                      <wp:positionV relativeFrom="paragraph">
                        <wp:posOffset>103505</wp:posOffset>
                      </wp:positionV>
                      <wp:extent cx="2370455" cy="723900"/>
                      <wp:effectExtent l="0" t="38100" r="48895" b="190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70455" cy="723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 w14:anchorId="41FC6E7A" id="Straight Arrow Connector 32" o:spid="_x0000_s1026" type="#_x0000_t32" style="position:absolute;margin-left:221.15pt;margin-top:8.15pt;width:186.65pt;height:57pt;flip:y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1AB1831" w14:textId="6E1904BC" w:rsidR="007B7264" w:rsidRPr="007B7264" w:rsidRDefault="007B7264" w:rsidP="007B7264"/>
          <w:p w14:paraId="04375F26" w14:textId="48DA0420" w:rsidR="007B7264" w:rsidRPr="007B7264" w:rsidRDefault="007B7264" w:rsidP="007B7264"/>
          <w:p w14:paraId="3CF3A8BE" w14:textId="206AADB0" w:rsidR="007B7264" w:rsidRPr="007B7264" w:rsidRDefault="00A35B2B" w:rsidP="007B7264">
            <w:r w:rsidRPr="00A35B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7C32FD3A" wp14:editId="4E208A2A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76835</wp:posOffset>
                      </wp:positionV>
                      <wp:extent cx="1554480" cy="720725"/>
                      <wp:effectExtent l="0" t="0" r="26670" b="22225"/>
                      <wp:wrapNone/>
                      <wp:docPr id="1329317029" name="Text Box 13293170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4480" cy="720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3335CE" w14:textId="378D4810" w:rsidR="00A35B2B" w:rsidRDefault="00A35B2B" w:rsidP="00A35B2B">
                                  <w:r>
                                    <w:t>Item: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MT </w:t>
                                  </w:r>
                                  <w:r w:rsidRPr="00DF4B26">
                                    <w:rPr>
                                      <w:color w:val="auto"/>
                                    </w:rPr>
                                    <w:t>EYELET 13*7*4</w:t>
                                  </w:r>
                                </w:p>
                                <w:p w14:paraId="1DA3FB2D" w14:textId="77777777" w:rsidR="00A35B2B" w:rsidRDefault="00A35B2B" w:rsidP="00A35B2B">
                                  <w:r>
                                    <w:t>Style Color: KUMUL</w:t>
                                  </w:r>
                                </w:p>
                                <w:p w14:paraId="36E7B0EF" w14:textId="2A8FB3CD" w:rsidR="00A35B2B" w:rsidRDefault="00A35B2B" w:rsidP="00A35B2B">
                                  <w:r>
                                    <w:t>RM Color: BLACK</w:t>
                                  </w:r>
                                </w:p>
                                <w:p w14:paraId="717B9484" w14:textId="77777777" w:rsidR="00A35B2B" w:rsidRDefault="00A35B2B" w:rsidP="00A35B2B"/>
                                <w:p w14:paraId="2CFD8809" w14:textId="77777777" w:rsidR="00A35B2B" w:rsidRDefault="00A35B2B" w:rsidP="00A35B2B"/>
                                <w:p w14:paraId="15589352" w14:textId="77777777" w:rsidR="00A35B2B" w:rsidRDefault="00A35B2B" w:rsidP="00A35B2B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32FD3A" id="Text Box 1329317029" o:spid="_x0000_s1028" type="#_x0000_t202" style="position:absolute;margin-left:24.3pt;margin-top:6.05pt;width:122.4pt;height:56.7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" fillcolor="white [3201]" strokeweight=".5pt">
                      <v:textbox>
                        <w:txbxContent>
                          <w:p w14:paraId="4E3335CE" w14:textId="378D4810" w:rsidR="00A35B2B" w:rsidRDefault="00A35B2B" w:rsidP="00A35B2B">
                            <w:r>
                              <w:t>Item:</w:t>
                            </w:r>
                            <w:r>
                              <w:rPr>
                                <w:color w:val="auto"/>
                              </w:rPr>
                              <w:t xml:space="preserve"> MT </w:t>
                            </w:r>
                            <w:r w:rsidRPr="00DF4B26">
                              <w:rPr>
                                <w:color w:val="auto"/>
                              </w:rPr>
                              <w:t>EYELET 13*7*4</w:t>
                            </w:r>
                          </w:p>
                          <w:p w14:paraId="1DA3FB2D" w14:textId="77777777" w:rsidR="00A35B2B" w:rsidRDefault="00A35B2B" w:rsidP="00A35B2B">
                            <w:r>
                              <w:t>Style Color: KUMUL</w:t>
                            </w:r>
                          </w:p>
                          <w:p w14:paraId="36E7B0EF" w14:textId="2A8FB3CD" w:rsidR="00A35B2B" w:rsidRDefault="00A35B2B" w:rsidP="00A35B2B">
                            <w:r>
                              <w:t>RM Color: BLACK</w:t>
                            </w:r>
                          </w:p>
                          <w:p w14:paraId="717B9484" w14:textId="77777777" w:rsidR="00A35B2B" w:rsidRDefault="00A35B2B" w:rsidP="00A35B2B"/>
                          <w:p w14:paraId="2CFD8809" w14:textId="77777777" w:rsidR="00A35B2B" w:rsidRDefault="00A35B2B" w:rsidP="00A35B2B"/>
                          <w:p w14:paraId="15589352" w14:textId="77777777" w:rsidR="00A35B2B" w:rsidRDefault="00A35B2B" w:rsidP="00A35B2B"/>
                        </w:txbxContent>
                      </v:textbox>
                    </v:shape>
                  </w:pict>
                </mc:Fallback>
              </mc:AlternateContent>
            </w:r>
            <w:r w:rsidR="009039DD" w:rsidRPr="00D0767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0242E154" wp14:editId="3812895A">
                      <wp:simplePos x="0" y="0"/>
                      <wp:positionH relativeFrom="column">
                        <wp:posOffset>2023745</wp:posOffset>
                      </wp:positionH>
                      <wp:positionV relativeFrom="paragraph">
                        <wp:posOffset>196850</wp:posOffset>
                      </wp:positionV>
                      <wp:extent cx="1554480" cy="720725"/>
                      <wp:effectExtent l="0" t="0" r="26670" b="22225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4480" cy="720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3204A4D" w14:textId="6EE9225E" w:rsidR="002E3310" w:rsidRDefault="002E3310" w:rsidP="002E3310">
                                  <w:r>
                                    <w:t xml:space="preserve">Item: </w:t>
                                  </w:r>
                                  <w:r w:rsidR="00FB452F" w:rsidRPr="00DF4B26">
                                    <w:rPr>
                                      <w:color w:val="auto"/>
                                    </w:rPr>
                                    <w:t>TARPAULIN FABRIC</w:t>
                                  </w:r>
                                </w:p>
                                <w:p w14:paraId="38CF65CF" w14:textId="4DC171DD" w:rsidR="002E3310" w:rsidRDefault="002E3310" w:rsidP="002E3310">
                                  <w:r>
                                    <w:t xml:space="preserve">Style Color: </w:t>
                                  </w:r>
                                  <w:r w:rsidR="00FB452F">
                                    <w:t>KUMUL</w:t>
                                  </w:r>
                                </w:p>
                                <w:p w14:paraId="0781772A" w14:textId="53E5E95C" w:rsidR="002E3310" w:rsidRDefault="002E3310" w:rsidP="002E3310">
                                  <w:r>
                                    <w:t xml:space="preserve">RM Color: </w:t>
                                  </w:r>
                                  <w:r w:rsidR="00FB452F">
                                    <w:t>OLIVE</w:t>
                                  </w:r>
                                </w:p>
                                <w:p w14:paraId="0CC54C3F" w14:textId="77777777" w:rsidR="002E3310" w:rsidRDefault="002E3310" w:rsidP="002E3310"/>
                                <w:p w14:paraId="080AB307" w14:textId="77777777" w:rsidR="002E3310" w:rsidRDefault="002E3310" w:rsidP="002E3310"/>
                                <w:p w14:paraId="1D82D87B" w14:textId="77777777" w:rsidR="002E3310" w:rsidRDefault="002E3310" w:rsidP="002E331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2E154" id="Text Box 28" o:spid="_x0000_s1029" type="#_x0000_t202" style="position:absolute;margin-left:159.35pt;margin-top:15.5pt;width:122.4pt;height:56.7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" fillcolor="white [3201]" strokeweight=".5pt">
                      <v:textbox>
                        <w:txbxContent>
                          <w:p w14:paraId="73204A4D" w14:textId="6EE9225E" w:rsidR="002E3310" w:rsidRDefault="002E3310" w:rsidP="002E3310">
                            <w:r>
                              <w:t xml:space="preserve">Item: </w:t>
                            </w:r>
                            <w:r w:rsidR="00FB452F" w:rsidRPr="00DF4B26">
                              <w:rPr>
                                <w:color w:val="auto"/>
                              </w:rPr>
                              <w:t>TARPAULIN FABRIC</w:t>
                            </w:r>
                          </w:p>
                          <w:p w14:paraId="38CF65CF" w14:textId="4DC171DD" w:rsidR="002E3310" w:rsidRDefault="002E3310" w:rsidP="002E3310">
                            <w:r>
                              <w:t xml:space="preserve">Style Color: </w:t>
                            </w:r>
                            <w:r w:rsidR="00FB452F">
                              <w:t>KUMUL</w:t>
                            </w:r>
                          </w:p>
                          <w:p w14:paraId="0781772A" w14:textId="53E5E95C" w:rsidR="002E3310" w:rsidRDefault="002E3310" w:rsidP="002E3310">
                            <w:r>
                              <w:t xml:space="preserve">RM Color: </w:t>
                            </w:r>
                            <w:r w:rsidR="00FB452F">
                              <w:t>OLIVE</w:t>
                            </w:r>
                          </w:p>
                          <w:p w14:paraId="0CC54C3F" w14:textId="77777777" w:rsidR="002E3310" w:rsidRDefault="002E3310" w:rsidP="002E3310"/>
                          <w:p w14:paraId="080AB307" w14:textId="77777777" w:rsidR="002E3310" w:rsidRDefault="002E3310" w:rsidP="002E3310"/>
                          <w:p w14:paraId="1D82D87B" w14:textId="77777777" w:rsidR="002E3310" w:rsidRDefault="002E3310" w:rsidP="002E3310"/>
                        </w:txbxContent>
                      </v:textbox>
                    </v:shape>
                  </w:pict>
                </mc:Fallback>
              </mc:AlternateContent>
            </w:r>
          </w:p>
          <w:p w14:paraId="321B1D4D" w14:textId="6BE08C13" w:rsidR="007B7264" w:rsidRPr="007B7264" w:rsidRDefault="007B7264" w:rsidP="007B7264"/>
          <w:p w14:paraId="111EF138" w14:textId="0C7DBE07" w:rsidR="007B7264" w:rsidRPr="007B7264" w:rsidRDefault="007B7264" w:rsidP="007B7264"/>
          <w:p w14:paraId="2D5AC83C" w14:textId="1FE2A19D" w:rsidR="007B7264" w:rsidRDefault="007B7264" w:rsidP="007B7264"/>
          <w:p w14:paraId="7EA74C1A" w14:textId="3CD31D11" w:rsidR="007B7264" w:rsidRDefault="009039DD" w:rsidP="007B7264">
            <w:r w:rsidRPr="009039DD">
              <w:rPr>
                <w:noProof/>
              </w:rPr>
              <w:drawing>
                <wp:anchor distT="0" distB="0" distL="114300" distR="114300" simplePos="0" relativeHeight="252014592" behindDoc="1" locked="0" layoutInCell="1" allowOverlap="1" wp14:anchorId="419BDEF1" wp14:editId="46D727FF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208915</wp:posOffset>
                  </wp:positionV>
                  <wp:extent cx="2875915" cy="3009900"/>
                  <wp:effectExtent l="0" t="0" r="63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5915" cy="3009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C3052B2" w14:textId="42948252" w:rsidR="007B7264" w:rsidRDefault="009039DD" w:rsidP="007B7264">
            <w:r w:rsidRPr="00D0767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73D9EE09" wp14:editId="1BFEED88">
                      <wp:simplePos x="0" y="0"/>
                      <wp:positionH relativeFrom="column">
                        <wp:posOffset>3334385</wp:posOffset>
                      </wp:positionH>
                      <wp:positionV relativeFrom="paragraph">
                        <wp:posOffset>57785</wp:posOffset>
                      </wp:positionV>
                      <wp:extent cx="2026920" cy="720725"/>
                      <wp:effectExtent l="0" t="0" r="11430" b="22225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26920" cy="720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418526" w14:textId="7AE59DCA" w:rsidR="002E3310" w:rsidRDefault="002E3310" w:rsidP="002E3310">
                                  <w:r>
                                    <w:t xml:space="preserve">Item: </w:t>
                                  </w:r>
                                  <w:r w:rsidR="009039DD">
                                    <w:t>MT SNAP BUTTON A-/B/C/D-</w:t>
                                  </w:r>
                                </w:p>
                                <w:p w14:paraId="029DB696" w14:textId="5BB59906" w:rsidR="002E3310" w:rsidRDefault="002E3310" w:rsidP="002E3310">
                                  <w:r>
                                    <w:t xml:space="preserve">Style Color: </w:t>
                                  </w:r>
                                  <w:r w:rsidR="00DF67F6">
                                    <w:t>KUMUL</w:t>
                                  </w:r>
                                </w:p>
                                <w:p w14:paraId="7772394F" w14:textId="77777777" w:rsidR="002E3310" w:rsidRDefault="002E3310" w:rsidP="002E3310">
                                  <w:r>
                                    <w:t>RM Color: BLACK</w:t>
                                  </w:r>
                                </w:p>
                                <w:p w14:paraId="740D7AF8" w14:textId="77777777" w:rsidR="002E3310" w:rsidRDefault="002E3310" w:rsidP="002E3310"/>
                                <w:p w14:paraId="443362D2" w14:textId="77777777" w:rsidR="002E3310" w:rsidRDefault="002E3310" w:rsidP="002E3310"/>
                                <w:p w14:paraId="0262ED55" w14:textId="77777777" w:rsidR="002E3310" w:rsidRDefault="002E3310" w:rsidP="002E331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D9EE09" id="Text Box 31" o:spid="_x0000_s1030" type="#_x0000_t202" style="position:absolute;margin-left:262.55pt;margin-top:4.55pt;width:159.6pt;height:56.7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" fillcolor="white [3201]" strokeweight=".5pt">
                      <v:textbox>
                        <w:txbxContent>
                          <w:p w14:paraId="0E418526" w14:textId="7AE59DCA" w:rsidR="002E3310" w:rsidRDefault="002E3310" w:rsidP="002E3310">
                            <w:r>
                              <w:t xml:space="preserve">Item: </w:t>
                            </w:r>
                            <w:r w:rsidR="009039DD">
                              <w:t>MT SNAP BUTTON A-/B/C/D-</w:t>
                            </w:r>
                          </w:p>
                          <w:p w14:paraId="029DB696" w14:textId="5BB59906" w:rsidR="002E3310" w:rsidRDefault="002E3310" w:rsidP="002E3310">
                            <w:r>
                              <w:t xml:space="preserve">Style Color: </w:t>
                            </w:r>
                            <w:r w:rsidR="00DF67F6">
                              <w:t>KUMUL</w:t>
                            </w:r>
                          </w:p>
                          <w:p w14:paraId="7772394F" w14:textId="77777777" w:rsidR="002E3310" w:rsidRDefault="002E3310" w:rsidP="002E3310">
                            <w:r>
                              <w:t>RM Color: BLACK</w:t>
                            </w:r>
                          </w:p>
                          <w:p w14:paraId="740D7AF8" w14:textId="77777777" w:rsidR="002E3310" w:rsidRDefault="002E3310" w:rsidP="002E3310"/>
                          <w:p w14:paraId="443362D2" w14:textId="77777777" w:rsidR="002E3310" w:rsidRDefault="002E3310" w:rsidP="002E3310"/>
                          <w:p w14:paraId="0262ED55" w14:textId="77777777" w:rsidR="002E3310" w:rsidRDefault="002E3310" w:rsidP="002E3310"/>
                        </w:txbxContent>
                      </v:textbox>
                    </v:shape>
                  </w:pict>
                </mc:Fallback>
              </mc:AlternateContent>
            </w:r>
          </w:p>
          <w:p w14:paraId="01BF5A89" w14:textId="79FC144E" w:rsidR="007B7264" w:rsidRPr="007B7264" w:rsidRDefault="009039DD" w:rsidP="007B7264">
            <w:r w:rsidRPr="009039D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5A139BBD" wp14:editId="39586A46">
                      <wp:simplePos x="0" y="0"/>
                      <wp:positionH relativeFrom="column">
                        <wp:posOffset>1696085</wp:posOffset>
                      </wp:positionH>
                      <wp:positionV relativeFrom="paragraph">
                        <wp:posOffset>1747520</wp:posOffset>
                      </wp:positionV>
                      <wp:extent cx="1333500" cy="90805"/>
                      <wp:effectExtent l="38100" t="0" r="19050" b="80645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33500" cy="908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 w14:anchorId="03960E07" id="Straight Arrow Connector 8" o:spid="_x0000_s1026" type="#_x0000_t32" style="position:absolute;margin-left:133.55pt;margin-top:137.6pt;width:105pt;height:7.15pt;flip:x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039D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02F3DDD5" wp14:editId="42117182">
                      <wp:simplePos x="0" y="0"/>
                      <wp:positionH relativeFrom="column">
                        <wp:posOffset>3014345</wp:posOffset>
                      </wp:positionH>
                      <wp:positionV relativeFrom="paragraph">
                        <wp:posOffset>1488440</wp:posOffset>
                      </wp:positionV>
                      <wp:extent cx="2819400" cy="720725"/>
                      <wp:effectExtent l="0" t="0" r="19050" b="2222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19400" cy="720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E1F634" w14:textId="563F47D5" w:rsidR="009039DD" w:rsidRDefault="009039DD" w:rsidP="009039DD">
                                  <w:r>
                                    <w:t xml:space="preserve">Item: </w:t>
                                  </w:r>
                                  <w:r w:rsidRPr="00DF4B26">
                                    <w:rPr>
                                      <w:color w:val="auto"/>
                                    </w:rPr>
                                    <w:t>MT EYELET WITH WASHER 20 X 11 X 4 MM</w:t>
                                  </w:r>
                                </w:p>
                                <w:p w14:paraId="72AEF53D" w14:textId="14F290D3" w:rsidR="009039DD" w:rsidRDefault="009039DD" w:rsidP="009039DD">
                                  <w:r>
                                    <w:t xml:space="preserve">Style Color: </w:t>
                                  </w:r>
                                  <w:r w:rsidR="00DF67F6">
                                    <w:t>KUMUL</w:t>
                                  </w:r>
                                </w:p>
                                <w:p w14:paraId="3D0328E2" w14:textId="77777777" w:rsidR="009039DD" w:rsidRDefault="009039DD" w:rsidP="009039DD">
                                  <w:r>
                                    <w:t>RM Color: BLACK</w:t>
                                  </w:r>
                                </w:p>
                                <w:p w14:paraId="3D444C87" w14:textId="77777777" w:rsidR="009039DD" w:rsidRDefault="009039DD" w:rsidP="009039DD"/>
                                <w:p w14:paraId="0038BC80" w14:textId="77777777" w:rsidR="009039DD" w:rsidRDefault="009039DD" w:rsidP="009039DD"/>
                                <w:p w14:paraId="1BA42BBB" w14:textId="77777777" w:rsidR="009039DD" w:rsidRDefault="009039DD" w:rsidP="009039DD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3DDD5" id="Text Box 7" o:spid="_x0000_s1031" type="#_x0000_t202" style="position:absolute;margin-left:237.35pt;margin-top:117.2pt;width:222pt;height:56.7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" fillcolor="white [3201]" strokeweight=".5pt">
                      <v:textbox>
                        <w:txbxContent>
                          <w:p w14:paraId="37E1F634" w14:textId="563F47D5" w:rsidR="009039DD" w:rsidRDefault="009039DD" w:rsidP="009039DD">
                            <w:r>
                              <w:t xml:space="preserve">Item: </w:t>
                            </w:r>
                            <w:r w:rsidRPr="00DF4B26">
                              <w:rPr>
                                <w:color w:val="auto"/>
                              </w:rPr>
                              <w:t>MT EYELET WITH WASHER 20 X 11 X 4 MM</w:t>
                            </w:r>
                          </w:p>
                          <w:p w14:paraId="72AEF53D" w14:textId="14F290D3" w:rsidR="009039DD" w:rsidRDefault="009039DD" w:rsidP="009039DD">
                            <w:r>
                              <w:t xml:space="preserve">Style Color: </w:t>
                            </w:r>
                            <w:r w:rsidR="00DF67F6">
                              <w:t>KUMUL</w:t>
                            </w:r>
                          </w:p>
                          <w:p w14:paraId="3D0328E2" w14:textId="77777777" w:rsidR="009039DD" w:rsidRDefault="009039DD" w:rsidP="009039DD">
                            <w:r>
                              <w:t>RM Color: BLACK</w:t>
                            </w:r>
                          </w:p>
                          <w:p w14:paraId="3D444C87" w14:textId="77777777" w:rsidR="009039DD" w:rsidRDefault="009039DD" w:rsidP="009039DD"/>
                          <w:p w14:paraId="0038BC80" w14:textId="77777777" w:rsidR="009039DD" w:rsidRDefault="009039DD" w:rsidP="009039DD"/>
                          <w:p w14:paraId="1BA42BBB" w14:textId="77777777" w:rsidR="009039DD" w:rsidRDefault="009039DD" w:rsidP="009039D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657A4673" wp14:editId="533586C2">
                      <wp:simplePos x="0" y="0"/>
                      <wp:positionH relativeFrom="column">
                        <wp:posOffset>2046605</wp:posOffset>
                      </wp:positionH>
                      <wp:positionV relativeFrom="paragraph">
                        <wp:posOffset>154940</wp:posOffset>
                      </wp:positionV>
                      <wp:extent cx="1272540" cy="1081405"/>
                      <wp:effectExtent l="38100" t="0" r="22860" b="61595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72540" cy="10814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 w14:anchorId="2E86BC00" id="Straight Arrow Connector 5" o:spid="_x0000_s1026" type="#_x0000_t32" style="position:absolute;margin-left:161.15pt;margin-top:12.2pt;width:100.2pt;height:85.15pt;flip:x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039DD">
              <w:t xml:space="preserve"> </w:t>
            </w:r>
            <w:r w:rsidR="00FB452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0D4A33A0" wp14:editId="1B183A5E">
                      <wp:simplePos x="0" y="0"/>
                      <wp:positionH relativeFrom="column">
                        <wp:posOffset>4138295</wp:posOffset>
                      </wp:positionH>
                      <wp:positionV relativeFrom="paragraph">
                        <wp:posOffset>150495</wp:posOffset>
                      </wp:positionV>
                      <wp:extent cx="1204546" cy="45719"/>
                      <wp:effectExtent l="19050" t="76200" r="15240" b="50165"/>
                      <wp:wrapNone/>
                      <wp:docPr id="1329317008" name="Straight Arrow Connector 13293170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04546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 w14:anchorId="15FB1E54" id="Straight Arrow Connector 1329317008" o:spid="_x0000_s1026" type="#_x0000_t32" style="position:absolute;margin-left:325.85pt;margin-top:11.85pt;width:94.85pt;height:3.6pt;flip:x y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71028E8F" w14:textId="77777777" w:rsidR="001818EE" w:rsidRDefault="001818EE" w:rsidP="00433A09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AD7257" w:rsidRPr="00DE4BCC" w14:paraId="346F7FEA" w14:textId="77777777" w:rsidTr="00342E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336B2A1" w14:textId="77777777" w:rsidR="00AD7257" w:rsidRPr="00DE4BCC" w:rsidRDefault="00AD7257" w:rsidP="00342EA8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AD7257" w:rsidRPr="00DE4BCC" w14:paraId="2965F8BD" w14:textId="77777777" w:rsidTr="00AD7257">
        <w:trPr>
          <w:trHeight w:val="12563"/>
        </w:trPr>
        <w:tc>
          <w:tcPr>
            <w:tcW w:w="5000" w:type="pct"/>
          </w:tcPr>
          <w:p w14:paraId="348AFB0A" w14:textId="77777777" w:rsidR="00AD7257" w:rsidRDefault="00AD7257" w:rsidP="00342EA8">
            <w:r w:rsidRPr="00FB452F">
              <w:rPr>
                <w:noProof/>
              </w:rPr>
              <w:drawing>
                <wp:anchor distT="0" distB="0" distL="114300" distR="114300" simplePos="0" relativeHeight="252119040" behindDoc="1" locked="0" layoutInCell="1" allowOverlap="1" wp14:anchorId="480435F7" wp14:editId="64970D42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85725</wp:posOffset>
                  </wp:positionV>
                  <wp:extent cx="4678680" cy="7781637"/>
                  <wp:effectExtent l="0" t="0" r="762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8680" cy="7781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2CD8FF7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11E49697" wp14:editId="0971CAC4">
                      <wp:simplePos x="0" y="0"/>
                      <wp:positionH relativeFrom="column">
                        <wp:posOffset>507365</wp:posOffset>
                      </wp:positionH>
                      <wp:positionV relativeFrom="paragraph">
                        <wp:posOffset>198755</wp:posOffset>
                      </wp:positionV>
                      <wp:extent cx="2217420" cy="15240"/>
                      <wp:effectExtent l="38100" t="76200" r="11430" b="99060"/>
                      <wp:wrapNone/>
                      <wp:docPr id="1329317026" name="Straight Arrow Connector 13293170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174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70E3F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29317026" o:spid="_x0000_s1026" type="#_x0000_t32" style="position:absolute;margin-left:39.95pt;margin-top:15.65pt;width:174.6pt;height:1.2pt;flip:y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" strokecolor="#f3533f [3209]" strokeweight="1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6D7C859C" wp14:editId="5D1EABA7">
                      <wp:simplePos x="0" y="0"/>
                      <wp:positionH relativeFrom="column">
                        <wp:posOffset>4881244</wp:posOffset>
                      </wp:positionH>
                      <wp:positionV relativeFrom="paragraph">
                        <wp:posOffset>53975</wp:posOffset>
                      </wp:positionV>
                      <wp:extent cx="45719" cy="1737360"/>
                      <wp:effectExtent l="76200" t="38100" r="50165" b="5334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17373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F512DC" id="Straight Arrow Connector 22" o:spid="_x0000_s1026" type="#_x0000_t32" style="position:absolute;margin-left:384.35pt;margin-top:4.25pt;width:3.6pt;height:136.8pt;flip:x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" strokecolor="#f3533f [3209]" strokeweight="1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allowOverlap="1" wp14:anchorId="7CAC1AC7" wp14:editId="718C40D2">
                      <wp:simplePos x="0" y="0"/>
                      <wp:positionH relativeFrom="column">
                        <wp:posOffset>4782185</wp:posOffset>
                      </wp:positionH>
                      <wp:positionV relativeFrom="paragraph">
                        <wp:posOffset>23495</wp:posOffset>
                      </wp:positionV>
                      <wp:extent cx="213360" cy="0"/>
                      <wp:effectExtent l="0" t="0" r="0" b="0"/>
                      <wp:wrapNone/>
                      <wp:docPr id="63" name="Straight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3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2ED8F0" id="Straight Connector 63" o:spid="_x0000_s1026" style="position:absolute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55pt,1.85pt" to="393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" strokecolor="#f3533f [3209]" strokeweight="1pt">
                      <v:stroke joinstyle="miter"/>
                    </v:line>
                  </w:pict>
                </mc:Fallback>
              </mc:AlternateContent>
            </w:r>
          </w:p>
          <w:p w14:paraId="3318CEB3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472" behindDoc="0" locked="0" layoutInCell="1" allowOverlap="1" wp14:anchorId="2C9FB44C" wp14:editId="05D492C4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114935</wp:posOffset>
                      </wp:positionV>
                      <wp:extent cx="601980" cy="220980"/>
                      <wp:effectExtent l="0" t="0" r="26670" b="26670"/>
                      <wp:wrapNone/>
                      <wp:docPr id="1329317027" name="Text Box 13293170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49912A" w14:textId="77777777" w:rsidR="00AD7257" w:rsidRDefault="00AD7257" w:rsidP="00AD7257">
                                  <w:r>
                                    <w:t>89CM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9FB44C" id="Text Box 1329317027" o:spid="_x0000_s1032" type="#_x0000_t202" style="position:absolute;margin-left:105.7pt;margin-top:9.05pt;width:47.4pt;height:17.4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" fillcolor="white [3201]" strokeweight=".5pt">
                      <v:textbox>
                        <w:txbxContent>
                          <w:p w14:paraId="1D49912A" w14:textId="77777777" w:rsidR="00AD7257" w:rsidRDefault="00AD7257" w:rsidP="00AD7257">
                            <w:r>
                              <w:t>89CM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BE65F1" w14:textId="77777777" w:rsidR="00AD7257" w:rsidRPr="00BF584A" w:rsidRDefault="00AD7257" w:rsidP="00342EA8"/>
          <w:p w14:paraId="7859C23D" w14:textId="77777777" w:rsidR="00AD7257" w:rsidRPr="00BF584A" w:rsidRDefault="00AD7257" w:rsidP="00342EA8"/>
          <w:p w14:paraId="267D8962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470F23CC" wp14:editId="2ADD2499">
                      <wp:simplePos x="0" y="0"/>
                      <wp:positionH relativeFrom="column">
                        <wp:posOffset>4241165</wp:posOffset>
                      </wp:positionH>
                      <wp:positionV relativeFrom="paragraph">
                        <wp:posOffset>92075</wp:posOffset>
                      </wp:positionV>
                      <wp:extent cx="601980" cy="220980"/>
                      <wp:effectExtent l="0" t="0" r="26670" b="26670"/>
                      <wp:wrapNone/>
                      <wp:docPr id="41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E316D1" w14:textId="77777777" w:rsidR="00AD7257" w:rsidRDefault="00AD7257" w:rsidP="00AD7257">
                                  <w:r>
                                    <w:t>66.2CM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F23CC" id="Text Box 41" o:spid="_x0000_s1033" type="#_x0000_t202" style="position:absolute;margin-left:333.95pt;margin-top:7.25pt;width:47.4pt;height:17.4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" fillcolor="white [3201]" strokeweight=".5pt">
                      <v:textbox>
                        <w:txbxContent>
                          <w:p w14:paraId="43E316D1" w14:textId="77777777" w:rsidR="00AD7257" w:rsidRDefault="00AD7257" w:rsidP="00AD7257">
                            <w:r>
                              <w:t>66.2CM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0C4BBE" w14:textId="77777777" w:rsidR="00AD7257" w:rsidRPr="00BF584A" w:rsidRDefault="00AD7257" w:rsidP="00342EA8"/>
          <w:p w14:paraId="27C29B61" w14:textId="77777777" w:rsidR="00AD7257" w:rsidRPr="00BF584A" w:rsidRDefault="00AD7257" w:rsidP="00342EA8"/>
          <w:p w14:paraId="6FCFAC88" w14:textId="77777777" w:rsidR="00AD7257" w:rsidRPr="00BF584A" w:rsidRDefault="00AD7257" w:rsidP="00342EA8"/>
          <w:p w14:paraId="0D1AC483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00D1D31C" wp14:editId="0C9C7E44">
                      <wp:simplePos x="0" y="0"/>
                      <wp:positionH relativeFrom="column">
                        <wp:posOffset>4774565</wp:posOffset>
                      </wp:positionH>
                      <wp:positionV relativeFrom="paragraph">
                        <wp:posOffset>122555</wp:posOffset>
                      </wp:positionV>
                      <wp:extent cx="213360" cy="7620"/>
                      <wp:effectExtent l="0" t="0" r="34290" b="30480"/>
                      <wp:wrapNone/>
                      <wp:docPr id="61" name="Straight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36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816FB7" id="Straight Connector 61" o:spid="_x0000_s1026" style="position:absolute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.95pt,9.65pt" to="392.7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6AA4A6CE" wp14:editId="49A029B4">
                      <wp:simplePos x="0" y="0"/>
                      <wp:positionH relativeFrom="column">
                        <wp:posOffset>4835526</wp:posOffset>
                      </wp:positionH>
                      <wp:positionV relativeFrom="paragraph">
                        <wp:posOffset>206375</wp:posOffset>
                      </wp:positionV>
                      <wp:extent cx="45719" cy="1927860"/>
                      <wp:effectExtent l="76200" t="38100" r="69215" b="5334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19278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419E6" id="Straight Arrow Connector 15" o:spid="_x0000_s1026" type="#_x0000_t32" style="position:absolute;margin-left:380.75pt;margin-top:16.25pt;width:3.6pt;height:151.8pt;flip:x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" strokecolor="#f3533f [3209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56F186AB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206CC019" wp14:editId="07125388">
                      <wp:simplePos x="0" y="0"/>
                      <wp:positionH relativeFrom="column">
                        <wp:posOffset>4774565</wp:posOffset>
                      </wp:positionH>
                      <wp:positionV relativeFrom="paragraph">
                        <wp:posOffset>6350</wp:posOffset>
                      </wp:positionV>
                      <wp:extent cx="182880" cy="0"/>
                      <wp:effectExtent l="0" t="0" r="0" b="0"/>
                      <wp:wrapNone/>
                      <wp:docPr id="60" name="Straight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EA8A8E" id="Straight Connector 60" o:spid="_x0000_s1026" style="position:absolute;z-index:25213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.95pt,.5pt" to="390.3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" strokecolor="#f3533f [3209]" strokeweight="1pt">
                      <v:stroke joinstyle="miter"/>
                    </v:line>
                  </w:pict>
                </mc:Fallback>
              </mc:AlternateContent>
            </w:r>
          </w:p>
          <w:p w14:paraId="0AC826FD" w14:textId="77777777" w:rsidR="00AD7257" w:rsidRDefault="00AD7257" w:rsidP="00342EA8"/>
          <w:p w14:paraId="3B8C7BB9" w14:textId="77777777" w:rsidR="00AD7257" w:rsidRDefault="00AD7257" w:rsidP="00342EA8"/>
          <w:p w14:paraId="17732A72" w14:textId="77777777" w:rsidR="00AD7257" w:rsidRDefault="00AD7257" w:rsidP="00342EA8"/>
          <w:p w14:paraId="383020C5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651B30B7" wp14:editId="5F28D20B">
                      <wp:simplePos x="0" y="0"/>
                      <wp:positionH relativeFrom="column">
                        <wp:posOffset>4744085</wp:posOffset>
                      </wp:positionH>
                      <wp:positionV relativeFrom="paragraph">
                        <wp:posOffset>4784090</wp:posOffset>
                      </wp:positionV>
                      <wp:extent cx="182245" cy="0"/>
                      <wp:effectExtent l="0" t="0" r="0" b="0"/>
                      <wp:wrapNone/>
                      <wp:docPr id="59" name="Straight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2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627505" id="Straight Connector 59" o:spid="_x0000_s1026" style="position:absolute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55pt,376.7pt" to="387.9pt,3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allowOverlap="1" wp14:anchorId="3C0EC99C" wp14:editId="1E5948CE">
                      <wp:simplePos x="0" y="0"/>
                      <wp:positionH relativeFrom="column">
                        <wp:posOffset>4759325</wp:posOffset>
                      </wp:positionH>
                      <wp:positionV relativeFrom="paragraph">
                        <wp:posOffset>3275330</wp:posOffset>
                      </wp:positionV>
                      <wp:extent cx="213360" cy="0"/>
                      <wp:effectExtent l="0" t="0" r="0" b="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3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46E259" id="Straight Connector 58" o:spid="_x0000_s1026" style="position:absolute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75pt,257.9pt" to="391.55pt,2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624AC639" wp14:editId="69A36C2B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3183890</wp:posOffset>
                      </wp:positionV>
                      <wp:extent cx="205740" cy="0"/>
                      <wp:effectExtent l="0" t="0" r="0" b="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7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C1B684" id="Straight Connector 55" o:spid="_x0000_s1026" style="position:absolute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15pt,250.7pt" to="390.35pt,2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184" behindDoc="0" locked="0" layoutInCell="1" allowOverlap="1" wp14:anchorId="3D79AA4D" wp14:editId="7F872F66">
                      <wp:simplePos x="0" y="0"/>
                      <wp:positionH relativeFrom="column">
                        <wp:posOffset>4047490</wp:posOffset>
                      </wp:positionH>
                      <wp:positionV relativeFrom="paragraph">
                        <wp:posOffset>212090</wp:posOffset>
                      </wp:positionV>
                      <wp:extent cx="601980" cy="220980"/>
                      <wp:effectExtent l="0" t="0" r="26670" b="26670"/>
                      <wp:wrapNone/>
                      <wp:docPr id="50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D9E216" w14:textId="77777777" w:rsidR="00AD7257" w:rsidRDefault="00AD7257" w:rsidP="00AD7257">
                                  <w:r>
                                    <w:t>78.7CM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79AA4D" id="Text Box 50" o:spid="_x0000_s1034" type="#_x0000_t202" style="position:absolute;margin-left:318.7pt;margin-top:16.7pt;width:47.4pt;height:17.4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" fillcolor="white [3201]" strokeweight=".5pt">
                      <v:textbox>
                        <w:txbxContent>
                          <w:p w14:paraId="68D9E216" w14:textId="77777777" w:rsidR="00AD7257" w:rsidRDefault="00AD7257" w:rsidP="00AD7257">
                            <w:r>
                              <w:t>78.7CM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2F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allowOverlap="1" wp14:anchorId="00325DAF" wp14:editId="2740BF58">
                      <wp:simplePos x="0" y="0"/>
                      <wp:positionH relativeFrom="column">
                        <wp:posOffset>4085590</wp:posOffset>
                      </wp:positionH>
                      <wp:positionV relativeFrom="paragraph">
                        <wp:posOffset>1983740</wp:posOffset>
                      </wp:positionV>
                      <wp:extent cx="601980" cy="220980"/>
                      <wp:effectExtent l="0" t="0" r="26670" b="26670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A4FB53" w14:textId="77777777" w:rsidR="00AD7257" w:rsidRDefault="00AD7257" w:rsidP="00AD7257">
                                  <w:r>
                                    <w:t>78.7CM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325DAF" id="Text Box 52" o:spid="_x0000_s1035" type="#_x0000_t202" style="position:absolute;margin-left:321.7pt;margin-top:156.2pt;width:47.4pt;height:17.4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" fillcolor="white [3201]" strokeweight=".5pt">
                      <v:textbox>
                        <w:txbxContent>
                          <w:p w14:paraId="25A4FB53" w14:textId="77777777" w:rsidR="00AD7257" w:rsidRDefault="00AD7257" w:rsidP="00AD7257">
                            <w:r>
                              <w:t>78.7CM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2F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79F9525B" wp14:editId="6CD96EE8">
                      <wp:simplePos x="0" y="0"/>
                      <wp:positionH relativeFrom="column">
                        <wp:posOffset>4104005</wp:posOffset>
                      </wp:positionH>
                      <wp:positionV relativeFrom="paragraph">
                        <wp:posOffset>3835400</wp:posOffset>
                      </wp:positionV>
                      <wp:extent cx="601980" cy="220980"/>
                      <wp:effectExtent l="0" t="0" r="26670" b="26670"/>
                      <wp:wrapNone/>
                      <wp:docPr id="51" name="Text Box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13DC58" w14:textId="77777777" w:rsidR="00AD7257" w:rsidRDefault="00AD7257" w:rsidP="00AD7257">
                                  <w:r>
                                    <w:t>66.2CM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F9525B" id="Text Box 51" o:spid="_x0000_s1036" type="#_x0000_t202" style="position:absolute;margin-left:323.15pt;margin-top:302pt;width:47.4pt;height:17.4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" fillcolor="white [3201]" strokeweight=".5pt">
                      <v:textbox>
                        <w:txbxContent>
                          <w:p w14:paraId="5213DC58" w14:textId="77777777" w:rsidR="00AD7257" w:rsidRDefault="00AD7257" w:rsidP="00AD7257">
                            <w:r>
                              <w:t>66.2CM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6C80B23D" wp14:editId="2042C706">
                      <wp:simplePos x="0" y="0"/>
                      <wp:positionH relativeFrom="column">
                        <wp:posOffset>4721225</wp:posOffset>
                      </wp:positionH>
                      <wp:positionV relativeFrom="paragraph">
                        <wp:posOffset>1096010</wp:posOffset>
                      </wp:positionV>
                      <wp:extent cx="228600" cy="0"/>
                      <wp:effectExtent l="0" t="0" r="0" b="0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7360F4" id="Straight Connector 54" o:spid="_x0000_s1026" style="position:absolute;flip:x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75pt,86.3pt" to="389.75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allowOverlap="1" wp14:anchorId="3CD9E435" wp14:editId="0E14937B">
                      <wp:simplePos x="0" y="0"/>
                      <wp:positionH relativeFrom="column">
                        <wp:posOffset>4713605</wp:posOffset>
                      </wp:positionH>
                      <wp:positionV relativeFrom="paragraph">
                        <wp:posOffset>1202690</wp:posOffset>
                      </wp:positionV>
                      <wp:extent cx="236220" cy="7620"/>
                      <wp:effectExtent l="0" t="0" r="30480" b="30480"/>
                      <wp:wrapNone/>
                      <wp:docPr id="53" name="Straight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98FBA7" id="Straight Connector 53" o:spid="_x0000_s1026" style="position:absolute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15pt,94.7pt" to="389.75pt,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466AA170" wp14:editId="03C011AB">
                      <wp:simplePos x="0" y="0"/>
                      <wp:positionH relativeFrom="column">
                        <wp:posOffset>4835526</wp:posOffset>
                      </wp:positionH>
                      <wp:positionV relativeFrom="paragraph">
                        <wp:posOffset>1202690</wp:posOffset>
                      </wp:positionV>
                      <wp:extent cx="45719" cy="1988820"/>
                      <wp:effectExtent l="76200" t="38100" r="69215" b="4953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9888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30094" id="Straight Arrow Connector 39" o:spid="_x0000_s1026" type="#_x0000_t32" style="position:absolute;margin-left:380.75pt;margin-top:94.7pt;width:3.6pt;height:156.6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" strokecolor="#f3533f [3209]" strokeweight="1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7A7287A3" wp14:editId="16CA731A">
                      <wp:simplePos x="0" y="0"/>
                      <wp:positionH relativeFrom="column">
                        <wp:posOffset>4820286</wp:posOffset>
                      </wp:positionH>
                      <wp:positionV relativeFrom="paragraph">
                        <wp:posOffset>3260090</wp:posOffset>
                      </wp:positionV>
                      <wp:extent cx="45719" cy="1501140"/>
                      <wp:effectExtent l="76200" t="38100" r="50165" b="6096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15011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91A457" id="Straight Arrow Connector 40" o:spid="_x0000_s1026" type="#_x0000_t32" style="position:absolute;margin-left:379.55pt;margin-top:256.7pt;width:3.6pt;height:118.2pt;flip:x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" strokecolor="#f3533f [3209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</w:tr>
    </w:tbl>
    <w:p w14:paraId="1965EA23" w14:textId="77777777" w:rsidR="00AD7257" w:rsidRDefault="00AD7257" w:rsidP="00433A09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AD7257" w:rsidRPr="00DE4BCC" w14:paraId="423ABA7D" w14:textId="77777777" w:rsidTr="00342E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529F3ED8" w14:textId="77777777" w:rsidR="00AD7257" w:rsidRPr="00DE4BCC" w:rsidRDefault="00AD7257" w:rsidP="00342EA8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AD7257" w:rsidRPr="00DE4BCC" w14:paraId="7923593E" w14:textId="77777777" w:rsidTr="00342EA8">
        <w:trPr>
          <w:trHeight w:val="12383"/>
        </w:trPr>
        <w:tc>
          <w:tcPr>
            <w:tcW w:w="5000" w:type="pct"/>
          </w:tcPr>
          <w:p w14:paraId="621114F7" w14:textId="77777777" w:rsidR="00AD7257" w:rsidRDefault="00AD7257" w:rsidP="00342EA8">
            <w:r w:rsidRPr="00093EE7">
              <w:rPr>
                <w:noProof/>
              </w:rPr>
              <w:drawing>
                <wp:anchor distT="0" distB="0" distL="114300" distR="114300" simplePos="0" relativeHeight="252141568" behindDoc="1" locked="0" layoutInCell="1" allowOverlap="1" wp14:anchorId="5C2396CF" wp14:editId="5C5D63A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81916</wp:posOffset>
                  </wp:positionV>
                  <wp:extent cx="4094811" cy="7574280"/>
                  <wp:effectExtent l="0" t="0" r="1270" b="7620"/>
                  <wp:wrapNone/>
                  <wp:docPr id="1329317015" name="Picture 1329317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3778" cy="7590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5E337A" w14:textId="77777777" w:rsidR="00AD7257" w:rsidRPr="00BF584A" w:rsidRDefault="00AD7257" w:rsidP="00342EA8"/>
          <w:p w14:paraId="6CE9B0CD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 wp14:anchorId="05C40EEE" wp14:editId="4D7D621A">
                      <wp:simplePos x="0" y="0"/>
                      <wp:positionH relativeFrom="column">
                        <wp:posOffset>3166745</wp:posOffset>
                      </wp:positionH>
                      <wp:positionV relativeFrom="paragraph">
                        <wp:posOffset>78105</wp:posOffset>
                      </wp:positionV>
                      <wp:extent cx="30480" cy="960120"/>
                      <wp:effectExtent l="76200" t="38100" r="64770" b="49530"/>
                      <wp:wrapNone/>
                      <wp:docPr id="1329317016" name="Straight Arrow Connector 1329317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" cy="9601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DF5978" id="Straight Arrow Connector 1329317016" o:spid="_x0000_s1026" type="#_x0000_t32" style="position:absolute;margin-left:249.35pt;margin-top:6.15pt;width:2.4pt;height:75.6pt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" strokecolor="#f3533f [3209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5C308E60" w14:textId="77777777" w:rsidR="00AD7257" w:rsidRPr="00BF584A" w:rsidRDefault="00AD7257" w:rsidP="00342EA8"/>
          <w:p w14:paraId="4DD2D3EA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allowOverlap="1" wp14:anchorId="5E296EA3" wp14:editId="76865255">
                      <wp:simplePos x="0" y="0"/>
                      <wp:positionH relativeFrom="column">
                        <wp:posOffset>3326765</wp:posOffset>
                      </wp:positionH>
                      <wp:positionV relativeFrom="paragraph">
                        <wp:posOffset>17780</wp:posOffset>
                      </wp:positionV>
                      <wp:extent cx="601980" cy="220980"/>
                      <wp:effectExtent l="0" t="0" r="26670" b="26670"/>
                      <wp:wrapNone/>
                      <wp:docPr id="1329316994" name="Text Box 13293169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50F385" w14:textId="77777777" w:rsidR="00AD7257" w:rsidRDefault="00AD7257" w:rsidP="00AD7257">
                                  <w:r>
                                    <w:t>48.8CM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296EA3" id="Text Box 1329316994" o:spid="_x0000_s1037" type="#_x0000_t202" style="position:absolute;margin-left:261.95pt;margin-top:1.4pt;width:47.4pt;height:17.4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" fillcolor="white [3201]" strokeweight=".5pt">
                      <v:textbox>
                        <w:txbxContent>
                          <w:p w14:paraId="6850F385" w14:textId="77777777" w:rsidR="00AD7257" w:rsidRDefault="00AD7257" w:rsidP="00AD7257">
                            <w:r>
                              <w:t>48.8CM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188616" w14:textId="77777777" w:rsidR="00AD7257" w:rsidRPr="00BF584A" w:rsidRDefault="00AD7257" w:rsidP="00342EA8"/>
          <w:p w14:paraId="43DCB7CF" w14:textId="77777777" w:rsidR="00AD7257" w:rsidRPr="00BF584A" w:rsidRDefault="00AD7257" w:rsidP="00342EA8"/>
          <w:p w14:paraId="0584546C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allowOverlap="1" wp14:anchorId="1A116F08" wp14:editId="29DD4BF7">
                      <wp:simplePos x="0" y="0"/>
                      <wp:positionH relativeFrom="column">
                        <wp:posOffset>3415030</wp:posOffset>
                      </wp:positionH>
                      <wp:positionV relativeFrom="paragraph">
                        <wp:posOffset>194945</wp:posOffset>
                      </wp:positionV>
                      <wp:extent cx="601980" cy="220980"/>
                      <wp:effectExtent l="0" t="0" r="26670" b="26670"/>
                      <wp:wrapNone/>
                      <wp:docPr id="1329317003" name="Text Box 13293170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D842D7A" w14:textId="77777777" w:rsidR="00AD7257" w:rsidRDefault="00AD7257" w:rsidP="00AD7257">
                                  <w:r>
                                    <w:t>24.4CM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16F08" id="Text Box 1329317003" o:spid="_x0000_s1038" type="#_x0000_t202" style="position:absolute;margin-left:268.9pt;margin-top:15.35pt;width:47.4pt;height:17.4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" fillcolor="white [3201]" strokeweight=".5pt">
                      <v:textbox>
                        <w:txbxContent>
                          <w:p w14:paraId="4D842D7A" w14:textId="77777777" w:rsidR="00AD7257" w:rsidRDefault="00AD7257" w:rsidP="00AD7257">
                            <w:r>
                              <w:t>24.4CM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29B81634" wp14:editId="163889B5">
                      <wp:simplePos x="0" y="0"/>
                      <wp:positionH relativeFrom="column">
                        <wp:posOffset>3296285</wp:posOffset>
                      </wp:positionH>
                      <wp:positionV relativeFrom="paragraph">
                        <wp:posOffset>30480</wp:posOffset>
                      </wp:positionV>
                      <wp:extent cx="30480" cy="518160"/>
                      <wp:effectExtent l="76200" t="38100" r="64770" b="53340"/>
                      <wp:wrapNone/>
                      <wp:docPr id="1329317018" name="Straight Arrow Connector 13293170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" cy="5181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1FC1EA" id="Straight Arrow Connector 1329317018" o:spid="_x0000_s1026" type="#_x0000_t32" style="position:absolute;margin-left:259.55pt;margin-top:2.4pt;width:2.4pt;height:40.8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" strokecolor="#f3533f [3209]" strokeweight="1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12079CCE" wp14:editId="49173937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7620</wp:posOffset>
                      </wp:positionV>
                      <wp:extent cx="259080" cy="7620"/>
                      <wp:effectExtent l="0" t="0" r="26670" b="30480"/>
                      <wp:wrapNone/>
                      <wp:docPr id="1329317017" name="Straight Connector 13293170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1F3A34" id="Straight Connector 1329317017" o:spid="_x0000_s1026" style="position:absolute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.6pt" to="267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" strokecolor="#f3533f [3209]" strokeweight="1.5pt">
                      <v:stroke joinstyle="miter"/>
                    </v:line>
                  </w:pict>
                </mc:Fallback>
              </mc:AlternateContent>
            </w:r>
          </w:p>
          <w:p w14:paraId="40A76D01" w14:textId="77777777" w:rsidR="00AD7257" w:rsidRPr="00BF584A" w:rsidRDefault="00AD7257" w:rsidP="00342EA8"/>
          <w:p w14:paraId="720D9AEC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1AFADD88" wp14:editId="25116920">
                      <wp:simplePos x="0" y="0"/>
                      <wp:positionH relativeFrom="column">
                        <wp:posOffset>3326765</wp:posOffset>
                      </wp:positionH>
                      <wp:positionV relativeFrom="paragraph">
                        <wp:posOffset>156210</wp:posOffset>
                      </wp:positionV>
                      <wp:extent cx="0" cy="548640"/>
                      <wp:effectExtent l="76200" t="38100" r="57150" b="60960"/>
                      <wp:wrapNone/>
                      <wp:docPr id="1329317020" name="Straight Arrow Connector 13293170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86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856132" id="Straight Arrow Connector 1329317020" o:spid="_x0000_s1026" type="#_x0000_t32" style="position:absolute;margin-left:261.95pt;margin-top:12.3pt;width:0;height:43.2pt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" strokecolor="#f3533f [3209]" strokeweight="1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27FAA560" wp14:editId="55A728EB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125730</wp:posOffset>
                      </wp:positionV>
                      <wp:extent cx="182880" cy="0"/>
                      <wp:effectExtent l="0" t="0" r="0" b="0"/>
                      <wp:wrapNone/>
                      <wp:docPr id="1329317019" name="Straight Connector 13293170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80EADE" id="Straight Connector 1329317019" o:spid="_x0000_s1026" style="position:absolute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75pt,9.9pt" to="269.1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" strokecolor="#f3533f [3209]" strokeweight="1.5pt">
                      <v:stroke joinstyle="miter"/>
                    </v:line>
                  </w:pict>
                </mc:Fallback>
              </mc:AlternateContent>
            </w:r>
          </w:p>
          <w:p w14:paraId="0EFD4E97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08D99F6F" wp14:editId="1FC6138F">
                      <wp:simplePos x="0" y="0"/>
                      <wp:positionH relativeFrom="column">
                        <wp:posOffset>3376930</wp:posOffset>
                      </wp:positionH>
                      <wp:positionV relativeFrom="paragraph">
                        <wp:posOffset>130175</wp:posOffset>
                      </wp:positionV>
                      <wp:extent cx="601980" cy="220980"/>
                      <wp:effectExtent l="0" t="0" r="26670" b="26670"/>
                      <wp:wrapNone/>
                      <wp:docPr id="1329317024" name="Text Box 1329317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9186973" w14:textId="77777777" w:rsidR="00AD7257" w:rsidRDefault="00AD7257" w:rsidP="00AD7257">
                                  <w:r>
                                    <w:t>24.4CM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99F6F" id="Text Box 1329317024" o:spid="_x0000_s1039" type="#_x0000_t202" style="position:absolute;margin-left:265.9pt;margin-top:10.25pt;width:47.4pt;height:17.4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" fillcolor="white [3201]" strokeweight=".5pt">
                      <v:textbox>
                        <w:txbxContent>
                          <w:p w14:paraId="19186973" w14:textId="77777777" w:rsidR="00AD7257" w:rsidRDefault="00AD7257" w:rsidP="00AD7257">
                            <w:r>
                              <w:t>24.4CM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BCBE44" w14:textId="77777777" w:rsidR="00AD7257" w:rsidRDefault="00AD7257" w:rsidP="00342EA8"/>
          <w:p w14:paraId="31DBEE27" w14:textId="77777777" w:rsidR="00AD7257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allowOverlap="1" wp14:anchorId="0CE90B33" wp14:editId="635F6A7C">
                      <wp:simplePos x="0" y="0"/>
                      <wp:positionH relativeFrom="column">
                        <wp:posOffset>3212465</wp:posOffset>
                      </wp:positionH>
                      <wp:positionV relativeFrom="paragraph">
                        <wp:posOffset>127635</wp:posOffset>
                      </wp:positionV>
                      <wp:extent cx="7620" cy="693420"/>
                      <wp:effectExtent l="76200" t="38100" r="68580" b="49530"/>
                      <wp:wrapNone/>
                      <wp:docPr id="1329317022" name="Straight Arrow Connector 13293170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6934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D3D4C2" id="Straight Arrow Connector 1329317022" o:spid="_x0000_s1026" type="#_x0000_t32" style="position:absolute;margin-left:252.95pt;margin-top:10.05pt;width:.6pt;height:54.6pt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" strokecolor="#f3533f [3209]" strokeweight="1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5E84F169" wp14:editId="2D2E253C">
                      <wp:simplePos x="0" y="0"/>
                      <wp:positionH relativeFrom="column">
                        <wp:posOffset>3113405</wp:posOffset>
                      </wp:positionH>
                      <wp:positionV relativeFrom="paragraph">
                        <wp:posOffset>104775</wp:posOffset>
                      </wp:positionV>
                      <wp:extent cx="327660" cy="0"/>
                      <wp:effectExtent l="0" t="0" r="0" b="0"/>
                      <wp:wrapNone/>
                      <wp:docPr id="1329317021" name="Straight Connector 13293170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6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F3DD24" id="Straight Connector 1329317021" o:spid="_x0000_s1026" style="position:absolute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15pt,8.25pt" to="270.9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" strokecolor="#f3533f [3209]" strokeweight="1.5pt">
                      <v:stroke joinstyle="miter"/>
                    </v:line>
                  </w:pict>
                </mc:Fallback>
              </mc:AlternateContent>
            </w:r>
          </w:p>
          <w:p w14:paraId="5D4C1187" w14:textId="77777777" w:rsidR="00AD7257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allowOverlap="1" wp14:anchorId="5E572B56" wp14:editId="51267974">
                      <wp:simplePos x="0" y="0"/>
                      <wp:positionH relativeFrom="column">
                        <wp:posOffset>3262630</wp:posOffset>
                      </wp:positionH>
                      <wp:positionV relativeFrom="paragraph">
                        <wp:posOffset>194945</wp:posOffset>
                      </wp:positionV>
                      <wp:extent cx="601980" cy="220980"/>
                      <wp:effectExtent l="0" t="0" r="26670" b="26670"/>
                      <wp:wrapNone/>
                      <wp:docPr id="1329317025" name="Text Box 13293170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564551" w14:textId="77777777" w:rsidR="00AD7257" w:rsidRDefault="00AD7257" w:rsidP="00AD7257">
                                  <w:r>
                                    <w:t>30CM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572B56" id="Text Box 1329317025" o:spid="_x0000_s1040" type="#_x0000_t202" style="position:absolute;margin-left:256.9pt;margin-top:15.35pt;width:47.4pt;height:17.4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" fillcolor="white [3201]" strokeweight=".5pt">
                      <v:textbox>
                        <w:txbxContent>
                          <w:p w14:paraId="78564551" w14:textId="77777777" w:rsidR="00AD7257" w:rsidRDefault="00AD7257" w:rsidP="00AD7257">
                            <w:r>
                              <w:t>30CM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494D32" w14:textId="77777777" w:rsidR="00AD7257" w:rsidRPr="00BF584A" w:rsidRDefault="00AD7257" w:rsidP="00342E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760" behindDoc="0" locked="0" layoutInCell="1" allowOverlap="1" wp14:anchorId="4C0E309B" wp14:editId="576B7F80">
                      <wp:simplePos x="0" y="0"/>
                      <wp:positionH relativeFrom="column">
                        <wp:posOffset>3136265</wp:posOffset>
                      </wp:positionH>
                      <wp:positionV relativeFrom="paragraph">
                        <wp:posOffset>436245</wp:posOffset>
                      </wp:positionV>
                      <wp:extent cx="350520" cy="7620"/>
                      <wp:effectExtent l="0" t="0" r="30480" b="30480"/>
                      <wp:wrapNone/>
                      <wp:docPr id="1329317023" name="Straight Connector 13293170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05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572F54" id="Straight Connector 1329317023" o:spid="_x0000_s1026" style="position:absolute;flip:y;z-index:25214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95pt,34.35pt" to="274.5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" strokecolor="#f3533f [3209]" strokeweight="1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0A80E094" w14:textId="4527D7B5" w:rsidR="009039DD" w:rsidRDefault="00D06213" w:rsidP="00433A09">
      <w:r w:rsidRPr="00093EE7">
        <w:rPr>
          <w:noProof/>
        </w:rPr>
        <w:drawing>
          <wp:anchor distT="0" distB="0" distL="114300" distR="114300" simplePos="0" relativeHeight="252107776" behindDoc="1" locked="0" layoutInCell="1" allowOverlap="1" wp14:anchorId="68676F38" wp14:editId="2187C7C5">
            <wp:simplePos x="0" y="0"/>
            <wp:positionH relativeFrom="column">
              <wp:posOffset>6853555</wp:posOffset>
            </wp:positionH>
            <wp:positionV relativeFrom="paragraph">
              <wp:posOffset>3031490</wp:posOffset>
            </wp:positionV>
            <wp:extent cx="1348105" cy="2493645"/>
            <wp:effectExtent l="0" t="0" r="4445" b="1905"/>
            <wp:wrapNone/>
            <wp:docPr id="1445533968" name="Picture 1445533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8105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9039DD" w:rsidRPr="00DE4BCC" w14:paraId="3E100369" w14:textId="77777777" w:rsidTr="00517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54759633" w14:textId="77777777" w:rsidR="009039DD" w:rsidRPr="00DE4BCC" w:rsidRDefault="009039DD" w:rsidP="00517630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9039DD" w:rsidRPr="00DE4BCC" w14:paraId="2FEBE7C4" w14:textId="77777777" w:rsidTr="00DF67F6">
        <w:trPr>
          <w:trHeight w:val="12743"/>
        </w:trPr>
        <w:tc>
          <w:tcPr>
            <w:tcW w:w="5000" w:type="pct"/>
          </w:tcPr>
          <w:p w14:paraId="0CC2EA8D" w14:textId="43766A28" w:rsidR="00D06213" w:rsidRDefault="00C707A2" w:rsidP="00D06213">
            <w:r w:rsidRPr="00093EE7">
              <w:rPr>
                <w:noProof/>
              </w:rPr>
              <w:drawing>
                <wp:anchor distT="0" distB="0" distL="114300" distR="114300" simplePos="0" relativeHeight="252109824" behindDoc="1" locked="0" layoutInCell="1" allowOverlap="1" wp14:anchorId="30D36037" wp14:editId="740F6D6D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348153" cy="2493714"/>
                  <wp:effectExtent l="0" t="0" r="4445" b="1905"/>
                  <wp:wrapNone/>
                  <wp:docPr id="1750398600" name="Picture 1750398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086" cy="2510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E8830CC" w14:textId="77777777" w:rsidR="00D06213" w:rsidRDefault="00D06213" w:rsidP="00D06213"/>
          <w:p w14:paraId="1EAC0EAB" w14:textId="77777777" w:rsidR="00D06213" w:rsidRDefault="00D06213" w:rsidP="00D06213"/>
          <w:p w14:paraId="384747CE" w14:textId="77777777" w:rsidR="00D06213" w:rsidRDefault="00D06213" w:rsidP="00D06213"/>
          <w:p w14:paraId="3C05C033" w14:textId="77777777" w:rsidR="00D06213" w:rsidRDefault="00D06213" w:rsidP="00D06213"/>
          <w:p w14:paraId="78B18DAA" w14:textId="77777777" w:rsidR="00C707A2" w:rsidRDefault="00C707A2" w:rsidP="00D06213"/>
          <w:p w14:paraId="0AE9F9AA" w14:textId="77777777" w:rsidR="00C707A2" w:rsidRDefault="00C707A2" w:rsidP="00D06213"/>
          <w:p w14:paraId="3873863D" w14:textId="4E780063" w:rsidR="00C707A2" w:rsidRDefault="00C707A2" w:rsidP="00D06213"/>
          <w:p w14:paraId="18489312" w14:textId="6C0F190D" w:rsidR="00D06213" w:rsidRDefault="00C707A2" w:rsidP="00D0621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 wp14:anchorId="4B5E52BF" wp14:editId="47EBCE1C">
                      <wp:simplePos x="0" y="0"/>
                      <wp:positionH relativeFrom="column">
                        <wp:posOffset>1638935</wp:posOffset>
                      </wp:positionH>
                      <wp:positionV relativeFrom="paragraph">
                        <wp:posOffset>10160</wp:posOffset>
                      </wp:positionV>
                      <wp:extent cx="2562225" cy="466725"/>
                      <wp:effectExtent l="0" t="0" r="28575" b="28575"/>
                      <wp:wrapNone/>
                      <wp:docPr id="305472078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62225" cy="466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28A361" w14:textId="77777777" w:rsidR="00C707A2" w:rsidRDefault="00C707A2" w:rsidP="00C707A2">
                                  <w:r>
                                    <w:t>Attaching on Back side as a loop label</w:t>
                                  </w:r>
                                </w:p>
                                <w:p w14:paraId="1C75F39C" w14:textId="77777777" w:rsidR="00C707A2" w:rsidRDefault="00C707A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5E52BF" id="Text Box 40" o:spid="_x0000_s1032" type="#_x0000_t202" style="position:absolute;margin-left:129.05pt;margin-top:.8pt;width:201.75pt;height:36.75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" fillcolor="white [3201]" strokeweight=".5pt">
                      <v:textbox>
                        <w:txbxContent>
                          <w:p w14:paraId="7B28A361" w14:textId="77777777" w:rsidR="00C707A2" w:rsidRDefault="00C707A2" w:rsidP="00C707A2">
                            <w:r>
                              <w:t>Attaching on Back side as a loop label</w:t>
                            </w:r>
                          </w:p>
                          <w:p w14:paraId="1C75F39C" w14:textId="77777777" w:rsidR="00C707A2" w:rsidRDefault="00C707A2"/>
                        </w:txbxContent>
                      </v:textbox>
                    </v:shape>
                  </w:pict>
                </mc:Fallback>
              </mc:AlternateContent>
            </w:r>
          </w:p>
          <w:p w14:paraId="0ADEA90B" w14:textId="03A15FFD" w:rsidR="00D06213" w:rsidRDefault="00C707A2" w:rsidP="00D0621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24025593" wp14:editId="4C98F478">
                      <wp:simplePos x="0" y="0"/>
                      <wp:positionH relativeFrom="column">
                        <wp:posOffset>1076959</wp:posOffset>
                      </wp:positionH>
                      <wp:positionV relativeFrom="paragraph">
                        <wp:posOffset>40640</wp:posOffset>
                      </wp:positionV>
                      <wp:extent cx="1057275" cy="190500"/>
                      <wp:effectExtent l="38100" t="0" r="28575" b="76200"/>
                      <wp:wrapNone/>
                      <wp:docPr id="1329317012" name="Straight Arrow Connector 13293170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57275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type w14:anchorId="059CB4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29317012" o:spid="_x0000_s1026" type="#_x0000_t32" style="position:absolute;margin-left:84.8pt;margin-top:3.2pt;width:83.25pt;height:15pt;flip:x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38A74FA" w14:textId="3233ADDA" w:rsidR="00D06213" w:rsidRDefault="00D06213" w:rsidP="00D06213"/>
          <w:p w14:paraId="0A98C344" w14:textId="4CC6B28E" w:rsidR="00D06213" w:rsidRDefault="00D06213" w:rsidP="00D06213"/>
          <w:tbl>
            <w:tblPr>
              <w:tblStyle w:val="InvoiceTable"/>
              <w:tblpPr w:leftFromText="180" w:rightFromText="180" w:vertAnchor="text" w:horzAnchor="margin" w:tblpY="-2"/>
              <w:tblW w:w="5000" w:type="pct"/>
              <w:tblLook w:val="04A0" w:firstRow="1" w:lastRow="0" w:firstColumn="1" w:lastColumn="0" w:noHBand="0" w:noVBand="1"/>
              <w:tblDescription w:val="Bill To/Ship To"/>
            </w:tblPr>
            <w:tblGrid>
              <w:gridCol w:w="9052"/>
            </w:tblGrid>
            <w:tr w:rsidR="00D06213" w:rsidRPr="00DE4BCC" w14:paraId="7E873941" w14:textId="77777777" w:rsidTr="003F2A7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14:paraId="2CACDC2B" w14:textId="48035707" w:rsidR="00D06213" w:rsidRPr="00DE4BCC" w:rsidRDefault="00D06213" w:rsidP="00D06213">
                  <w:pPr>
                    <w:rPr>
                      <w:color w:val="auto"/>
                    </w:rPr>
                  </w:pPr>
                  <w:r>
                    <w:rPr>
                      <w:color w:val="auto"/>
                      <w:sz w:val="20"/>
                      <w:szCs w:val="22"/>
                    </w:rPr>
                    <w:t>Label Artwork</w:t>
                  </w:r>
                </w:p>
              </w:tc>
            </w:tr>
            <w:tr w:rsidR="00D06213" w:rsidRPr="00DE4BCC" w14:paraId="6C11914B" w14:textId="77777777" w:rsidTr="003F2A7B">
              <w:trPr>
                <w:trHeight w:val="4276"/>
              </w:trPr>
              <w:tc>
                <w:tcPr>
                  <w:tcW w:w="5000" w:type="pct"/>
                  <w:shd w:val="clear" w:color="auto" w:fill="auto"/>
                </w:tcPr>
                <w:p w14:paraId="24AC7870" w14:textId="044562C6" w:rsidR="00D06213" w:rsidRPr="004B3C6F" w:rsidRDefault="0071228D" w:rsidP="00D06213">
                  <w:pPr>
                    <w:tabs>
                      <w:tab w:val="left" w:pos="5010"/>
                      <w:tab w:val="left" w:pos="5175"/>
                    </w:tabs>
                    <w:rPr>
                      <w:bCs/>
                    </w:rPr>
                  </w:pPr>
                  <w:r w:rsidRPr="0071228D">
                    <w:rPr>
                      <w:bCs/>
                    </w:rPr>
                    <w:drawing>
                      <wp:anchor distT="0" distB="0" distL="114300" distR="114300" simplePos="0" relativeHeight="252154880" behindDoc="1" locked="0" layoutInCell="1" allowOverlap="1" wp14:anchorId="53E41B5C" wp14:editId="0DECD956">
                        <wp:simplePos x="0" y="0"/>
                        <wp:positionH relativeFrom="column">
                          <wp:posOffset>660467</wp:posOffset>
                        </wp:positionH>
                        <wp:positionV relativeFrom="paragraph">
                          <wp:posOffset>132982</wp:posOffset>
                        </wp:positionV>
                        <wp:extent cx="1166495" cy="2305685"/>
                        <wp:effectExtent l="0" t="0" r="0" b="0"/>
                        <wp:wrapNone/>
                        <wp:docPr id="18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6495" cy="23056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06213">
                    <w:rPr>
                      <w:bCs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98560" behindDoc="0" locked="0" layoutInCell="1" allowOverlap="1" wp14:anchorId="6C9F2095" wp14:editId="2FB1ED4B">
                            <wp:simplePos x="0" y="0"/>
                            <wp:positionH relativeFrom="column">
                              <wp:posOffset>1885755</wp:posOffset>
                            </wp:positionH>
                            <wp:positionV relativeFrom="paragraph">
                              <wp:posOffset>52803</wp:posOffset>
                            </wp:positionV>
                            <wp:extent cx="445477" cy="240323"/>
                            <wp:effectExtent l="0" t="0" r="12065" b="26670"/>
                            <wp:wrapNone/>
                            <wp:docPr id="2066654834" name="Text Box 20666548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445477" cy="24032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F5474E7" w14:textId="77777777" w:rsidR="00D06213" w:rsidRDefault="00D06213" w:rsidP="00D06213">
                                        <w:r>
                                          <w:t>7CM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C9F2095" id="Text Box 2066654834" o:spid="_x0000_s1033" type="#_x0000_t202" style="position:absolute;margin-left:148.5pt;margin-top:4.15pt;width:35.1pt;height:18.9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" fillcolor="white [3201]" strokeweight=".5pt">
                            <v:textbox>
                              <w:txbxContent>
                                <w:p w14:paraId="5F5474E7" w14:textId="77777777" w:rsidR="00D06213" w:rsidRDefault="00D06213" w:rsidP="00D06213">
                                  <w:r>
                                    <w:t>7CM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D06213">
                    <w:rPr>
                      <w:bCs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3680" behindDoc="0" locked="0" layoutInCell="1" allowOverlap="1" wp14:anchorId="57E915B6" wp14:editId="23F2BB30">
                            <wp:simplePos x="0" y="0"/>
                            <wp:positionH relativeFrom="column">
                              <wp:posOffset>684970</wp:posOffset>
                            </wp:positionH>
                            <wp:positionV relativeFrom="paragraph">
                              <wp:posOffset>99255</wp:posOffset>
                            </wp:positionV>
                            <wp:extent cx="1137138" cy="0"/>
                            <wp:effectExtent l="38100" t="76200" r="25400" b="95250"/>
                            <wp:wrapNone/>
                            <wp:docPr id="41641542" name="Straight Arrow Connector 416415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37138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oel="http://schemas.microsoft.com/office/2019/extlst" xmlns:w16du="http://schemas.microsoft.com/office/word/2023/wordml/word16du" xmlns:w16sdtfl="http://schemas.microsoft.com/office/word/2024/wordml/sdtformatlock">
                        <w:pict>
                          <v:shape w14:anchorId="7CC117D1" id="Straight Arrow Connector 41641542" o:spid="_x0000_s1026" type="#_x0000_t32" style="position:absolute;margin-left:53.95pt;margin-top:7.8pt;width:89.55pt;height:0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" strokecolor="#5b9bd5 [3204]" strokeweight=".5pt">
                            <v:stroke startarrow="block" endarrow="block" joinstyle="miter"/>
                          </v:shape>
                        </w:pict>
                      </mc:Fallback>
                    </mc:AlternateContent>
                  </w:r>
                  <w:r w:rsidR="00D06213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2656" behindDoc="0" locked="0" layoutInCell="1" allowOverlap="1" wp14:anchorId="3203F2A3" wp14:editId="79ACA128">
                            <wp:simplePos x="0" y="0"/>
                            <wp:positionH relativeFrom="column">
                              <wp:posOffset>602908</wp:posOffset>
                            </wp:positionH>
                            <wp:positionV relativeFrom="paragraph">
                              <wp:posOffset>169594</wp:posOffset>
                            </wp:positionV>
                            <wp:extent cx="11723" cy="2280138"/>
                            <wp:effectExtent l="76200" t="38100" r="64770" b="63500"/>
                            <wp:wrapNone/>
                            <wp:docPr id="733611483" name="Straight Arrow Connector 73361148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1723" cy="2280138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C3C8E54" id="Straight Arrow Connector 733611483" o:spid="_x0000_s1026" type="#_x0000_t32" style="position:absolute;margin-left:47.45pt;margin-top:13.35pt;width:.9pt;height:179.55pt;flip:x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" strokecolor="#5b9bd5 [3204]" strokeweight=".5pt">
                            <v:stroke startarrow="block" endarrow="block" joinstyle="miter"/>
                          </v:shape>
                        </w:pict>
                      </mc:Fallback>
                    </mc:AlternateContent>
                  </w:r>
                  <w:r w:rsidR="00D06213" w:rsidRPr="004B3C6F">
                    <w:rPr>
                      <w:bCs/>
                    </w:rPr>
                    <w:tab/>
                  </w:r>
                  <w:r w:rsidR="00D06213">
                    <w:rPr>
                      <w:bCs/>
                    </w:rPr>
                    <w:tab/>
                  </w:r>
                </w:p>
                <w:p w14:paraId="0795240D" w14:textId="77777777" w:rsidR="00D06213" w:rsidRDefault="00D06213" w:rsidP="00D06213">
                  <w:pPr>
                    <w:tabs>
                      <w:tab w:val="left" w:pos="5055"/>
                      <w:tab w:val="left" w:pos="6075"/>
                    </w:tabs>
                  </w:pPr>
                  <w:r>
                    <w:tab/>
                  </w:r>
                  <w:r>
                    <w:tab/>
                  </w:r>
                </w:p>
                <w:p w14:paraId="7F94C582" w14:textId="77777777" w:rsidR="00D06213" w:rsidRPr="0066283E" w:rsidRDefault="00D06213" w:rsidP="00D06213"/>
                <w:p w14:paraId="096A14AD" w14:textId="26D7CFE8" w:rsidR="00D06213" w:rsidRPr="0066283E" w:rsidRDefault="00D06213" w:rsidP="00D06213"/>
                <w:p w14:paraId="45A7DB7B" w14:textId="753DCF12" w:rsidR="00D06213" w:rsidRDefault="00D06213" w:rsidP="00D06213">
                  <w:pPr>
                    <w:tabs>
                      <w:tab w:val="left" w:pos="8055"/>
                    </w:tabs>
                  </w:pPr>
                  <w:r>
                    <w:rPr>
                      <w:bCs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99584" behindDoc="0" locked="0" layoutInCell="1" allowOverlap="1" wp14:anchorId="7F906406" wp14:editId="615A2447">
                            <wp:simplePos x="0" y="0"/>
                            <wp:positionH relativeFrom="column">
                              <wp:posOffset>40200</wp:posOffset>
                            </wp:positionH>
                            <wp:positionV relativeFrom="paragraph">
                              <wp:posOffset>159531</wp:posOffset>
                            </wp:positionV>
                            <wp:extent cx="515815" cy="228600"/>
                            <wp:effectExtent l="0" t="0" r="17780" b="19050"/>
                            <wp:wrapNone/>
                            <wp:docPr id="1988989148" name="Text Box 19889891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515815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4615A1C0" w14:textId="77777777" w:rsidR="00D06213" w:rsidRDefault="00D06213" w:rsidP="00D06213">
                                        <w:r>
                                          <w:t>14CM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F906406" id="Text Box 1988989148" o:spid="_x0000_s1034" type="#_x0000_t202" style="position:absolute;margin-left:3.15pt;margin-top:12.55pt;width:40.6pt;height:18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" fillcolor="white [3201]" strokeweight=".5pt">
                            <v:textbox>
                              <w:txbxContent>
                                <w:p w14:paraId="4615A1C0" w14:textId="77777777" w:rsidR="00D06213" w:rsidRDefault="00D06213" w:rsidP="00D06213">
                                  <w:r>
                                    <w:t>14CM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t xml:space="preserve">                                               </w:t>
                  </w:r>
                </w:p>
                <w:p w14:paraId="539BE515" w14:textId="274E4A38" w:rsidR="00D06213" w:rsidRDefault="00D06213" w:rsidP="00D06213"/>
                <w:p w14:paraId="6F48B5D5" w14:textId="6E05F180" w:rsidR="00D06213" w:rsidRDefault="00D06213" w:rsidP="00D06213">
                  <w:pPr>
                    <w:tabs>
                      <w:tab w:val="left" w:pos="960"/>
                    </w:tabs>
                  </w:pPr>
                  <w:r>
                    <w:tab/>
                  </w:r>
                </w:p>
                <w:p w14:paraId="3DFF4299" w14:textId="750257D2" w:rsidR="0071228D" w:rsidRPr="0071228D" w:rsidRDefault="0071228D" w:rsidP="0071228D"/>
                <w:p w14:paraId="25274548" w14:textId="4AFA103B" w:rsidR="0071228D" w:rsidRPr="0071228D" w:rsidRDefault="0071228D" w:rsidP="0071228D"/>
                <w:p w14:paraId="14A58728" w14:textId="77777777" w:rsidR="0071228D" w:rsidRPr="0071228D" w:rsidRDefault="0071228D" w:rsidP="0071228D"/>
                <w:p w14:paraId="5A225031" w14:textId="1D669FE5" w:rsidR="0071228D" w:rsidRDefault="0071228D" w:rsidP="0071228D"/>
                <w:p w14:paraId="1EB049F2" w14:textId="06E0506F" w:rsidR="0071228D" w:rsidRPr="0071228D" w:rsidRDefault="0071228D" w:rsidP="0071228D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78FFD5EA" w14:textId="77777777" w:rsidR="00D06213" w:rsidRPr="009E3264" w:rsidRDefault="00D06213" w:rsidP="00D06213">
            <w:r w:rsidRPr="009E3264">
              <w:rPr>
                <w:highlight w:val="yellow"/>
              </w:rPr>
              <w:t>Platatac poly bag – 24cm x 29cm</w:t>
            </w:r>
            <w:r>
              <w:t xml:space="preserve"> </w:t>
            </w:r>
            <w:r w:rsidRPr="009E3264">
              <w:rPr>
                <w:highlight w:val="yellow"/>
              </w:rPr>
              <w:t>with hang tac</w:t>
            </w:r>
            <w:r>
              <w:t xml:space="preserve"> </w:t>
            </w:r>
          </w:p>
          <w:tbl>
            <w:tblPr>
              <w:tblStyle w:val="InvoiceTable"/>
              <w:tblpPr w:leftFromText="180" w:rightFromText="180" w:vertAnchor="text" w:horzAnchor="margin" w:tblpY="183"/>
              <w:tblW w:w="5000" w:type="pct"/>
              <w:tblLook w:val="04A0" w:firstRow="1" w:lastRow="0" w:firstColumn="1" w:lastColumn="0" w:noHBand="0" w:noVBand="1"/>
              <w:tblDescription w:val="Bill To/Ship To"/>
            </w:tblPr>
            <w:tblGrid>
              <w:gridCol w:w="9052"/>
            </w:tblGrid>
            <w:tr w:rsidR="00D06213" w:rsidRPr="00DE4BCC" w14:paraId="6A4D1212" w14:textId="77777777" w:rsidTr="003F2A7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8"/>
              </w:trPr>
              <w:tc>
                <w:tcPr>
                  <w:tcW w:w="5000" w:type="pct"/>
                </w:tcPr>
                <w:p w14:paraId="09BE72F7" w14:textId="77777777" w:rsidR="00D06213" w:rsidRPr="00DE4BCC" w:rsidRDefault="00D06213" w:rsidP="00D06213">
                  <w:pPr>
                    <w:rPr>
                      <w:color w:val="auto"/>
                    </w:rPr>
                  </w:pPr>
                  <w:r>
                    <w:rPr>
                      <w:color w:val="auto"/>
                      <w:sz w:val="20"/>
                      <w:szCs w:val="22"/>
                    </w:rPr>
                    <w:t>Sticker artwork</w:t>
                  </w:r>
                </w:p>
              </w:tc>
            </w:tr>
            <w:tr w:rsidR="00D06213" w:rsidRPr="00DE4BCC" w14:paraId="2AEE190D" w14:textId="77777777" w:rsidTr="003F2A7B">
              <w:trPr>
                <w:trHeight w:val="2388"/>
              </w:trPr>
              <w:tc>
                <w:tcPr>
                  <w:tcW w:w="5000" w:type="pct"/>
                  <w:shd w:val="clear" w:color="auto" w:fill="auto"/>
                </w:tcPr>
                <w:p w14:paraId="29BB1A0D" w14:textId="77777777" w:rsidR="00D06213" w:rsidRPr="004B3C6F" w:rsidRDefault="00D06213" w:rsidP="00D06213">
                  <w:pPr>
                    <w:tabs>
                      <w:tab w:val="left" w:pos="5010"/>
                      <w:tab w:val="left" w:pos="5175"/>
                    </w:tabs>
                    <w:rPr>
                      <w:bCs/>
                    </w:rPr>
                  </w:pPr>
                  <w:r w:rsidRPr="00B157DA">
                    <w:rPr>
                      <w:bCs/>
                      <w:noProof/>
                    </w:rPr>
                    <w:drawing>
                      <wp:anchor distT="0" distB="0" distL="114300" distR="114300" simplePos="0" relativeHeight="252104704" behindDoc="1" locked="0" layoutInCell="1" allowOverlap="1" wp14:anchorId="246283B3" wp14:editId="726338D9">
                        <wp:simplePos x="0" y="0"/>
                        <wp:positionH relativeFrom="column">
                          <wp:posOffset>-830</wp:posOffset>
                        </wp:positionH>
                        <wp:positionV relativeFrom="paragraph">
                          <wp:posOffset>75907</wp:posOffset>
                        </wp:positionV>
                        <wp:extent cx="3036277" cy="1350946"/>
                        <wp:effectExtent l="0" t="0" r="0" b="1905"/>
                        <wp:wrapNone/>
                        <wp:docPr id="990075529" name="Picture 9900755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4062" cy="13544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Pr="004B3C6F">
                    <w:rPr>
                      <w:bCs/>
                    </w:rPr>
                    <w:tab/>
                  </w:r>
                  <w:r>
                    <w:rPr>
                      <w:bCs/>
                    </w:rPr>
                    <w:tab/>
                  </w:r>
                </w:p>
                <w:p w14:paraId="09E33294" w14:textId="573C8AB0" w:rsidR="00D06213" w:rsidRPr="0066283E" w:rsidRDefault="00D06213" w:rsidP="00D06213">
                  <w:r>
                    <w:tab/>
                  </w:r>
                  <w:r>
                    <w:tab/>
                  </w:r>
                </w:p>
                <w:p w14:paraId="6C1800AD" w14:textId="77777777" w:rsidR="00D06213" w:rsidRPr="0066283E" w:rsidRDefault="00D06213" w:rsidP="00D06213"/>
                <w:p w14:paraId="6FDECD6D" w14:textId="77777777" w:rsidR="00D06213" w:rsidRDefault="00D06213" w:rsidP="00D06213">
                  <w:pPr>
                    <w:tabs>
                      <w:tab w:val="left" w:pos="8055"/>
                    </w:tabs>
                  </w:pPr>
                </w:p>
                <w:p w14:paraId="517BD40B" w14:textId="77777777" w:rsidR="00D06213" w:rsidRDefault="00D06213" w:rsidP="00D06213"/>
                <w:p w14:paraId="1682972B" w14:textId="633DAEC1" w:rsidR="00D06213" w:rsidRPr="00040A91" w:rsidRDefault="00D06213" w:rsidP="00D06213">
                  <w:pPr>
                    <w:tabs>
                      <w:tab w:val="left" w:pos="960"/>
                    </w:tabs>
                  </w:pPr>
                  <w:r>
                    <w:tab/>
                  </w:r>
                </w:p>
              </w:tc>
            </w:tr>
          </w:tbl>
          <w:p w14:paraId="4F69FBC1" w14:textId="49D3399A" w:rsidR="009039DD" w:rsidRPr="00BF584A" w:rsidRDefault="009039DD" w:rsidP="00517630"/>
        </w:tc>
      </w:tr>
    </w:tbl>
    <w:p w14:paraId="141D479A" w14:textId="06BCE523" w:rsidR="00EA24A0" w:rsidRDefault="00EA24A0" w:rsidP="00433A09"/>
    <w:tbl>
      <w:tblPr>
        <w:tblStyle w:val="InvoiceTabl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24A0" w14:paraId="1242E0D5" w14:textId="77777777" w:rsidTr="00EA24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0" w:type="dxa"/>
          </w:tcPr>
          <w:p w14:paraId="758F3721" w14:textId="77777777" w:rsidR="00EA24A0" w:rsidRDefault="00EA24A0" w:rsidP="00433A09"/>
        </w:tc>
      </w:tr>
      <w:tr w:rsidR="00EA24A0" w14:paraId="6EB07520" w14:textId="77777777" w:rsidTr="00EA24A0">
        <w:trPr>
          <w:trHeight w:val="12851"/>
        </w:trPr>
        <w:tc>
          <w:tcPr>
            <w:tcW w:w="9350" w:type="dxa"/>
          </w:tcPr>
          <w:p w14:paraId="2AB7F7F6" w14:textId="42B9A746" w:rsidR="00EA24A0" w:rsidRDefault="00EA24A0" w:rsidP="00433A09">
            <w:r>
              <w:rPr>
                <w:noProof/>
              </w:rPr>
              <w:drawing>
                <wp:anchor distT="0" distB="0" distL="114300" distR="114300" simplePos="0" relativeHeight="252153856" behindDoc="1" locked="0" layoutInCell="1" allowOverlap="1" wp14:anchorId="6752FB86" wp14:editId="6C5667A6">
                  <wp:simplePos x="0" y="0"/>
                  <wp:positionH relativeFrom="column">
                    <wp:posOffset>-1082357</wp:posOffset>
                  </wp:positionH>
                  <wp:positionV relativeFrom="paragraph">
                    <wp:posOffset>1224598</wp:posOffset>
                  </wp:positionV>
                  <wp:extent cx="7870329" cy="5591200"/>
                  <wp:effectExtent l="0" t="3493" r="0" b="0"/>
                  <wp:wrapNone/>
                  <wp:docPr id="13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70329" cy="559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0A2F5D0" w14:textId="14F52318" w:rsidR="001818EE" w:rsidRDefault="001818EE" w:rsidP="00433A09"/>
    <w:tbl>
      <w:tblPr>
        <w:tblStyle w:val="InvoiceTabl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818EE" w14:paraId="44AC7C06" w14:textId="77777777" w:rsidTr="001818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0" w:type="dxa"/>
          </w:tcPr>
          <w:p w14:paraId="0ECF6042" w14:textId="77777777" w:rsidR="001818EE" w:rsidRDefault="001818EE" w:rsidP="00433A09"/>
        </w:tc>
      </w:tr>
      <w:tr w:rsidR="001818EE" w14:paraId="3FC23648" w14:textId="77777777" w:rsidTr="001818EE">
        <w:trPr>
          <w:trHeight w:val="12491"/>
        </w:trPr>
        <w:tc>
          <w:tcPr>
            <w:tcW w:w="9350" w:type="dxa"/>
          </w:tcPr>
          <w:p w14:paraId="281EC6ED" w14:textId="490C34C3" w:rsidR="001818EE" w:rsidRDefault="001818EE" w:rsidP="00433A09">
            <w:r>
              <w:rPr>
                <w:noProof/>
              </w:rPr>
              <w:drawing>
                <wp:anchor distT="0" distB="0" distL="114300" distR="114300" simplePos="0" relativeHeight="252116992" behindDoc="1" locked="0" layoutInCell="1" allowOverlap="1" wp14:anchorId="4172DB3D" wp14:editId="4553FC73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3490595</wp:posOffset>
                  </wp:positionV>
                  <wp:extent cx="3627120" cy="4267200"/>
                  <wp:effectExtent l="0" t="0" r="0" b="0"/>
                  <wp:wrapNone/>
                  <wp:docPr id="11" name="Picture 41" descr="A blueprint of a piece of pap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175266" name="Picture 41" descr="A blueprint of a piece of pape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7120" cy="42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5968" behindDoc="1" locked="0" layoutInCell="1" allowOverlap="1" wp14:anchorId="5CF389EE" wp14:editId="26A2372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-29845</wp:posOffset>
                  </wp:positionV>
                  <wp:extent cx="3676311" cy="3398520"/>
                  <wp:effectExtent l="0" t="0" r="635" b="0"/>
                  <wp:wrapNone/>
                  <wp:docPr id="10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63" cy="3400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F458728" w14:textId="26EC331D" w:rsidR="00114CF4" w:rsidRDefault="00114CF4" w:rsidP="00433A09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093EE7" w:rsidRPr="00DE4BCC" w14:paraId="79C81835" w14:textId="77777777" w:rsidTr="00517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ABA57D4" w14:textId="77777777" w:rsidR="00093EE7" w:rsidRPr="00DE4BCC" w:rsidRDefault="00093EE7" w:rsidP="00517630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093EE7" w:rsidRPr="00DE4BCC" w14:paraId="08C4101B" w14:textId="77777777" w:rsidTr="00EA24A0">
        <w:trPr>
          <w:trHeight w:val="12023"/>
        </w:trPr>
        <w:tc>
          <w:tcPr>
            <w:tcW w:w="5000" w:type="pct"/>
          </w:tcPr>
          <w:p w14:paraId="06C56231" w14:textId="15F65375" w:rsidR="00093EE7" w:rsidRDefault="00093EE7" w:rsidP="00517630"/>
          <w:p w14:paraId="19402C7E" w14:textId="77777777" w:rsidR="00E322EC" w:rsidRDefault="00E322EC" w:rsidP="00517630"/>
          <w:p w14:paraId="276B1125" w14:textId="278DC49E" w:rsidR="00E322EC" w:rsidRDefault="00E322EC" w:rsidP="00517630"/>
          <w:p w14:paraId="57B55919" w14:textId="25EC6D06" w:rsidR="00E322EC" w:rsidRDefault="001818EE" w:rsidP="00517630">
            <w:r>
              <w:rPr>
                <w:noProof/>
              </w:rPr>
              <w:drawing>
                <wp:anchor distT="0" distB="0" distL="114300" distR="114300" simplePos="0" relativeHeight="252114944" behindDoc="1" locked="0" layoutInCell="1" allowOverlap="1" wp14:anchorId="4B0DE395" wp14:editId="62ADF026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3387725</wp:posOffset>
                  </wp:positionV>
                  <wp:extent cx="3355340" cy="3129138"/>
                  <wp:effectExtent l="0" t="0" r="0" b="0"/>
                  <wp:wrapNone/>
                  <wp:docPr id="209622161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340" cy="312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80B4C">
              <w:rPr>
                <w:noProof/>
              </w:rPr>
              <w:drawing>
                <wp:anchor distT="0" distB="0" distL="114300" distR="114300" simplePos="0" relativeHeight="252113920" behindDoc="1" locked="0" layoutInCell="1" allowOverlap="1" wp14:anchorId="4D587985" wp14:editId="1ADC1A68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1905</wp:posOffset>
                  </wp:positionV>
                  <wp:extent cx="3463388" cy="2600325"/>
                  <wp:effectExtent l="0" t="0" r="3810" b="0"/>
                  <wp:wrapNone/>
                  <wp:docPr id="1768570341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3388" cy="260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C905971" w14:textId="3AE05B52" w:rsidR="00E322EC" w:rsidRPr="00BF584A" w:rsidRDefault="00E322EC" w:rsidP="00517630"/>
        </w:tc>
      </w:tr>
    </w:tbl>
    <w:p w14:paraId="673A8E8E" w14:textId="60D1D76F" w:rsidR="00EA24A0" w:rsidRPr="0066283E" w:rsidRDefault="00EA24A0" w:rsidP="0066283E"/>
    <w:tbl>
      <w:tblPr>
        <w:tblStyle w:val="InvoiceTabl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24A0" w14:paraId="5F676F9C" w14:textId="77777777" w:rsidTr="00EA24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0" w:type="dxa"/>
          </w:tcPr>
          <w:p w14:paraId="450156B0" w14:textId="77777777" w:rsidR="00EA24A0" w:rsidRDefault="00EA24A0" w:rsidP="0066283E"/>
        </w:tc>
      </w:tr>
      <w:tr w:rsidR="00EA24A0" w14:paraId="6DFD6D09" w14:textId="77777777" w:rsidTr="00EA24A0">
        <w:trPr>
          <w:trHeight w:val="12761"/>
        </w:trPr>
        <w:tc>
          <w:tcPr>
            <w:tcW w:w="9350" w:type="dxa"/>
          </w:tcPr>
          <w:p w14:paraId="1E318D10" w14:textId="101BC8BF" w:rsidR="00EA24A0" w:rsidRDefault="00EA24A0" w:rsidP="0066283E">
            <w:r>
              <w:rPr>
                <w:noProof/>
              </w:rPr>
              <w:drawing>
                <wp:anchor distT="0" distB="0" distL="114300" distR="114300" simplePos="0" relativeHeight="252152832" behindDoc="1" locked="0" layoutInCell="1" allowOverlap="1" wp14:anchorId="14F10EB9" wp14:editId="0FE7637D">
                  <wp:simplePos x="0" y="0"/>
                  <wp:positionH relativeFrom="column">
                    <wp:posOffset>-1086802</wp:posOffset>
                  </wp:positionH>
                  <wp:positionV relativeFrom="paragraph">
                    <wp:posOffset>1277302</wp:posOffset>
                  </wp:positionV>
                  <wp:extent cx="7911068" cy="5506355"/>
                  <wp:effectExtent l="2222" t="0" r="0" b="0"/>
                  <wp:wrapNone/>
                  <wp:docPr id="12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7911068" cy="5506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524C432" w14:textId="49A8AE7B" w:rsidR="004D74F7" w:rsidRPr="0066283E" w:rsidRDefault="004D74F7" w:rsidP="0066283E"/>
    <w:sectPr w:rsidR="004D74F7" w:rsidRPr="0066283E" w:rsidSect="007E3D23">
      <w:footerReference w:type="default" r:id="rId23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52252" w14:textId="77777777" w:rsidR="00124263" w:rsidRDefault="00124263">
      <w:pPr>
        <w:spacing w:after="0"/>
      </w:pPr>
      <w:r>
        <w:separator/>
      </w:r>
    </w:p>
  </w:endnote>
  <w:endnote w:type="continuationSeparator" w:id="0">
    <w:p w14:paraId="761E4EBE" w14:textId="77777777" w:rsidR="00124263" w:rsidRDefault="001242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8A0D7" w14:textId="77777777" w:rsidR="00124263" w:rsidRDefault="00124263">
      <w:pPr>
        <w:spacing w:after="0"/>
      </w:pPr>
      <w:r>
        <w:separator/>
      </w:r>
    </w:p>
  </w:footnote>
  <w:footnote w:type="continuationSeparator" w:id="0">
    <w:p w14:paraId="56F7E059" w14:textId="77777777" w:rsidR="00124263" w:rsidRDefault="001242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40A91"/>
    <w:rsid w:val="00047818"/>
    <w:rsid w:val="00051B06"/>
    <w:rsid w:val="000671E5"/>
    <w:rsid w:val="000677DA"/>
    <w:rsid w:val="00093EE7"/>
    <w:rsid w:val="000A13CF"/>
    <w:rsid w:val="000B1457"/>
    <w:rsid w:val="000D37AE"/>
    <w:rsid w:val="000D4AF2"/>
    <w:rsid w:val="000E45E2"/>
    <w:rsid w:val="000E5146"/>
    <w:rsid w:val="000E7BA5"/>
    <w:rsid w:val="000F1410"/>
    <w:rsid w:val="000F45A0"/>
    <w:rsid w:val="00104C24"/>
    <w:rsid w:val="00114CF4"/>
    <w:rsid w:val="00124263"/>
    <w:rsid w:val="00136E3C"/>
    <w:rsid w:val="00147208"/>
    <w:rsid w:val="00155384"/>
    <w:rsid w:val="001818EE"/>
    <w:rsid w:val="0018603C"/>
    <w:rsid w:val="001B4C5F"/>
    <w:rsid w:val="001B7B38"/>
    <w:rsid w:val="001C1013"/>
    <w:rsid w:val="001D0C6A"/>
    <w:rsid w:val="001E2728"/>
    <w:rsid w:val="001E5C8E"/>
    <w:rsid w:val="00200CAC"/>
    <w:rsid w:val="00223B8D"/>
    <w:rsid w:val="002423C7"/>
    <w:rsid w:val="00242488"/>
    <w:rsid w:val="00247ADB"/>
    <w:rsid w:val="00255734"/>
    <w:rsid w:val="002750DA"/>
    <w:rsid w:val="0028638D"/>
    <w:rsid w:val="0029442A"/>
    <w:rsid w:val="002A2DA1"/>
    <w:rsid w:val="002A4407"/>
    <w:rsid w:val="002B2B6A"/>
    <w:rsid w:val="002C6EAE"/>
    <w:rsid w:val="002E3310"/>
    <w:rsid w:val="002E72CA"/>
    <w:rsid w:val="003177A9"/>
    <w:rsid w:val="00335B41"/>
    <w:rsid w:val="003366D8"/>
    <w:rsid w:val="0034578F"/>
    <w:rsid w:val="003638A0"/>
    <w:rsid w:val="00371D00"/>
    <w:rsid w:val="00390E98"/>
    <w:rsid w:val="003C192B"/>
    <w:rsid w:val="003C2460"/>
    <w:rsid w:val="003C256A"/>
    <w:rsid w:val="003D2A46"/>
    <w:rsid w:val="003D3016"/>
    <w:rsid w:val="003E2F5B"/>
    <w:rsid w:val="003E4BA6"/>
    <w:rsid w:val="00433A09"/>
    <w:rsid w:val="004342C2"/>
    <w:rsid w:val="00437F9D"/>
    <w:rsid w:val="00451E2E"/>
    <w:rsid w:val="004621D9"/>
    <w:rsid w:val="004652E5"/>
    <w:rsid w:val="004954AB"/>
    <w:rsid w:val="004A7424"/>
    <w:rsid w:val="004B3C6F"/>
    <w:rsid w:val="004C306F"/>
    <w:rsid w:val="004C30E4"/>
    <w:rsid w:val="004C34EC"/>
    <w:rsid w:val="004C726C"/>
    <w:rsid w:val="004D24EB"/>
    <w:rsid w:val="004D342A"/>
    <w:rsid w:val="004D74F7"/>
    <w:rsid w:val="004E0B40"/>
    <w:rsid w:val="004E3D44"/>
    <w:rsid w:val="004E55D7"/>
    <w:rsid w:val="0050563A"/>
    <w:rsid w:val="005076EA"/>
    <w:rsid w:val="00553DF6"/>
    <w:rsid w:val="00554805"/>
    <w:rsid w:val="005651D3"/>
    <w:rsid w:val="00575A98"/>
    <w:rsid w:val="00581BA7"/>
    <w:rsid w:val="005841DE"/>
    <w:rsid w:val="00591137"/>
    <w:rsid w:val="00593696"/>
    <w:rsid w:val="005A6D43"/>
    <w:rsid w:val="005B0781"/>
    <w:rsid w:val="005B252E"/>
    <w:rsid w:val="005C2CF2"/>
    <w:rsid w:val="005E1116"/>
    <w:rsid w:val="005E3A64"/>
    <w:rsid w:val="005E4A3B"/>
    <w:rsid w:val="0062113E"/>
    <w:rsid w:val="00633D7A"/>
    <w:rsid w:val="006433F3"/>
    <w:rsid w:val="00650B59"/>
    <w:rsid w:val="00651957"/>
    <w:rsid w:val="0065347E"/>
    <w:rsid w:val="0066283E"/>
    <w:rsid w:val="00664C5D"/>
    <w:rsid w:val="006B08DD"/>
    <w:rsid w:val="006D1349"/>
    <w:rsid w:val="006D6A3A"/>
    <w:rsid w:val="006D73B6"/>
    <w:rsid w:val="006F24EC"/>
    <w:rsid w:val="00711EBF"/>
    <w:rsid w:val="0071228D"/>
    <w:rsid w:val="0072400D"/>
    <w:rsid w:val="007265C0"/>
    <w:rsid w:val="00731452"/>
    <w:rsid w:val="00735CF9"/>
    <w:rsid w:val="00747E46"/>
    <w:rsid w:val="00756684"/>
    <w:rsid w:val="00763E60"/>
    <w:rsid w:val="00797D0E"/>
    <w:rsid w:val="007A209A"/>
    <w:rsid w:val="007B0C03"/>
    <w:rsid w:val="007B56EE"/>
    <w:rsid w:val="007B7264"/>
    <w:rsid w:val="007C1E31"/>
    <w:rsid w:val="007E1496"/>
    <w:rsid w:val="007E23EC"/>
    <w:rsid w:val="007E3D23"/>
    <w:rsid w:val="007F74A6"/>
    <w:rsid w:val="008015AD"/>
    <w:rsid w:val="0082049A"/>
    <w:rsid w:val="0083292E"/>
    <w:rsid w:val="0083363F"/>
    <w:rsid w:val="00850056"/>
    <w:rsid w:val="008675B2"/>
    <w:rsid w:val="00871E7A"/>
    <w:rsid w:val="00874856"/>
    <w:rsid w:val="00894FA0"/>
    <w:rsid w:val="0089773C"/>
    <w:rsid w:val="009039DD"/>
    <w:rsid w:val="009306DF"/>
    <w:rsid w:val="009665C3"/>
    <w:rsid w:val="00985466"/>
    <w:rsid w:val="00994A93"/>
    <w:rsid w:val="009D6AAC"/>
    <w:rsid w:val="009E0DC4"/>
    <w:rsid w:val="009E3264"/>
    <w:rsid w:val="009F0E8D"/>
    <w:rsid w:val="00A0372A"/>
    <w:rsid w:val="00A31AC1"/>
    <w:rsid w:val="00A33C84"/>
    <w:rsid w:val="00A347E5"/>
    <w:rsid w:val="00A35B2B"/>
    <w:rsid w:val="00A453DD"/>
    <w:rsid w:val="00A56B70"/>
    <w:rsid w:val="00A60AC1"/>
    <w:rsid w:val="00A8011E"/>
    <w:rsid w:val="00A80B4C"/>
    <w:rsid w:val="00A835B2"/>
    <w:rsid w:val="00A9050A"/>
    <w:rsid w:val="00AC250E"/>
    <w:rsid w:val="00AD7257"/>
    <w:rsid w:val="00AE1A48"/>
    <w:rsid w:val="00AF1900"/>
    <w:rsid w:val="00AF3C61"/>
    <w:rsid w:val="00B11297"/>
    <w:rsid w:val="00B157DA"/>
    <w:rsid w:val="00B36C4F"/>
    <w:rsid w:val="00B445DD"/>
    <w:rsid w:val="00B63763"/>
    <w:rsid w:val="00B701F6"/>
    <w:rsid w:val="00B72B7E"/>
    <w:rsid w:val="00B8674E"/>
    <w:rsid w:val="00B8707A"/>
    <w:rsid w:val="00B90C2F"/>
    <w:rsid w:val="00BA4210"/>
    <w:rsid w:val="00BA5C0E"/>
    <w:rsid w:val="00BB351C"/>
    <w:rsid w:val="00BD4E17"/>
    <w:rsid w:val="00BF0FA0"/>
    <w:rsid w:val="00BF584A"/>
    <w:rsid w:val="00C066BC"/>
    <w:rsid w:val="00C26287"/>
    <w:rsid w:val="00C26C63"/>
    <w:rsid w:val="00C4369C"/>
    <w:rsid w:val="00C45978"/>
    <w:rsid w:val="00C6232B"/>
    <w:rsid w:val="00C62F76"/>
    <w:rsid w:val="00C707A2"/>
    <w:rsid w:val="00C7576A"/>
    <w:rsid w:val="00C763E6"/>
    <w:rsid w:val="00C8732B"/>
    <w:rsid w:val="00C901FA"/>
    <w:rsid w:val="00CA528F"/>
    <w:rsid w:val="00CB6AA8"/>
    <w:rsid w:val="00CC2B24"/>
    <w:rsid w:val="00CF00C0"/>
    <w:rsid w:val="00CF6784"/>
    <w:rsid w:val="00D06213"/>
    <w:rsid w:val="00D07674"/>
    <w:rsid w:val="00D3176E"/>
    <w:rsid w:val="00D336B6"/>
    <w:rsid w:val="00D40925"/>
    <w:rsid w:val="00D44742"/>
    <w:rsid w:val="00D454BA"/>
    <w:rsid w:val="00D4618C"/>
    <w:rsid w:val="00D63068"/>
    <w:rsid w:val="00D776E0"/>
    <w:rsid w:val="00D93711"/>
    <w:rsid w:val="00D97F3C"/>
    <w:rsid w:val="00DC2E1D"/>
    <w:rsid w:val="00DE4BCC"/>
    <w:rsid w:val="00DF2291"/>
    <w:rsid w:val="00DF38F3"/>
    <w:rsid w:val="00DF4B26"/>
    <w:rsid w:val="00DF67F6"/>
    <w:rsid w:val="00E322EC"/>
    <w:rsid w:val="00E40E81"/>
    <w:rsid w:val="00E501EB"/>
    <w:rsid w:val="00E815EB"/>
    <w:rsid w:val="00E91C1C"/>
    <w:rsid w:val="00E95727"/>
    <w:rsid w:val="00E96654"/>
    <w:rsid w:val="00EA24A0"/>
    <w:rsid w:val="00EA73BB"/>
    <w:rsid w:val="00EB32CD"/>
    <w:rsid w:val="00EB7B91"/>
    <w:rsid w:val="00EC52D1"/>
    <w:rsid w:val="00EC5B0C"/>
    <w:rsid w:val="00EE40D9"/>
    <w:rsid w:val="00EF0667"/>
    <w:rsid w:val="00F07EAE"/>
    <w:rsid w:val="00F245C1"/>
    <w:rsid w:val="00F33D62"/>
    <w:rsid w:val="00F37692"/>
    <w:rsid w:val="00F40CE9"/>
    <w:rsid w:val="00F43F80"/>
    <w:rsid w:val="00F51E42"/>
    <w:rsid w:val="00F900BE"/>
    <w:rsid w:val="00FA4FCB"/>
    <w:rsid w:val="00FA5EFB"/>
    <w:rsid w:val="00FB452F"/>
    <w:rsid w:val="00FC13FD"/>
    <w:rsid w:val="00FD078E"/>
    <w:rsid w:val="00FE6166"/>
    <w:rsid w:val="00FF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  <w15:docId w15:val="{473FF6E7-6464-4862-AFF2-48F519CD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EE7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table" w:styleId="GridTable6Colorful-Accent1">
    <w:name w:val="Grid Table 6 Colorful Accent 1"/>
    <w:basedOn w:val="TableNormal"/>
    <w:uiPriority w:val="51"/>
    <w:rsid w:val="004D24EB"/>
    <w:pPr>
      <w:spacing w:after="0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4B3C6F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039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39D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9DD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9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9D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7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39</TotalTime>
  <Pages>9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Savitha Sunil</dc:creator>
  <cp:lastModifiedBy>Losan Krishnasami</cp:lastModifiedBy>
  <cp:revision>13</cp:revision>
  <dcterms:created xsi:type="dcterms:W3CDTF">2026-07-02T07:56:00Z</dcterms:created>
  <dcterms:modified xsi:type="dcterms:W3CDTF">2026-07-02T08:35:00Z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