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9C662" w14:textId="1F41A108" w:rsidR="00DE53E5" w:rsidRDefault="00DE53E5">
      <w:pPr>
        <w:rPr>
          <w:b/>
          <w:bCs/>
          <w:color w:val="FF0000"/>
          <w:sz w:val="24"/>
          <w:szCs w:val="24"/>
        </w:rPr>
      </w:pPr>
      <w:r w:rsidRPr="009602ED">
        <w:rPr>
          <w:b/>
          <w:bCs/>
          <w:color w:val="FF0000"/>
          <w:sz w:val="24"/>
          <w:szCs w:val="24"/>
        </w:rPr>
        <w:t>STYLE REFERENCE NUMBER – LINK-PB-2</w:t>
      </w:r>
      <w:r w:rsidR="00E16613">
        <w:rPr>
          <w:b/>
          <w:bCs/>
          <w:color w:val="FF0000"/>
          <w:sz w:val="24"/>
          <w:szCs w:val="24"/>
        </w:rPr>
        <w:t>6-196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DE53E5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5BA4441E" w14:textId="6CA57C8D" w:rsidR="005C2CF2" w:rsidRPr="00711EBF" w:rsidRDefault="00192DAA" w:rsidP="00DE4BCC">
            <w:pPr>
              <w:pStyle w:val="Subtitle"/>
              <w:rPr>
                <w:color w:val="auto"/>
              </w:rPr>
            </w:pPr>
            <w:r w:rsidRPr="00192DAA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Platatac </w:t>
            </w:r>
            <w:r w:rsidR="005966EC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asad f</w:t>
            </w:r>
            <w:r w:rsidR="000023DE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IR</w:t>
            </w:r>
            <w:r w:rsidR="005966EC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st line belt ifak</w:t>
            </w:r>
            <w:r w:rsidR="00E13B1F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</w:t>
            </w: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</w:t>
            </w:r>
            <w:r w:rsidR="00097094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</w:t>
            </w: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0023DE">
                  <w:rPr>
                    <w:color w:val="002060"/>
                  </w:rPr>
                  <w:t>February 19, 2026</w:t>
                </w:r>
              </w:sdtContent>
            </w:sdt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9329" w:type="dxa"/>
        <w:tblLook w:val="04A0" w:firstRow="1" w:lastRow="0" w:firstColumn="1" w:lastColumn="0" w:noHBand="0" w:noVBand="1"/>
      </w:tblPr>
      <w:tblGrid>
        <w:gridCol w:w="2342"/>
        <w:gridCol w:w="2325"/>
        <w:gridCol w:w="2331"/>
        <w:gridCol w:w="2331"/>
      </w:tblGrid>
      <w:tr w:rsidR="006B0EF8" w14:paraId="15020612" w14:textId="6C481D50" w:rsidTr="006B0E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tcW w:w="2342" w:type="dxa"/>
          </w:tcPr>
          <w:p w14:paraId="6977BB57" w14:textId="2814D379" w:rsidR="006B0EF8" w:rsidRPr="004D24EB" w:rsidRDefault="006B0EF8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PO Number</w:t>
            </w:r>
          </w:p>
        </w:tc>
        <w:tc>
          <w:tcPr>
            <w:tcW w:w="2325" w:type="dxa"/>
          </w:tcPr>
          <w:p w14:paraId="315AEF71" w14:textId="3BE6E255" w:rsidR="006B0EF8" w:rsidRPr="004D24EB" w:rsidRDefault="006B0EF8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Product Cord</w:t>
            </w:r>
          </w:p>
        </w:tc>
        <w:tc>
          <w:tcPr>
            <w:tcW w:w="2331" w:type="dxa"/>
          </w:tcPr>
          <w:p w14:paraId="08A09F0A" w14:textId="771FCB5A" w:rsidR="006B0EF8" w:rsidRPr="004D24EB" w:rsidRDefault="006B0EF8" w:rsidP="00DE4BCC">
            <w:pPr>
              <w:rPr>
                <w:color w:val="auto"/>
              </w:rPr>
            </w:pPr>
            <w:r w:rsidRPr="004D24EB">
              <w:rPr>
                <w:color w:val="auto"/>
              </w:rPr>
              <w:t>Color</w:t>
            </w:r>
          </w:p>
        </w:tc>
        <w:tc>
          <w:tcPr>
            <w:tcW w:w="2331" w:type="dxa"/>
          </w:tcPr>
          <w:p w14:paraId="2599751C" w14:textId="66DD8CF7" w:rsidR="006B0EF8" w:rsidRPr="004D24EB" w:rsidRDefault="006B0EF8" w:rsidP="00DE4BCC">
            <w:pPr>
              <w:rPr>
                <w:color w:val="auto"/>
              </w:rPr>
            </w:pPr>
            <w:r>
              <w:rPr>
                <w:color w:val="auto"/>
              </w:rPr>
              <w:t>QTY</w:t>
            </w:r>
          </w:p>
        </w:tc>
      </w:tr>
      <w:tr w:rsidR="006B0EF8" w:rsidRPr="004D24EB" w14:paraId="0646B128" w14:textId="0B2E6E25" w:rsidTr="000023DE">
        <w:trPr>
          <w:trHeight w:val="431"/>
        </w:trPr>
        <w:tc>
          <w:tcPr>
            <w:tcW w:w="2342" w:type="dxa"/>
            <w:shd w:val="clear" w:color="auto" w:fill="FFFF00"/>
            <w:vAlign w:val="bottom"/>
          </w:tcPr>
          <w:p w14:paraId="09AFA64D" w14:textId="524AAD01" w:rsidR="006B0EF8" w:rsidRPr="006B0EF8" w:rsidRDefault="006B0EF8" w:rsidP="00097094">
            <w:pPr>
              <w:rPr>
                <w:color w:val="auto"/>
                <w:sz w:val="16"/>
                <w:szCs w:val="16"/>
              </w:rPr>
            </w:pPr>
            <w:r w:rsidRPr="006B0EF8">
              <w:rPr>
                <w:color w:val="auto"/>
                <w:sz w:val="16"/>
                <w:szCs w:val="16"/>
              </w:rPr>
              <w:t>PO-00528</w:t>
            </w:r>
          </w:p>
        </w:tc>
        <w:tc>
          <w:tcPr>
            <w:tcW w:w="2325" w:type="dxa"/>
            <w:shd w:val="clear" w:color="auto" w:fill="FFFF00"/>
            <w:vAlign w:val="bottom"/>
          </w:tcPr>
          <w:p w14:paraId="328B8F92" w14:textId="1B0CEE8D" w:rsidR="006B0EF8" w:rsidRPr="006B0EF8" w:rsidRDefault="000023DE" w:rsidP="00097094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842457</w:t>
            </w:r>
          </w:p>
        </w:tc>
        <w:tc>
          <w:tcPr>
            <w:tcW w:w="2331" w:type="dxa"/>
            <w:shd w:val="clear" w:color="auto" w:fill="FFFF00"/>
            <w:vAlign w:val="bottom"/>
          </w:tcPr>
          <w:p w14:paraId="2F0FA556" w14:textId="1D0986B4" w:rsidR="006B0EF8" w:rsidRPr="006B0EF8" w:rsidRDefault="006B0EF8" w:rsidP="00097094">
            <w:pPr>
              <w:rPr>
                <w:color w:val="auto"/>
                <w:sz w:val="16"/>
                <w:szCs w:val="16"/>
              </w:rPr>
            </w:pPr>
            <w:r w:rsidRPr="006B0EF8">
              <w:rPr>
                <w:color w:val="auto"/>
                <w:sz w:val="16"/>
                <w:szCs w:val="16"/>
              </w:rPr>
              <w:t>TFP</w:t>
            </w:r>
          </w:p>
        </w:tc>
        <w:tc>
          <w:tcPr>
            <w:tcW w:w="2331" w:type="dxa"/>
            <w:shd w:val="clear" w:color="auto" w:fill="FFFF00"/>
          </w:tcPr>
          <w:p w14:paraId="0F44330C" w14:textId="435CE864" w:rsidR="006B0EF8" w:rsidRPr="006B0EF8" w:rsidRDefault="006B0EF8" w:rsidP="00097094">
            <w:pPr>
              <w:rPr>
                <w:color w:val="auto"/>
                <w:sz w:val="16"/>
                <w:szCs w:val="16"/>
              </w:rPr>
            </w:pPr>
            <w:r w:rsidRPr="006B0EF8">
              <w:rPr>
                <w:color w:val="auto"/>
                <w:sz w:val="16"/>
                <w:szCs w:val="16"/>
              </w:rPr>
              <w:t>100PCS</w:t>
            </w:r>
          </w:p>
        </w:tc>
      </w:tr>
      <w:tr w:rsidR="006B0EF8" w:rsidRPr="004D24EB" w14:paraId="04F55EFA" w14:textId="46671047" w:rsidTr="006B0EF8">
        <w:trPr>
          <w:trHeight w:val="417"/>
        </w:trPr>
        <w:tc>
          <w:tcPr>
            <w:tcW w:w="2342" w:type="dxa"/>
            <w:vAlign w:val="bottom"/>
          </w:tcPr>
          <w:p w14:paraId="610707FF" w14:textId="15DBDE4D" w:rsidR="006B0EF8" w:rsidRPr="006B0EF8" w:rsidRDefault="006B0EF8" w:rsidP="004940A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2325" w:type="dxa"/>
            <w:vAlign w:val="bottom"/>
          </w:tcPr>
          <w:p w14:paraId="65CAB1E1" w14:textId="5A284B39" w:rsidR="006B0EF8" w:rsidRPr="006B0EF8" w:rsidRDefault="006B0EF8" w:rsidP="004940A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2331" w:type="dxa"/>
            <w:vAlign w:val="bottom"/>
          </w:tcPr>
          <w:p w14:paraId="2C16E253" w14:textId="4FB1A88E" w:rsidR="006B0EF8" w:rsidRPr="006B0EF8" w:rsidRDefault="006B0EF8" w:rsidP="004940A7">
            <w:pPr>
              <w:rPr>
                <w:color w:val="auto"/>
                <w:sz w:val="16"/>
                <w:szCs w:val="16"/>
              </w:rPr>
            </w:pPr>
            <w:r w:rsidRPr="006B0EF8">
              <w:rPr>
                <w:color w:val="auto"/>
                <w:sz w:val="16"/>
                <w:szCs w:val="16"/>
              </w:rPr>
              <w:t>MCAM</w:t>
            </w:r>
          </w:p>
        </w:tc>
        <w:tc>
          <w:tcPr>
            <w:tcW w:w="2331" w:type="dxa"/>
          </w:tcPr>
          <w:p w14:paraId="7AE8411E" w14:textId="77777777" w:rsidR="006B0EF8" w:rsidRPr="006B0EF8" w:rsidRDefault="006B0EF8" w:rsidP="004940A7">
            <w:pPr>
              <w:rPr>
                <w:color w:val="auto"/>
                <w:sz w:val="16"/>
                <w:szCs w:val="16"/>
              </w:rPr>
            </w:pPr>
          </w:p>
        </w:tc>
      </w:tr>
      <w:tr w:rsidR="006B0EF8" w:rsidRPr="004D24EB" w14:paraId="7A8DC557" w14:textId="3B17071F" w:rsidTr="006B0EF8">
        <w:trPr>
          <w:trHeight w:val="417"/>
        </w:trPr>
        <w:tc>
          <w:tcPr>
            <w:tcW w:w="2342" w:type="dxa"/>
            <w:vAlign w:val="bottom"/>
          </w:tcPr>
          <w:p w14:paraId="5449419C" w14:textId="2EEBE8C5" w:rsidR="006B0EF8" w:rsidRPr="006B0EF8" w:rsidRDefault="006B0EF8" w:rsidP="004940A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2325" w:type="dxa"/>
            <w:vAlign w:val="bottom"/>
          </w:tcPr>
          <w:p w14:paraId="1966DEA2" w14:textId="56DAA5CB" w:rsidR="006B0EF8" w:rsidRPr="006B0EF8" w:rsidRDefault="006B0EF8" w:rsidP="004940A7">
            <w:pPr>
              <w:rPr>
                <w:rFonts w:cstheme="minorHAnsi"/>
                <w:color w:val="auto"/>
                <w:sz w:val="16"/>
                <w:szCs w:val="16"/>
              </w:rPr>
            </w:pPr>
          </w:p>
        </w:tc>
        <w:tc>
          <w:tcPr>
            <w:tcW w:w="2331" w:type="dxa"/>
            <w:vAlign w:val="bottom"/>
          </w:tcPr>
          <w:p w14:paraId="1A77A1FA" w14:textId="271BD7EB" w:rsidR="006B0EF8" w:rsidRPr="006B0EF8" w:rsidRDefault="006B0EF8" w:rsidP="004940A7">
            <w:pPr>
              <w:rPr>
                <w:color w:val="auto"/>
                <w:sz w:val="16"/>
                <w:szCs w:val="16"/>
              </w:rPr>
            </w:pPr>
            <w:r w:rsidRPr="006B0EF8">
              <w:rPr>
                <w:color w:val="auto"/>
                <w:sz w:val="16"/>
                <w:szCs w:val="16"/>
              </w:rPr>
              <w:t>RG</w:t>
            </w:r>
          </w:p>
        </w:tc>
        <w:tc>
          <w:tcPr>
            <w:tcW w:w="2331" w:type="dxa"/>
          </w:tcPr>
          <w:p w14:paraId="7D790766" w14:textId="77777777" w:rsidR="006B0EF8" w:rsidRPr="006B0EF8" w:rsidRDefault="006B0EF8" w:rsidP="004940A7">
            <w:pPr>
              <w:rPr>
                <w:color w:val="auto"/>
                <w:sz w:val="16"/>
                <w:szCs w:val="16"/>
              </w:rPr>
            </w:pPr>
          </w:p>
        </w:tc>
      </w:tr>
      <w:tr w:rsidR="006B0EF8" w:rsidRPr="004D24EB" w14:paraId="326343BD" w14:textId="271DDDC6" w:rsidTr="006B0EF8">
        <w:trPr>
          <w:trHeight w:val="417"/>
        </w:trPr>
        <w:tc>
          <w:tcPr>
            <w:tcW w:w="2342" w:type="dxa"/>
            <w:vAlign w:val="bottom"/>
          </w:tcPr>
          <w:p w14:paraId="25FB73CD" w14:textId="2B4D9B45" w:rsidR="006B0EF8" w:rsidRPr="006B0EF8" w:rsidRDefault="006B0EF8" w:rsidP="004940A7">
            <w:pPr>
              <w:rPr>
                <w:sz w:val="16"/>
                <w:szCs w:val="16"/>
              </w:rPr>
            </w:pPr>
          </w:p>
        </w:tc>
        <w:tc>
          <w:tcPr>
            <w:tcW w:w="2325" w:type="dxa"/>
            <w:vAlign w:val="bottom"/>
          </w:tcPr>
          <w:p w14:paraId="3A964408" w14:textId="1D173FA7" w:rsidR="006B0EF8" w:rsidRPr="006B0EF8" w:rsidRDefault="006B0EF8" w:rsidP="004940A7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331" w:type="dxa"/>
            <w:vAlign w:val="bottom"/>
          </w:tcPr>
          <w:p w14:paraId="31BCC877" w14:textId="3812873E" w:rsidR="006B0EF8" w:rsidRPr="006B0EF8" w:rsidRDefault="006B0EF8" w:rsidP="004940A7">
            <w:pPr>
              <w:rPr>
                <w:rFonts w:cstheme="minorHAnsi"/>
                <w:sz w:val="16"/>
                <w:szCs w:val="16"/>
              </w:rPr>
            </w:pPr>
            <w:r w:rsidRPr="006B0EF8">
              <w:rPr>
                <w:rFonts w:cstheme="minorHAnsi"/>
                <w:sz w:val="16"/>
                <w:szCs w:val="16"/>
              </w:rPr>
              <w:t>CBK</w:t>
            </w:r>
          </w:p>
        </w:tc>
        <w:tc>
          <w:tcPr>
            <w:tcW w:w="2331" w:type="dxa"/>
          </w:tcPr>
          <w:p w14:paraId="3FD1C960" w14:textId="77777777" w:rsidR="006B0EF8" w:rsidRPr="006B0EF8" w:rsidRDefault="006B0EF8" w:rsidP="004940A7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6B0EF8" w:rsidRPr="004D24EB" w14:paraId="226DBD1D" w14:textId="6E27368C" w:rsidTr="006B0EF8">
        <w:trPr>
          <w:trHeight w:val="417"/>
        </w:trPr>
        <w:tc>
          <w:tcPr>
            <w:tcW w:w="2342" w:type="dxa"/>
            <w:vAlign w:val="bottom"/>
          </w:tcPr>
          <w:p w14:paraId="1CC25C6B" w14:textId="5B4A6767" w:rsidR="006B0EF8" w:rsidRPr="006B0EF8" w:rsidRDefault="006B0EF8" w:rsidP="004940A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2325" w:type="dxa"/>
            <w:vAlign w:val="bottom"/>
          </w:tcPr>
          <w:p w14:paraId="676023F6" w14:textId="1FF1BA85" w:rsidR="006B0EF8" w:rsidRPr="006B0EF8" w:rsidRDefault="006B0EF8" w:rsidP="004940A7">
            <w:pPr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2331" w:type="dxa"/>
            <w:vAlign w:val="bottom"/>
          </w:tcPr>
          <w:p w14:paraId="6E508791" w14:textId="480DB588" w:rsidR="006B0EF8" w:rsidRPr="006B0EF8" w:rsidRDefault="006B0EF8" w:rsidP="004940A7">
            <w:pPr>
              <w:rPr>
                <w:rFonts w:cstheme="minorHAnsi"/>
                <w:sz w:val="16"/>
                <w:szCs w:val="16"/>
              </w:rPr>
            </w:pPr>
            <w:r w:rsidRPr="006B0EF8">
              <w:rPr>
                <w:rFonts w:cstheme="minorHAnsi"/>
                <w:sz w:val="16"/>
                <w:szCs w:val="16"/>
              </w:rPr>
              <w:t>BLACK</w:t>
            </w:r>
          </w:p>
        </w:tc>
        <w:tc>
          <w:tcPr>
            <w:tcW w:w="2331" w:type="dxa"/>
          </w:tcPr>
          <w:p w14:paraId="71648E6B" w14:textId="77777777" w:rsidR="006B0EF8" w:rsidRPr="006B0EF8" w:rsidRDefault="006B0EF8" w:rsidP="004940A7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206BD169" w14:textId="760A6B06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0014B8" w:rsidRPr="00DE4BCC" w14:paraId="33D54CB3" w14:textId="77777777" w:rsidTr="00352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8461660" w14:textId="7E90654B" w:rsidR="000014B8" w:rsidRPr="00DE4BCC" w:rsidRDefault="00200A1F" w:rsidP="00352FD4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t>Images</w:t>
            </w:r>
          </w:p>
        </w:tc>
      </w:tr>
      <w:tr w:rsidR="000014B8" w:rsidRPr="00DE4BCC" w14:paraId="6545BCC0" w14:textId="77777777" w:rsidTr="00CF142C">
        <w:trPr>
          <w:trHeight w:val="8603"/>
        </w:trPr>
        <w:tc>
          <w:tcPr>
            <w:tcW w:w="5000" w:type="pct"/>
          </w:tcPr>
          <w:p w14:paraId="18EC3131" w14:textId="4B016CEE" w:rsidR="000014B8" w:rsidRPr="00B65B11" w:rsidRDefault="00440E7B" w:rsidP="006A2B3F">
            <w:pPr>
              <w:tabs>
                <w:tab w:val="left" w:pos="54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168" behindDoc="0" locked="0" layoutInCell="1" allowOverlap="1" wp14:anchorId="3C74B5A9" wp14:editId="5A8E306F">
                      <wp:simplePos x="0" y="0"/>
                      <wp:positionH relativeFrom="column">
                        <wp:posOffset>2785745</wp:posOffset>
                      </wp:positionH>
                      <wp:positionV relativeFrom="paragraph">
                        <wp:posOffset>52070</wp:posOffset>
                      </wp:positionV>
                      <wp:extent cx="1127760" cy="2392680"/>
                      <wp:effectExtent l="0" t="0" r="15240" b="2667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7760" cy="23926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55ABA8" w14:textId="29AD6DED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 w:rsidR="00440E7B" w:rsidRPr="006B0EF8">
                                    <w:rPr>
                                      <w:sz w:val="16"/>
                                      <w:szCs w:val="16"/>
                                    </w:rPr>
                                    <w:t>B52 Squadron</w:t>
                                  </w:r>
                                </w:p>
                                <w:p w14:paraId="65A6EC53" w14:textId="77777777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4FC51101" w14:textId="55C81A8D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440E7B" w:rsidRPr="006B0EF8"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562A3FEF" w14:textId="77777777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2DE3953C" w14:textId="77777777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0EE0D75F" w14:textId="698C4813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 w:rsidR="00440E7B" w:rsidRPr="006B0EF8"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62B3104E" w14:textId="53B7B8CA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440E7B" w:rsidRPr="006B0EF8"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0A857467" w14:textId="77777777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TFP</w:t>
                                  </w:r>
                                </w:p>
                                <w:p w14:paraId="3CCF54C2" w14:textId="6464B898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440E7B" w:rsidRPr="006B0EF8">
                                    <w:rPr>
                                      <w:sz w:val="16"/>
                                      <w:szCs w:val="16"/>
                                    </w:rPr>
                                    <w:t>TFP</w:t>
                                  </w:r>
                                </w:p>
                                <w:p w14:paraId="3C0BD57F" w14:textId="16A12B79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BLACK</w:t>
                                  </w:r>
                                </w:p>
                                <w:p w14:paraId="2D0A338B" w14:textId="260E1122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BLACK</w:t>
                                  </w:r>
                                </w:p>
                                <w:p w14:paraId="070A953C" w14:textId="77777777" w:rsidR="007851AC" w:rsidRPr="003503AC" w:rsidRDefault="007851AC" w:rsidP="00CB796C"/>
                                <w:p w14:paraId="78F358EF" w14:textId="77777777" w:rsidR="00CB796C" w:rsidRPr="003503AC" w:rsidRDefault="00CB796C" w:rsidP="00CB796C"/>
                                <w:p w14:paraId="2AA7CD73" w14:textId="77777777" w:rsidR="00CB796C" w:rsidRDefault="00CB796C" w:rsidP="00CB796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74B5A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0" o:spid="_x0000_s1026" type="#_x0000_t202" style="position:absolute;margin-left:219.35pt;margin-top:4.1pt;width:88.8pt;height:188.4pt;z-index:25255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" fillcolor="white [3201]" strokeweight=".5pt">
                      <v:textbox>
                        <w:txbxContent>
                          <w:p w14:paraId="0455ABA8" w14:textId="29AD6DED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 w:rsidR="00440E7B" w:rsidRPr="006B0EF8">
                              <w:rPr>
                                <w:sz w:val="16"/>
                                <w:szCs w:val="16"/>
                              </w:rPr>
                              <w:t>B52 Squadron</w:t>
                            </w:r>
                          </w:p>
                          <w:p w14:paraId="65A6EC53" w14:textId="77777777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4FC51101" w14:textId="55C81A8D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440E7B" w:rsidRPr="006B0EF8"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562A3FEF" w14:textId="77777777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2DE3953C" w14:textId="77777777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0EE0D75F" w14:textId="698C4813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 w:rsidR="00440E7B" w:rsidRPr="006B0EF8"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62B3104E" w14:textId="53B7B8CA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440E7B" w:rsidRPr="006B0EF8"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0A857467" w14:textId="77777777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TFP</w:t>
                            </w:r>
                          </w:p>
                          <w:p w14:paraId="3CCF54C2" w14:textId="6464B898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440E7B" w:rsidRPr="006B0EF8">
                              <w:rPr>
                                <w:sz w:val="16"/>
                                <w:szCs w:val="16"/>
                              </w:rPr>
                              <w:t>TFP</w:t>
                            </w:r>
                          </w:p>
                          <w:p w14:paraId="3C0BD57F" w14:textId="16A12B79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BLACK</w:t>
                            </w:r>
                          </w:p>
                          <w:p w14:paraId="2D0A338B" w14:textId="260E1122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BLACK</w:t>
                            </w:r>
                          </w:p>
                          <w:p w14:paraId="070A953C" w14:textId="77777777" w:rsidR="007851AC" w:rsidRPr="003503AC" w:rsidRDefault="007851AC" w:rsidP="00CB796C"/>
                          <w:p w14:paraId="78F358EF" w14:textId="77777777" w:rsidR="00CB796C" w:rsidRPr="003503AC" w:rsidRDefault="00CB796C" w:rsidP="00CB796C"/>
                          <w:p w14:paraId="2AA7CD73" w14:textId="77777777" w:rsidR="00CB796C" w:rsidRDefault="00CB796C" w:rsidP="00CB796C"/>
                        </w:txbxContent>
                      </v:textbox>
                    </v:shape>
                  </w:pict>
                </mc:Fallback>
              </mc:AlternateContent>
            </w:r>
            <w:r w:rsidRPr="00440E7B">
              <w:rPr>
                <w:noProof/>
              </w:rPr>
              <w:drawing>
                <wp:anchor distT="0" distB="0" distL="114300" distR="114300" simplePos="0" relativeHeight="252627968" behindDoc="1" locked="0" layoutInCell="1" allowOverlap="1" wp14:anchorId="3BDA7482" wp14:editId="37C124C7">
                  <wp:simplePos x="0" y="0"/>
                  <wp:positionH relativeFrom="column">
                    <wp:posOffset>206116</wp:posOffset>
                  </wp:positionH>
                  <wp:positionV relativeFrom="paragraph">
                    <wp:posOffset>-51089</wp:posOffset>
                  </wp:positionV>
                  <wp:extent cx="2188845" cy="2608580"/>
                  <wp:effectExtent l="0" t="317" r="1587" b="1588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188845" cy="2608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2B3F">
              <w:tab/>
            </w:r>
          </w:p>
          <w:p w14:paraId="6DDCF3BA" w14:textId="0C8DAF09" w:rsidR="000014B8" w:rsidRPr="00C8670E" w:rsidRDefault="007851AC" w:rsidP="00352F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000" behindDoc="0" locked="0" layoutInCell="1" allowOverlap="1" wp14:anchorId="0C2F76AE" wp14:editId="6F547388">
                      <wp:simplePos x="0" y="0"/>
                      <wp:positionH relativeFrom="column">
                        <wp:posOffset>4180206</wp:posOffset>
                      </wp:positionH>
                      <wp:positionV relativeFrom="paragraph">
                        <wp:posOffset>126365</wp:posOffset>
                      </wp:positionV>
                      <wp:extent cx="1432560" cy="2430780"/>
                      <wp:effectExtent l="0" t="0" r="15240" b="2667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2560" cy="24307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76706C6" w14:textId="761E5AD2" w:rsidR="00E13B1F" w:rsidRPr="006B0EF8" w:rsidRDefault="00E13B1F" w:rsidP="00E13B1F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 w:rsidR="00440E7B" w:rsidRPr="006B0EF8">
                                    <w:rPr>
                                      <w:sz w:val="16"/>
                                      <w:szCs w:val="16"/>
                                    </w:rPr>
                                    <w:t>20MM WEBBING D/S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567BBFFB" w14:textId="70888A81" w:rsidR="00E13B1F" w:rsidRPr="006B0EF8" w:rsidRDefault="00E13B1F" w:rsidP="00E13B1F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 w:rsidR="00342A29" w:rsidRPr="006B0EF8"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6480E928" w14:textId="2E7C3595" w:rsidR="00E13B1F" w:rsidRPr="006B0EF8" w:rsidRDefault="00E13B1F" w:rsidP="00E13B1F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342A29" w:rsidRPr="006B0EF8"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  <w:r w:rsidR="00440E7B"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 D/S</w:t>
                                  </w:r>
                                </w:p>
                                <w:p w14:paraId="0F067DAB" w14:textId="411DAC21" w:rsidR="00342A29" w:rsidRPr="006B0EF8" w:rsidRDefault="00342A29" w:rsidP="00342A2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070FCF08" w14:textId="7E94A5A4" w:rsidR="00342A29" w:rsidRPr="006B0EF8" w:rsidRDefault="00342A29" w:rsidP="00342A2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04862B72" w14:textId="44008EFA" w:rsidR="00342A29" w:rsidRPr="006B0EF8" w:rsidRDefault="00342A29" w:rsidP="00342A2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 w:rsidR="00440E7B" w:rsidRPr="006B0EF8"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2A3D571C" w14:textId="06BA1C46" w:rsidR="00342A29" w:rsidRPr="006B0EF8" w:rsidRDefault="00342A29" w:rsidP="00342A2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440E7B" w:rsidRPr="006B0EF8"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0E438479" w14:textId="46BA5E98" w:rsidR="00342A29" w:rsidRPr="006B0EF8" w:rsidRDefault="00342A29" w:rsidP="00342A2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TFP</w:t>
                                  </w:r>
                                </w:p>
                                <w:p w14:paraId="4F3DCB61" w14:textId="5E7A3377" w:rsidR="00342A29" w:rsidRPr="006B0EF8" w:rsidRDefault="00342A29" w:rsidP="00342A2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TFP</w:t>
                                  </w:r>
                                  <w:r w:rsidR="00440E7B"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 D/S</w:t>
                                  </w:r>
                                </w:p>
                                <w:p w14:paraId="7249CB1D" w14:textId="45EE846C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BLACK</w:t>
                                  </w:r>
                                </w:p>
                                <w:p w14:paraId="14020083" w14:textId="4683E1C9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BLACK</w:t>
                                  </w:r>
                                </w:p>
                                <w:p w14:paraId="1115413D" w14:textId="77777777" w:rsidR="007851AC" w:rsidRPr="003503AC" w:rsidRDefault="007851AC" w:rsidP="00342A29"/>
                                <w:p w14:paraId="5306692F" w14:textId="578F2E2F" w:rsidR="00342A29" w:rsidRPr="003503AC" w:rsidRDefault="00342A29" w:rsidP="00342A29"/>
                                <w:p w14:paraId="407D8FBA" w14:textId="77777777" w:rsidR="00E13B1F" w:rsidRDefault="00E13B1F" w:rsidP="00E13B1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2F76AE" id="Text Box 12" o:spid="_x0000_s1027" type="#_x0000_t202" style="position:absolute;margin-left:329.15pt;margin-top:9.95pt;width:112.8pt;height:191.4pt;z-index:25254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" fillcolor="white [3201]" strokeweight=".5pt">
                      <v:textbox>
                        <w:txbxContent>
                          <w:p w14:paraId="476706C6" w14:textId="761E5AD2" w:rsidR="00E13B1F" w:rsidRPr="006B0EF8" w:rsidRDefault="00E13B1F" w:rsidP="00E13B1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 w:rsidR="00440E7B" w:rsidRPr="006B0EF8">
                              <w:rPr>
                                <w:sz w:val="16"/>
                                <w:szCs w:val="16"/>
                              </w:rPr>
                              <w:t>20MM WEBBING D/S</w:t>
                            </w: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67BBFFB" w14:textId="70888A81" w:rsidR="00E13B1F" w:rsidRPr="006B0EF8" w:rsidRDefault="00E13B1F" w:rsidP="00E13B1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 w:rsidR="00342A29" w:rsidRPr="006B0EF8"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6480E928" w14:textId="2E7C3595" w:rsidR="00E13B1F" w:rsidRPr="006B0EF8" w:rsidRDefault="00E13B1F" w:rsidP="00E13B1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342A29" w:rsidRPr="006B0EF8"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  <w:r w:rsidR="00440E7B" w:rsidRPr="006B0EF8">
                              <w:rPr>
                                <w:sz w:val="16"/>
                                <w:szCs w:val="16"/>
                              </w:rPr>
                              <w:t xml:space="preserve"> D/S</w:t>
                            </w:r>
                          </w:p>
                          <w:p w14:paraId="0F067DAB" w14:textId="411DAC21" w:rsidR="00342A29" w:rsidRPr="006B0EF8" w:rsidRDefault="00342A29" w:rsidP="00342A2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070FCF08" w14:textId="7E94A5A4" w:rsidR="00342A29" w:rsidRPr="006B0EF8" w:rsidRDefault="00342A29" w:rsidP="00342A2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04862B72" w14:textId="44008EFA" w:rsidR="00342A29" w:rsidRPr="006B0EF8" w:rsidRDefault="00342A29" w:rsidP="00342A2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 w:rsidR="00440E7B" w:rsidRPr="006B0EF8"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2A3D571C" w14:textId="06BA1C46" w:rsidR="00342A29" w:rsidRPr="006B0EF8" w:rsidRDefault="00342A29" w:rsidP="00342A2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440E7B" w:rsidRPr="006B0EF8"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0E438479" w14:textId="46BA5E98" w:rsidR="00342A29" w:rsidRPr="006B0EF8" w:rsidRDefault="00342A29" w:rsidP="00342A2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TFP</w:t>
                            </w:r>
                          </w:p>
                          <w:p w14:paraId="4F3DCB61" w14:textId="5E7A3377" w:rsidR="00342A29" w:rsidRPr="006B0EF8" w:rsidRDefault="00342A29" w:rsidP="00342A2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TFP</w:t>
                            </w:r>
                            <w:r w:rsidR="00440E7B" w:rsidRPr="006B0EF8">
                              <w:rPr>
                                <w:sz w:val="16"/>
                                <w:szCs w:val="16"/>
                              </w:rPr>
                              <w:t xml:space="preserve"> D/S</w:t>
                            </w:r>
                          </w:p>
                          <w:p w14:paraId="7249CB1D" w14:textId="45EE846C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BLACK</w:t>
                            </w:r>
                          </w:p>
                          <w:p w14:paraId="14020083" w14:textId="4683E1C9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BLACK</w:t>
                            </w:r>
                          </w:p>
                          <w:p w14:paraId="1115413D" w14:textId="77777777" w:rsidR="007851AC" w:rsidRPr="003503AC" w:rsidRDefault="007851AC" w:rsidP="00342A29"/>
                          <w:p w14:paraId="5306692F" w14:textId="578F2E2F" w:rsidR="00342A29" w:rsidRPr="003503AC" w:rsidRDefault="00342A29" w:rsidP="00342A29"/>
                          <w:p w14:paraId="407D8FBA" w14:textId="77777777" w:rsidR="00E13B1F" w:rsidRDefault="00E13B1F" w:rsidP="00E13B1F"/>
                        </w:txbxContent>
                      </v:textbox>
                    </v:shape>
                  </w:pict>
                </mc:Fallback>
              </mc:AlternateContent>
            </w:r>
          </w:p>
          <w:p w14:paraId="36C34557" w14:textId="2103096F" w:rsidR="000014B8" w:rsidRPr="00C8670E" w:rsidRDefault="00C41E9B" w:rsidP="00352F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024" behindDoc="0" locked="0" layoutInCell="1" allowOverlap="1" wp14:anchorId="5B99EA44" wp14:editId="1FD598BC">
                      <wp:simplePos x="0" y="0"/>
                      <wp:positionH relativeFrom="column">
                        <wp:posOffset>1308157</wp:posOffset>
                      </wp:positionH>
                      <wp:positionV relativeFrom="paragraph">
                        <wp:posOffset>11949</wp:posOffset>
                      </wp:positionV>
                      <wp:extent cx="1498831" cy="945572"/>
                      <wp:effectExtent l="38100" t="38100" r="25400" b="26035"/>
                      <wp:wrapNone/>
                      <wp:docPr id="1494243523" name="Straight Arrow Connector 1494243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98831" cy="94557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801D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94243523" o:spid="_x0000_s1026" type="#_x0000_t32" style="position:absolute;margin-left:103pt;margin-top:.95pt;width:118pt;height:74.45pt;flip:x y;z-index:25267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C47DC17" w14:textId="06848752" w:rsidR="000014B8" w:rsidRPr="00C8670E" w:rsidRDefault="000014B8" w:rsidP="00E753AE">
            <w:pPr>
              <w:jc w:val="center"/>
            </w:pPr>
          </w:p>
          <w:p w14:paraId="6BD3551D" w14:textId="254814DB" w:rsidR="000014B8" w:rsidRPr="00C8670E" w:rsidRDefault="00C41E9B" w:rsidP="00352F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216" behindDoc="0" locked="0" layoutInCell="1" allowOverlap="1" wp14:anchorId="6A34D440" wp14:editId="4B919784">
                      <wp:simplePos x="0" y="0"/>
                      <wp:positionH relativeFrom="column">
                        <wp:posOffset>1574858</wp:posOffset>
                      </wp:positionH>
                      <wp:positionV relativeFrom="paragraph">
                        <wp:posOffset>17490</wp:posOffset>
                      </wp:positionV>
                      <wp:extent cx="1239982" cy="545523"/>
                      <wp:effectExtent l="38100" t="38100" r="17780" b="26035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39982" cy="54552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3EDD1D" id="Straight Arrow Connector 21" o:spid="_x0000_s1026" type="#_x0000_t32" style="position:absolute;margin-left:124pt;margin-top:1.4pt;width:97.65pt;height:42.95pt;flip:x y;z-index:25255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57535FE" w14:textId="360DC371" w:rsidR="000014B8" w:rsidRDefault="000014B8" w:rsidP="00352FD4"/>
          <w:p w14:paraId="1CA51FE0" w14:textId="732F2C44" w:rsidR="000014B8" w:rsidRDefault="00C41E9B" w:rsidP="00192DAA">
            <w:pPr>
              <w:tabs>
                <w:tab w:val="left" w:pos="757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016" behindDoc="0" locked="0" layoutInCell="1" allowOverlap="1" wp14:anchorId="04E979CA" wp14:editId="78874277">
                      <wp:simplePos x="0" y="0"/>
                      <wp:positionH relativeFrom="column">
                        <wp:posOffset>1308158</wp:posOffset>
                      </wp:positionH>
                      <wp:positionV relativeFrom="paragraph">
                        <wp:posOffset>140797</wp:posOffset>
                      </wp:positionV>
                      <wp:extent cx="1478626" cy="425738"/>
                      <wp:effectExtent l="38100" t="0" r="26670" b="698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78626" cy="42573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A15117" id="Straight Arrow Connector 2" o:spid="_x0000_s1026" type="#_x0000_t32" style="position:absolute;margin-left:103pt;margin-top:11.1pt;width:116.45pt;height:33.5pt;flip:x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192DAA">
              <w:tab/>
            </w:r>
          </w:p>
          <w:p w14:paraId="05C49C9C" w14:textId="12ACC73C" w:rsidR="000014B8" w:rsidRDefault="002D2071" w:rsidP="002D2071">
            <w:pPr>
              <w:tabs>
                <w:tab w:val="left" w:pos="5865"/>
              </w:tabs>
              <w:rPr>
                <w:noProof/>
                <w14:ligatures w14:val="standard"/>
              </w:rPr>
            </w:pPr>
            <w:r>
              <w:rPr>
                <w:noProof/>
                <w14:ligatures w14:val="standard"/>
              </w:rPr>
              <w:tab/>
            </w:r>
          </w:p>
          <w:p w14:paraId="418C9E2C" w14:textId="08FA8A3B" w:rsidR="000014B8" w:rsidRDefault="000014B8" w:rsidP="00352FD4">
            <w:pPr>
              <w:tabs>
                <w:tab w:val="left" w:pos="6540"/>
              </w:tabs>
            </w:pPr>
            <w:r>
              <w:tab/>
            </w:r>
          </w:p>
          <w:p w14:paraId="7BDA44CC" w14:textId="7DEE027B" w:rsidR="00F50A77" w:rsidRPr="00F50A77" w:rsidRDefault="00CE131A" w:rsidP="0067776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0016" behindDoc="0" locked="0" layoutInCell="1" allowOverlap="1" wp14:anchorId="40A9AF4A" wp14:editId="30B96E4E">
                      <wp:simplePos x="0" y="0"/>
                      <wp:positionH relativeFrom="column">
                        <wp:posOffset>1288415</wp:posOffset>
                      </wp:positionH>
                      <wp:positionV relativeFrom="paragraph">
                        <wp:posOffset>160655</wp:posOffset>
                      </wp:positionV>
                      <wp:extent cx="1337310" cy="468630"/>
                      <wp:effectExtent l="38100" t="38100" r="15240" b="2667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37310" cy="4686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64CCE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101.45pt;margin-top:12.65pt;width:105.3pt;height:36.9pt;flip:x y;z-index:25263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10992C8" w14:textId="1E0CD993" w:rsidR="00F50A77" w:rsidRPr="00F50A77" w:rsidRDefault="00F50A77" w:rsidP="00F50A77"/>
          <w:p w14:paraId="2CCA1AA6" w14:textId="7D56DD24" w:rsidR="00F50A77" w:rsidRPr="00F50A77" w:rsidRDefault="006B0EF8" w:rsidP="00192DAA">
            <w:pPr>
              <w:tabs>
                <w:tab w:val="left" w:pos="51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086E9E53" wp14:editId="78AB91B0">
                      <wp:simplePos x="0" y="0"/>
                      <wp:positionH relativeFrom="column">
                        <wp:posOffset>2587625</wp:posOffset>
                      </wp:positionH>
                      <wp:positionV relativeFrom="paragraph">
                        <wp:posOffset>191135</wp:posOffset>
                      </wp:positionV>
                      <wp:extent cx="1588770" cy="2540"/>
                      <wp:effectExtent l="0" t="0" r="30480" b="3556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88770" cy="25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E479AA" id="Straight Connector 5" o:spid="_x0000_s1026" style="position:absolute;flip:y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75pt,15.05pt" to="328.8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192DAA">
              <w:tab/>
            </w:r>
          </w:p>
          <w:p w14:paraId="39EE298B" w14:textId="034CA834" w:rsidR="00CC6512" w:rsidRPr="002D2071" w:rsidRDefault="00CC6512" w:rsidP="00CC6512"/>
          <w:p w14:paraId="268FA13C" w14:textId="0DDBC341" w:rsidR="002D2071" w:rsidRDefault="006B0EF8" w:rsidP="006A2B3F">
            <w:pPr>
              <w:tabs>
                <w:tab w:val="left" w:pos="5565"/>
                <w:tab w:val="left" w:pos="573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63198EA8" wp14:editId="6F78CB07">
                      <wp:simplePos x="0" y="0"/>
                      <wp:positionH relativeFrom="column">
                        <wp:posOffset>2686685</wp:posOffset>
                      </wp:positionH>
                      <wp:positionV relativeFrom="paragraph">
                        <wp:posOffset>202565</wp:posOffset>
                      </wp:positionV>
                      <wp:extent cx="1501140" cy="822960"/>
                      <wp:effectExtent l="0" t="0" r="22860" b="1524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1140" cy="8229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E9F97D" w14:textId="6D3E8D73" w:rsidR="005E54B2" w:rsidRPr="006B0EF8" w:rsidRDefault="005E54B2" w:rsidP="005E54B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20MM BUCKLE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SE</w:t>
                                  </w:r>
                                  <w:r w:rsidR="006B0EF8" w:rsidRPr="006B0EF8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T</w:t>
                                  </w:r>
                                  <w:r w:rsid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(810-1061/810-1063)</w:t>
                                  </w:r>
                                </w:p>
                                <w:p w14:paraId="1E14DBA5" w14:textId="71E2D86F" w:rsidR="005E54B2" w:rsidRPr="006B0EF8" w:rsidRDefault="005E54B2" w:rsidP="005E54B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ALL COLOUR</w:t>
                                  </w:r>
                                </w:p>
                                <w:p w14:paraId="224742D1" w14:textId="426768D8" w:rsidR="005E54B2" w:rsidRPr="006B0EF8" w:rsidRDefault="005E54B2" w:rsidP="005E54B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KHAKI (TAN499)</w:t>
                                  </w:r>
                                </w:p>
                                <w:p w14:paraId="22DB1655" w14:textId="77777777" w:rsidR="005E54B2" w:rsidRDefault="005E54B2" w:rsidP="005E54B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98EA8" id="Text Box 33" o:spid="_x0000_s1028" type="#_x0000_t202" style="position:absolute;margin-left:211.55pt;margin-top:15.95pt;width:118.2pt;height:64.8pt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" fillcolor="white [3201]" strokeweight=".5pt">
                      <v:textbox>
                        <w:txbxContent>
                          <w:p w14:paraId="0FE9F97D" w14:textId="6D3E8D73" w:rsidR="005E54B2" w:rsidRPr="006B0EF8" w:rsidRDefault="005E54B2" w:rsidP="005E54B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 w:rsidRPr="006B0EF8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20MM BUCKLE</w:t>
                            </w: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B0EF8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SE</w:t>
                            </w:r>
                            <w:r w:rsidR="006B0EF8" w:rsidRPr="006B0EF8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T</w:t>
                            </w:r>
                            <w:r w:rsidR="006B0EF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B0EF8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(810-1061/810-1063)</w:t>
                            </w:r>
                          </w:p>
                          <w:p w14:paraId="1E14DBA5" w14:textId="71E2D86F" w:rsidR="005E54B2" w:rsidRPr="006B0EF8" w:rsidRDefault="005E54B2" w:rsidP="005E54B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 w:rsidRPr="006B0EF8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ALL COLOUR</w:t>
                            </w:r>
                          </w:p>
                          <w:p w14:paraId="224742D1" w14:textId="426768D8" w:rsidR="005E54B2" w:rsidRPr="006B0EF8" w:rsidRDefault="005E54B2" w:rsidP="005E54B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Pr="006B0EF8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KHAKI (TAN499)</w:t>
                            </w:r>
                          </w:p>
                          <w:p w14:paraId="22DB1655" w14:textId="77777777" w:rsidR="005E54B2" w:rsidRDefault="005E54B2" w:rsidP="005E54B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335EE85F" wp14:editId="1F1B18AF">
                      <wp:simplePos x="0" y="0"/>
                      <wp:positionH relativeFrom="column">
                        <wp:posOffset>4500245</wp:posOffset>
                      </wp:positionH>
                      <wp:positionV relativeFrom="paragraph">
                        <wp:posOffset>187325</wp:posOffset>
                      </wp:positionV>
                      <wp:extent cx="1226820" cy="2407920"/>
                      <wp:effectExtent l="0" t="0" r="11430" b="1143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6820" cy="2407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69FF17" w14:textId="2D1CBC7C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Item: 4 WAY STRACH  </w:t>
                                  </w:r>
                                </w:p>
                                <w:p w14:paraId="646BCA7A" w14:textId="77777777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1643A235" w14:textId="15A9AE75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MCAM</w:t>
                                  </w:r>
                                </w:p>
                                <w:p w14:paraId="3BB296B5" w14:textId="77777777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4D4C7438" w14:textId="77777777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091379B7" w14:textId="77777777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CBK</w:t>
                                  </w:r>
                                </w:p>
                                <w:p w14:paraId="4B310E23" w14:textId="77777777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33F83872" w14:textId="77777777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TFP</w:t>
                                  </w:r>
                                </w:p>
                                <w:p w14:paraId="549A3E30" w14:textId="6FC2EF98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TFP </w:t>
                                  </w:r>
                                </w:p>
                                <w:p w14:paraId="6D518BF9" w14:textId="168A380E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BLACK</w:t>
                                  </w:r>
                                </w:p>
                                <w:p w14:paraId="6C73CADD" w14:textId="5B6C435B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BLACK</w:t>
                                  </w:r>
                                </w:p>
                                <w:p w14:paraId="246E7A47" w14:textId="77777777" w:rsidR="007851AC" w:rsidRPr="003503AC" w:rsidRDefault="007851AC" w:rsidP="00CE131A"/>
                                <w:p w14:paraId="3C5089EF" w14:textId="77777777" w:rsidR="00CE131A" w:rsidRPr="003503AC" w:rsidRDefault="00CE131A" w:rsidP="00CE131A"/>
                                <w:p w14:paraId="78C86F23" w14:textId="77777777" w:rsidR="00CE131A" w:rsidRDefault="00CE131A" w:rsidP="00CE131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EE85F" id="Text Box 22" o:spid="_x0000_s1029" type="#_x0000_t202" style="position:absolute;margin-left:354.35pt;margin-top:14.75pt;width:96.6pt;height:189.6pt;z-index:25263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" fillcolor="white [3201]" strokeweight=".5pt">
                      <v:textbox>
                        <w:txbxContent>
                          <w:p w14:paraId="1369FF17" w14:textId="2D1CBC7C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Item: 4 WAY STRACH  </w:t>
                            </w:r>
                          </w:p>
                          <w:p w14:paraId="646BCA7A" w14:textId="77777777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1643A235" w14:textId="15A9AE75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MCAM</w:t>
                            </w:r>
                          </w:p>
                          <w:p w14:paraId="3BB296B5" w14:textId="77777777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4D4C7438" w14:textId="77777777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091379B7" w14:textId="77777777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CBK</w:t>
                            </w:r>
                          </w:p>
                          <w:p w14:paraId="4B310E23" w14:textId="77777777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33F83872" w14:textId="77777777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TFP</w:t>
                            </w:r>
                          </w:p>
                          <w:p w14:paraId="549A3E30" w14:textId="6FC2EF98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TFP </w:t>
                            </w:r>
                          </w:p>
                          <w:p w14:paraId="6D518BF9" w14:textId="168A380E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BLACK</w:t>
                            </w:r>
                          </w:p>
                          <w:p w14:paraId="6C73CADD" w14:textId="5B6C435B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BLACK</w:t>
                            </w:r>
                          </w:p>
                          <w:p w14:paraId="246E7A47" w14:textId="77777777" w:rsidR="007851AC" w:rsidRPr="003503AC" w:rsidRDefault="007851AC" w:rsidP="00CE131A"/>
                          <w:p w14:paraId="3C5089EF" w14:textId="77777777" w:rsidR="00CE131A" w:rsidRPr="003503AC" w:rsidRDefault="00CE131A" w:rsidP="00CE131A"/>
                          <w:p w14:paraId="78C86F23" w14:textId="77777777" w:rsidR="00CE131A" w:rsidRDefault="00CE131A" w:rsidP="00CE131A"/>
                        </w:txbxContent>
                      </v:textbox>
                    </v:shape>
                  </w:pict>
                </mc:Fallback>
              </mc:AlternateContent>
            </w:r>
            <w:r w:rsidRPr="00440E7B">
              <w:rPr>
                <w:noProof/>
              </w:rPr>
              <w:drawing>
                <wp:anchor distT="0" distB="0" distL="114300" distR="114300" simplePos="0" relativeHeight="252632064" behindDoc="1" locked="0" layoutInCell="1" allowOverlap="1" wp14:anchorId="6D2DA74A" wp14:editId="7241E35F">
                  <wp:simplePos x="0" y="0"/>
                  <wp:positionH relativeFrom="column">
                    <wp:posOffset>114618</wp:posOffset>
                  </wp:positionH>
                  <wp:positionV relativeFrom="paragraph">
                    <wp:posOffset>141923</wp:posOffset>
                  </wp:positionV>
                  <wp:extent cx="2188845" cy="2608580"/>
                  <wp:effectExtent l="0" t="317" r="1587" b="1588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188845" cy="2608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3B13BF99" wp14:editId="42789F4A">
                      <wp:simplePos x="0" y="0"/>
                      <wp:positionH relativeFrom="column">
                        <wp:posOffset>1777365</wp:posOffset>
                      </wp:positionH>
                      <wp:positionV relativeFrom="paragraph">
                        <wp:posOffset>782320</wp:posOffset>
                      </wp:positionV>
                      <wp:extent cx="1518285" cy="821690"/>
                      <wp:effectExtent l="38100" t="38100" r="24765" b="3556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18285" cy="8216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78B2E" id="Straight Arrow Connector 23" o:spid="_x0000_s1026" type="#_x0000_t32" style="position:absolute;margin-left:139.95pt;margin-top:61.6pt;width:119.55pt;height:64.7pt;flip:x y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CC6512">
              <w:tab/>
            </w:r>
            <w:r w:rsidR="006A2B3F">
              <w:tab/>
            </w:r>
          </w:p>
          <w:p w14:paraId="2EB2EB56" w14:textId="081E4F7A" w:rsidR="0026042F" w:rsidRPr="0026042F" w:rsidRDefault="0026042F" w:rsidP="0026042F"/>
          <w:p w14:paraId="5D17DBCC" w14:textId="16285CB8" w:rsidR="0026042F" w:rsidRDefault="0026042F" w:rsidP="0026042F"/>
          <w:p w14:paraId="20EB48C3" w14:textId="7A1280D2" w:rsidR="0026042F" w:rsidRDefault="006B0EF8" w:rsidP="0026042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0E9CF760" wp14:editId="77365A1E">
                      <wp:simplePos x="0" y="0"/>
                      <wp:positionH relativeFrom="column">
                        <wp:posOffset>1252220</wp:posOffset>
                      </wp:positionH>
                      <wp:positionV relativeFrom="paragraph">
                        <wp:posOffset>160655</wp:posOffset>
                      </wp:positionV>
                      <wp:extent cx="1395730" cy="166370"/>
                      <wp:effectExtent l="38100" t="0" r="13970" b="8128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95730" cy="1663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C8E3F5" id="Straight Arrow Connector 32" o:spid="_x0000_s1026" type="#_x0000_t32" style="position:absolute;margin-left:98.6pt;margin-top:12.65pt;width:109.9pt;height:13.1pt;flip:x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2B8C40B" w14:textId="44C5F017" w:rsidR="0026042F" w:rsidRPr="0026042F" w:rsidRDefault="006B0EF8" w:rsidP="0026042F">
            <w:pPr>
              <w:tabs>
                <w:tab w:val="left" w:pos="5475"/>
              </w:tabs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5E0E451C" wp14:editId="28288781">
                      <wp:simplePos x="0" y="0"/>
                      <wp:positionH relativeFrom="column">
                        <wp:posOffset>2663825</wp:posOffset>
                      </wp:positionH>
                      <wp:positionV relativeFrom="paragraph">
                        <wp:posOffset>697865</wp:posOffset>
                      </wp:positionV>
                      <wp:extent cx="1699260" cy="1089660"/>
                      <wp:effectExtent l="0" t="0" r="15240" b="15240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926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251F753" w14:textId="0AF079C6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CROSS B52 Squadron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1D89D6FD" w14:textId="79F83466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MCAM/RG/CBK/TFP</w:t>
                                  </w:r>
                                </w:p>
                                <w:p w14:paraId="55D675BC" w14:textId="2CBD731C" w:rsidR="00CE131A" w:rsidRPr="006B0EF8" w:rsidRDefault="00CE131A" w:rsidP="00CE131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BLACK</w:t>
                                  </w:r>
                                </w:p>
                                <w:p w14:paraId="3F547DD0" w14:textId="6A9458B0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BLACK</w:t>
                                  </w:r>
                                </w:p>
                                <w:p w14:paraId="276B5D9F" w14:textId="567C528B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GRAY</w:t>
                                  </w:r>
                                </w:p>
                                <w:p w14:paraId="7AF5B603" w14:textId="77777777" w:rsidR="007851AC" w:rsidRPr="003503AC" w:rsidRDefault="007851AC" w:rsidP="00CE131A"/>
                                <w:p w14:paraId="1F6F7FCC" w14:textId="77777777" w:rsidR="00CE131A" w:rsidRPr="003503AC" w:rsidRDefault="00CE131A" w:rsidP="00CE131A"/>
                                <w:p w14:paraId="13866810" w14:textId="77777777" w:rsidR="00CE131A" w:rsidRDefault="00CE131A" w:rsidP="00CE131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0E451C" id="Text Box 31" o:spid="_x0000_s1030" type="#_x0000_t202" style="position:absolute;left:0;text-align:left;margin-left:209.75pt;margin-top:54.95pt;width:133.8pt;height:85.8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" fillcolor="white [3201]" strokeweight=".5pt">
                      <v:textbox>
                        <w:txbxContent>
                          <w:p w14:paraId="0251F753" w14:textId="0AF079C6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 w:rsidRPr="006B0EF8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CROSS B52 Squadron</w:t>
                            </w: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1D89D6FD" w14:textId="79F83466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 w:rsidRPr="006B0EF8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MCAM/RG/CBK/TFP</w:t>
                            </w:r>
                          </w:p>
                          <w:p w14:paraId="55D675BC" w14:textId="2CBD731C" w:rsidR="00CE131A" w:rsidRPr="006B0EF8" w:rsidRDefault="00CE131A" w:rsidP="00CE131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Pr="006B0EF8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BLACK</w:t>
                            </w:r>
                          </w:p>
                          <w:p w14:paraId="3F547DD0" w14:textId="6A9458B0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BLACK</w:t>
                            </w:r>
                          </w:p>
                          <w:p w14:paraId="276B5D9F" w14:textId="567C528B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GRAY</w:t>
                            </w:r>
                          </w:p>
                          <w:p w14:paraId="7AF5B603" w14:textId="77777777" w:rsidR="007851AC" w:rsidRPr="003503AC" w:rsidRDefault="007851AC" w:rsidP="00CE131A"/>
                          <w:p w14:paraId="1F6F7FCC" w14:textId="77777777" w:rsidR="00CE131A" w:rsidRPr="003503AC" w:rsidRDefault="00CE131A" w:rsidP="00CE131A"/>
                          <w:p w14:paraId="13866810" w14:textId="77777777" w:rsidR="00CE131A" w:rsidRDefault="00CE131A" w:rsidP="00CE131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787D6A13" wp14:editId="073BF6D3">
                      <wp:simplePos x="0" y="0"/>
                      <wp:positionH relativeFrom="column">
                        <wp:posOffset>2122805</wp:posOffset>
                      </wp:positionH>
                      <wp:positionV relativeFrom="paragraph">
                        <wp:posOffset>461645</wp:posOffset>
                      </wp:positionV>
                      <wp:extent cx="2346960" cy="100330"/>
                      <wp:effectExtent l="38100" t="0" r="15240" b="9017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46960" cy="1003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CDC34" id="Straight Arrow Connector 19" o:spid="_x0000_s1026" type="#_x0000_t32" style="position:absolute;margin-left:167.15pt;margin-top:36.35pt;width:184.8pt;height:7.9pt;flip:x;z-index:25263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26042F">
              <w:tab/>
            </w:r>
          </w:p>
        </w:tc>
      </w:tr>
    </w:tbl>
    <w:p w14:paraId="1EF26488" w14:textId="54076E47" w:rsidR="006A2B3F" w:rsidRDefault="006A2B3F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6A2B3F" w:rsidRPr="00DE4BCC" w14:paraId="69AE1AA0" w14:textId="77777777" w:rsidTr="001175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6528CF85" w14:textId="1A76DFEB" w:rsidR="006A2B3F" w:rsidRPr="00DE4BCC" w:rsidRDefault="00200A1F" w:rsidP="0011750A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lastRenderedPageBreak/>
              <w:t>Images</w:t>
            </w:r>
          </w:p>
        </w:tc>
      </w:tr>
      <w:tr w:rsidR="006A2B3F" w:rsidRPr="00DE4BCC" w14:paraId="64FD8DA7" w14:textId="77777777" w:rsidTr="008C6339">
        <w:trPr>
          <w:trHeight w:val="12743"/>
        </w:trPr>
        <w:tc>
          <w:tcPr>
            <w:tcW w:w="5000" w:type="pct"/>
          </w:tcPr>
          <w:p w14:paraId="574048E3" w14:textId="64A45B0B" w:rsidR="006A2B3F" w:rsidRPr="00B65B11" w:rsidRDefault="00007677" w:rsidP="0011750A">
            <w:pPr>
              <w:tabs>
                <w:tab w:val="left" w:pos="54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264" behindDoc="0" locked="0" layoutInCell="1" allowOverlap="1" wp14:anchorId="16CFF3CD" wp14:editId="3D765DF7">
                      <wp:simplePos x="0" y="0"/>
                      <wp:positionH relativeFrom="column">
                        <wp:posOffset>4347845</wp:posOffset>
                      </wp:positionH>
                      <wp:positionV relativeFrom="paragraph">
                        <wp:posOffset>63500</wp:posOffset>
                      </wp:positionV>
                      <wp:extent cx="1272540" cy="2430780"/>
                      <wp:effectExtent l="0" t="0" r="22860" b="2667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72540" cy="24307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5F490CE" w14:textId="1829FA6F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 w:rsidR="00CB3E5D" w:rsidRPr="006B0EF8">
                                    <w:rPr>
                                      <w:sz w:val="16"/>
                                      <w:szCs w:val="16"/>
                                    </w:rPr>
                                    <w:t>B52 Squadron</w:t>
                                  </w:r>
                                </w:p>
                                <w:p w14:paraId="1263E204" w14:textId="77777777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1CE26941" w14:textId="2F413A25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C32F2A" w:rsidRPr="006B0EF8"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34ECA620" w14:textId="77777777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75ADE659" w14:textId="77777777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2B6AE489" w14:textId="40D6F1A1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 w:rsidR="00C32F2A" w:rsidRPr="006B0EF8"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3ECE2D84" w14:textId="51183C5F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C32F2A" w:rsidRPr="006B0EF8"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06B50151" w14:textId="77777777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TFP</w:t>
                                  </w:r>
                                </w:p>
                                <w:p w14:paraId="6900242A" w14:textId="1045A218" w:rsidR="00CB796C" w:rsidRPr="006B0EF8" w:rsidRDefault="00CB796C" w:rsidP="00CB796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TFP</w:t>
                                  </w:r>
                                </w:p>
                                <w:p w14:paraId="1CC663F3" w14:textId="7D1FD833" w:rsidR="00007677" w:rsidRPr="006B0EF8" w:rsidRDefault="00007677" w:rsidP="0000767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BLACK</w:t>
                                  </w:r>
                                </w:p>
                                <w:p w14:paraId="01F52CBC" w14:textId="5EF40A89" w:rsidR="00007677" w:rsidRPr="006B0EF8" w:rsidRDefault="00007677" w:rsidP="0000767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BLACK </w:t>
                                  </w:r>
                                </w:p>
                                <w:p w14:paraId="5A68382D" w14:textId="77777777" w:rsidR="00007677" w:rsidRPr="003503AC" w:rsidRDefault="00007677" w:rsidP="00CB796C"/>
                                <w:p w14:paraId="457851C0" w14:textId="77777777" w:rsidR="00CB796C" w:rsidRPr="003503AC" w:rsidRDefault="00CB796C" w:rsidP="00CB796C"/>
                                <w:p w14:paraId="33E4FB35" w14:textId="77777777" w:rsidR="00CB796C" w:rsidRDefault="00CB796C" w:rsidP="00CB796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CFF3CD" id="Text Box 24" o:spid="_x0000_s1031" type="#_x0000_t202" style="position:absolute;margin-left:342.35pt;margin-top:5pt;width:100.2pt;height:191.4pt;z-index:25255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" fillcolor="white [3201]" strokeweight=".5pt">
                      <v:textbox>
                        <w:txbxContent>
                          <w:p w14:paraId="05F490CE" w14:textId="1829FA6F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 w:rsidR="00CB3E5D" w:rsidRPr="006B0EF8">
                              <w:rPr>
                                <w:sz w:val="16"/>
                                <w:szCs w:val="16"/>
                              </w:rPr>
                              <w:t>B52 Squadron</w:t>
                            </w:r>
                          </w:p>
                          <w:p w14:paraId="1263E204" w14:textId="77777777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1CE26941" w14:textId="2F413A25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C32F2A" w:rsidRPr="006B0EF8"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34ECA620" w14:textId="77777777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75ADE659" w14:textId="77777777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2B6AE489" w14:textId="40D6F1A1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 w:rsidR="00C32F2A" w:rsidRPr="006B0EF8"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3ECE2D84" w14:textId="51183C5F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C32F2A" w:rsidRPr="006B0EF8"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06B50151" w14:textId="77777777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TFP</w:t>
                            </w:r>
                          </w:p>
                          <w:p w14:paraId="6900242A" w14:textId="1045A218" w:rsidR="00CB796C" w:rsidRPr="006B0EF8" w:rsidRDefault="00CB796C" w:rsidP="00CB796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TFP</w:t>
                            </w:r>
                          </w:p>
                          <w:p w14:paraId="1CC663F3" w14:textId="7D1FD833" w:rsidR="00007677" w:rsidRPr="006B0EF8" w:rsidRDefault="00007677" w:rsidP="000076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BLACK</w:t>
                            </w:r>
                          </w:p>
                          <w:p w14:paraId="01F52CBC" w14:textId="5EF40A89" w:rsidR="00007677" w:rsidRPr="006B0EF8" w:rsidRDefault="00007677" w:rsidP="000076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BLACK </w:t>
                            </w:r>
                          </w:p>
                          <w:p w14:paraId="5A68382D" w14:textId="77777777" w:rsidR="00007677" w:rsidRPr="003503AC" w:rsidRDefault="00007677" w:rsidP="00CB796C"/>
                          <w:p w14:paraId="457851C0" w14:textId="77777777" w:rsidR="00CB796C" w:rsidRPr="003503AC" w:rsidRDefault="00CB796C" w:rsidP="00CB796C"/>
                          <w:p w14:paraId="33E4FB35" w14:textId="77777777" w:rsidR="00CB796C" w:rsidRDefault="00CB796C" w:rsidP="00CB796C"/>
                        </w:txbxContent>
                      </v:textbox>
                    </v:shape>
                  </w:pict>
                </mc:Fallback>
              </mc:AlternateContent>
            </w:r>
            <w:r w:rsidR="00C32F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112" behindDoc="0" locked="0" layoutInCell="1" allowOverlap="1" wp14:anchorId="4F508810" wp14:editId="3EC2E112">
                      <wp:simplePos x="0" y="0"/>
                      <wp:positionH relativeFrom="column">
                        <wp:posOffset>1273520</wp:posOffset>
                      </wp:positionH>
                      <wp:positionV relativeFrom="paragraph">
                        <wp:posOffset>168102</wp:posOffset>
                      </wp:positionV>
                      <wp:extent cx="3072246" cy="339263"/>
                      <wp:effectExtent l="38100" t="0" r="13970" b="8001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72246" cy="339263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CDFED3" id="Straight Arrow Connector 8" o:spid="_x0000_s1026" type="#_x0000_t32" style="position:absolute;margin-left:100.3pt;margin-top:13.25pt;width:241.9pt;height:26.7pt;flip:x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" strokecolor="#5b9bd5 [3204]">
                      <v:stroke endarrow="block" joinstyle="miter"/>
                    </v:shape>
                  </w:pict>
                </mc:Fallback>
              </mc:AlternateContent>
            </w:r>
            <w:r w:rsidR="00C32F2A" w:rsidRPr="00C32F2A">
              <w:rPr>
                <w:noProof/>
              </w:rPr>
              <w:drawing>
                <wp:anchor distT="0" distB="0" distL="114300" distR="114300" simplePos="0" relativeHeight="252645376" behindDoc="1" locked="0" layoutInCell="1" allowOverlap="1" wp14:anchorId="1FF18F88" wp14:editId="6785F0F1">
                  <wp:simplePos x="0" y="0"/>
                  <wp:positionH relativeFrom="column">
                    <wp:posOffset>171942</wp:posOffset>
                  </wp:positionH>
                  <wp:positionV relativeFrom="paragraph">
                    <wp:posOffset>-22139</wp:posOffset>
                  </wp:positionV>
                  <wp:extent cx="2201141" cy="2566126"/>
                  <wp:effectExtent l="7937" t="0" r="0" b="0"/>
                  <wp:wrapNone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201141" cy="256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2B3F">
              <w:tab/>
            </w:r>
          </w:p>
          <w:p w14:paraId="5839015C" w14:textId="4091E64E" w:rsidR="006A2B3F" w:rsidRPr="00C8670E" w:rsidRDefault="00C32F2A" w:rsidP="0011750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 wp14:anchorId="0207093D" wp14:editId="4285FBF3">
                      <wp:simplePos x="0" y="0"/>
                      <wp:positionH relativeFrom="column">
                        <wp:posOffset>2823845</wp:posOffset>
                      </wp:positionH>
                      <wp:positionV relativeFrom="paragraph">
                        <wp:posOffset>206375</wp:posOffset>
                      </wp:positionV>
                      <wp:extent cx="1386840" cy="2019300"/>
                      <wp:effectExtent l="0" t="0" r="22860" b="1905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6840" cy="2019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1986567" w14:textId="7FD97EF1" w:rsidR="00CB3E5D" w:rsidRPr="006B0EF8" w:rsidRDefault="00CB3E5D" w:rsidP="00CB3E5D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Item: 500D CODURA </w:t>
                                  </w:r>
                                </w:p>
                                <w:p w14:paraId="3E76DDC9" w14:textId="42830669" w:rsidR="00CB3E5D" w:rsidRPr="006B0EF8" w:rsidRDefault="00CB3E5D" w:rsidP="00CB3E5D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  <w:r w:rsidR="006B0EF8"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 / TFP</w:t>
                                  </w:r>
                                </w:p>
                                <w:p w14:paraId="712738CA" w14:textId="10DBC6F1" w:rsidR="00CB3E5D" w:rsidRPr="006B0EF8" w:rsidRDefault="00CB3E5D" w:rsidP="00CB3E5D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08BA963F" w14:textId="77777777" w:rsidR="00CB3E5D" w:rsidRPr="006B0EF8" w:rsidRDefault="00CB3E5D" w:rsidP="00CB3E5D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7922A1E9" w14:textId="77777777" w:rsidR="00CB3E5D" w:rsidRPr="006B0EF8" w:rsidRDefault="00CB3E5D" w:rsidP="00CB3E5D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40AA5C3C" w14:textId="7C1649C0" w:rsidR="00CB3E5D" w:rsidRPr="006B0EF8" w:rsidRDefault="00CB3E5D" w:rsidP="00CB3E5D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 w:rsidR="00C32F2A" w:rsidRPr="006B0EF8"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62A1358C" w14:textId="613BDA22" w:rsidR="00CB3E5D" w:rsidRPr="006B0EF8" w:rsidRDefault="00CB3E5D" w:rsidP="00CB3E5D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C32F2A" w:rsidRPr="006B0EF8"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13D30978" w14:textId="2E678624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 w:rsidR="00007677" w:rsidRPr="006B0EF8">
                                    <w:rPr>
                                      <w:sz w:val="16"/>
                                      <w:szCs w:val="16"/>
                                    </w:rPr>
                                    <w:t>BLACK</w:t>
                                  </w:r>
                                </w:p>
                                <w:p w14:paraId="221EFC77" w14:textId="2F1C8658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007677" w:rsidRPr="006B0EF8">
                                    <w:rPr>
                                      <w:sz w:val="16"/>
                                      <w:szCs w:val="16"/>
                                    </w:rPr>
                                    <w:t>BLACK</w:t>
                                  </w: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7D49D08F" w14:textId="77777777" w:rsidR="007851AC" w:rsidRPr="003503AC" w:rsidRDefault="007851AC" w:rsidP="00CB3E5D"/>
                                <w:p w14:paraId="3778FFAA" w14:textId="77777777" w:rsidR="00CB3E5D" w:rsidRPr="003503AC" w:rsidRDefault="00CB3E5D" w:rsidP="00CB3E5D"/>
                                <w:p w14:paraId="37F4F267" w14:textId="77777777" w:rsidR="00CB3E5D" w:rsidRDefault="00CB3E5D" w:rsidP="00CB3E5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7093D" id="Text Box 26" o:spid="_x0000_s1032" type="#_x0000_t202" style="position:absolute;margin-left:222.35pt;margin-top:16.25pt;width:109.2pt;height:159pt;z-index:2525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" fillcolor="white [3201]" strokeweight=".5pt">
                      <v:textbox>
                        <w:txbxContent>
                          <w:p w14:paraId="31986567" w14:textId="7FD97EF1" w:rsidR="00CB3E5D" w:rsidRPr="006B0EF8" w:rsidRDefault="00CB3E5D" w:rsidP="00CB3E5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Item: 500D CODURA </w:t>
                            </w:r>
                          </w:p>
                          <w:p w14:paraId="3E76DDC9" w14:textId="42830669" w:rsidR="00CB3E5D" w:rsidRPr="006B0EF8" w:rsidRDefault="00CB3E5D" w:rsidP="00CB3E5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  <w:r w:rsidR="006B0EF8" w:rsidRPr="006B0EF8">
                              <w:rPr>
                                <w:sz w:val="16"/>
                                <w:szCs w:val="16"/>
                              </w:rPr>
                              <w:t xml:space="preserve"> / TFP</w:t>
                            </w:r>
                          </w:p>
                          <w:p w14:paraId="712738CA" w14:textId="10DBC6F1" w:rsidR="00CB3E5D" w:rsidRPr="006B0EF8" w:rsidRDefault="00CB3E5D" w:rsidP="00CB3E5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08BA963F" w14:textId="77777777" w:rsidR="00CB3E5D" w:rsidRPr="006B0EF8" w:rsidRDefault="00CB3E5D" w:rsidP="00CB3E5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7922A1E9" w14:textId="77777777" w:rsidR="00CB3E5D" w:rsidRPr="006B0EF8" w:rsidRDefault="00CB3E5D" w:rsidP="00CB3E5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40AA5C3C" w14:textId="7C1649C0" w:rsidR="00CB3E5D" w:rsidRPr="006B0EF8" w:rsidRDefault="00CB3E5D" w:rsidP="00CB3E5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 w:rsidR="00C32F2A" w:rsidRPr="006B0EF8"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62A1358C" w14:textId="613BDA22" w:rsidR="00CB3E5D" w:rsidRPr="006B0EF8" w:rsidRDefault="00CB3E5D" w:rsidP="00CB3E5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C32F2A" w:rsidRPr="006B0EF8"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13D30978" w14:textId="2E678624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 w:rsidR="00007677" w:rsidRPr="006B0EF8">
                              <w:rPr>
                                <w:sz w:val="16"/>
                                <w:szCs w:val="16"/>
                              </w:rPr>
                              <w:t>BLACK</w:t>
                            </w:r>
                          </w:p>
                          <w:p w14:paraId="221EFC77" w14:textId="2F1C8658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007677" w:rsidRPr="006B0EF8">
                              <w:rPr>
                                <w:sz w:val="16"/>
                                <w:szCs w:val="16"/>
                              </w:rPr>
                              <w:t>BLACK</w:t>
                            </w: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7D49D08F" w14:textId="77777777" w:rsidR="007851AC" w:rsidRPr="003503AC" w:rsidRDefault="007851AC" w:rsidP="00CB3E5D"/>
                          <w:p w14:paraId="3778FFAA" w14:textId="77777777" w:rsidR="00CB3E5D" w:rsidRPr="003503AC" w:rsidRDefault="00CB3E5D" w:rsidP="00CB3E5D"/>
                          <w:p w14:paraId="37F4F267" w14:textId="77777777" w:rsidR="00CB3E5D" w:rsidRDefault="00CB3E5D" w:rsidP="00CB3E5D"/>
                        </w:txbxContent>
                      </v:textbox>
                    </v:shape>
                  </w:pict>
                </mc:Fallback>
              </mc:AlternateContent>
            </w:r>
          </w:p>
          <w:p w14:paraId="1DF5F88C" w14:textId="628FC553" w:rsidR="006A2B3F" w:rsidRPr="00C8670E" w:rsidRDefault="00192DAA" w:rsidP="00192DAA">
            <w:pPr>
              <w:tabs>
                <w:tab w:val="left" w:pos="6195"/>
              </w:tabs>
            </w:pPr>
            <w:r>
              <w:tab/>
            </w:r>
          </w:p>
          <w:p w14:paraId="004CC956" w14:textId="0AD0AE0A" w:rsidR="006A2B3F" w:rsidRPr="00C8670E" w:rsidRDefault="006A2B3F" w:rsidP="0011750A"/>
          <w:p w14:paraId="1CD49DBE" w14:textId="70ADB31D" w:rsidR="006A2B3F" w:rsidRPr="00C8670E" w:rsidRDefault="00C32F2A" w:rsidP="0011750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136" behindDoc="0" locked="0" layoutInCell="1" allowOverlap="1" wp14:anchorId="106388C3" wp14:editId="67BC57AC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170180</wp:posOffset>
                      </wp:positionV>
                      <wp:extent cx="1653540" cy="273050"/>
                      <wp:effectExtent l="38100" t="0" r="22860" b="8890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53540" cy="27305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264C29" id="Straight Arrow Connector 9" o:spid="_x0000_s1026" type="#_x0000_t32" style="position:absolute;margin-left:90.95pt;margin-top:13.4pt;width:130.2pt;height:21.5pt;flip:x;z-index:25250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" strokecolor="#5b9bd5 [3204]">
                      <v:stroke endarrow="block" joinstyle="miter"/>
                    </v:shape>
                  </w:pict>
                </mc:Fallback>
              </mc:AlternateContent>
            </w:r>
          </w:p>
          <w:p w14:paraId="23B45007" w14:textId="49B497EC" w:rsidR="006A2B3F" w:rsidRDefault="006A2B3F" w:rsidP="0011750A"/>
          <w:p w14:paraId="576EE1C7" w14:textId="2ABB5B63" w:rsidR="006A2B3F" w:rsidRDefault="006A2B3F" w:rsidP="0011750A"/>
          <w:p w14:paraId="53D862D6" w14:textId="4763414C" w:rsidR="006A2B3F" w:rsidRDefault="006A2B3F" w:rsidP="0011750A">
            <w:pPr>
              <w:tabs>
                <w:tab w:val="left" w:pos="5865"/>
              </w:tabs>
              <w:rPr>
                <w:noProof/>
                <w14:ligatures w14:val="standard"/>
              </w:rPr>
            </w:pPr>
            <w:r>
              <w:rPr>
                <w:noProof/>
                <w14:ligatures w14:val="standard"/>
              </w:rPr>
              <w:tab/>
            </w:r>
          </w:p>
          <w:p w14:paraId="2F5499E3" w14:textId="4AD3A7B5" w:rsidR="006A2B3F" w:rsidRDefault="006A2B3F" w:rsidP="0011750A">
            <w:pPr>
              <w:tabs>
                <w:tab w:val="left" w:pos="6540"/>
              </w:tabs>
            </w:pPr>
            <w:r>
              <w:tab/>
            </w:r>
          </w:p>
          <w:p w14:paraId="5BA073C1" w14:textId="119B94A8" w:rsidR="006A2B3F" w:rsidRPr="00F50A77" w:rsidRDefault="00403CF9" w:rsidP="00403CF9">
            <w:pPr>
              <w:tabs>
                <w:tab w:val="left" w:pos="6540"/>
              </w:tabs>
            </w:pPr>
            <w:r>
              <w:tab/>
            </w:r>
          </w:p>
          <w:p w14:paraId="3585883C" w14:textId="537403E4" w:rsidR="006A2B3F" w:rsidRPr="00F50A77" w:rsidRDefault="006A2B3F" w:rsidP="0011750A"/>
          <w:p w14:paraId="30329CBD" w14:textId="1646466B" w:rsidR="006A2B3F" w:rsidRDefault="00C32F2A" w:rsidP="006A2B3F">
            <w:r w:rsidRPr="00C32F2A">
              <w:rPr>
                <w:noProof/>
              </w:rPr>
              <w:drawing>
                <wp:anchor distT="0" distB="0" distL="114300" distR="114300" simplePos="0" relativeHeight="252647424" behindDoc="1" locked="0" layoutInCell="1" allowOverlap="1" wp14:anchorId="77B724E5" wp14:editId="55105EAE">
                  <wp:simplePos x="0" y="0"/>
                  <wp:positionH relativeFrom="column">
                    <wp:posOffset>243351</wp:posOffset>
                  </wp:positionH>
                  <wp:positionV relativeFrom="paragraph">
                    <wp:posOffset>92681</wp:posOffset>
                  </wp:positionV>
                  <wp:extent cx="2201141" cy="2566126"/>
                  <wp:effectExtent l="7937" t="0" r="0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201141" cy="256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E766913" w14:textId="3963DF49" w:rsidR="00200A1F" w:rsidRPr="00200A1F" w:rsidRDefault="00200A1F" w:rsidP="00200A1F"/>
          <w:p w14:paraId="13B1EF95" w14:textId="56232C57" w:rsidR="00200A1F" w:rsidRPr="00200A1F" w:rsidRDefault="007851AC" w:rsidP="00200A1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0961A6D8" wp14:editId="68FBDE4A">
                      <wp:simplePos x="0" y="0"/>
                      <wp:positionH relativeFrom="column">
                        <wp:posOffset>4286885</wp:posOffset>
                      </wp:positionH>
                      <wp:positionV relativeFrom="paragraph">
                        <wp:posOffset>130176</wp:posOffset>
                      </wp:positionV>
                      <wp:extent cx="1348740" cy="1973580"/>
                      <wp:effectExtent l="0" t="0" r="22860" b="26670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8740" cy="1973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9DD3FF0" w14:textId="44ED0775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Item: 25MM WEBBING </w:t>
                                  </w:r>
                                </w:p>
                                <w:p w14:paraId="37EAC855" w14:textId="6E2CFA08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  <w:r w:rsidR="006B0EF8"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 / TFP</w:t>
                                  </w:r>
                                </w:p>
                                <w:p w14:paraId="45143F51" w14:textId="77777777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34CDE97B" w14:textId="77777777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5A82F277" w14:textId="77777777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6C9CB6D0" w14:textId="77777777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CBK</w:t>
                                  </w:r>
                                </w:p>
                                <w:p w14:paraId="531E45DE" w14:textId="77777777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7B587B77" w14:textId="73517037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BLACK</w:t>
                                  </w:r>
                                </w:p>
                                <w:p w14:paraId="0C856D49" w14:textId="05DCB2D8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BLACK</w:t>
                                  </w:r>
                                </w:p>
                                <w:p w14:paraId="3BA67161" w14:textId="77777777" w:rsidR="007851AC" w:rsidRPr="003503AC" w:rsidRDefault="007851AC" w:rsidP="00C32F2A"/>
                                <w:p w14:paraId="5EB7EBC6" w14:textId="77777777" w:rsidR="00C32F2A" w:rsidRPr="003503AC" w:rsidRDefault="00C32F2A" w:rsidP="00C32F2A"/>
                                <w:p w14:paraId="50DCF4CD" w14:textId="77777777" w:rsidR="00C32F2A" w:rsidRDefault="00C32F2A" w:rsidP="00C32F2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61A6D8" id="Text Box 36" o:spid="_x0000_s1033" type="#_x0000_t202" style="position:absolute;margin-left:337.55pt;margin-top:10.25pt;width:106.2pt;height:155.4pt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" fillcolor="white [3201]" strokeweight=".5pt">
                      <v:textbox>
                        <w:txbxContent>
                          <w:p w14:paraId="79DD3FF0" w14:textId="44ED0775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Item: 25MM WEBBING </w:t>
                            </w:r>
                          </w:p>
                          <w:p w14:paraId="37EAC855" w14:textId="6E2CFA08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  <w:r w:rsidR="006B0EF8" w:rsidRPr="006B0EF8">
                              <w:rPr>
                                <w:sz w:val="16"/>
                                <w:szCs w:val="16"/>
                              </w:rPr>
                              <w:t xml:space="preserve"> / TFP</w:t>
                            </w:r>
                          </w:p>
                          <w:p w14:paraId="45143F51" w14:textId="77777777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34CDE97B" w14:textId="77777777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5A82F277" w14:textId="77777777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6C9CB6D0" w14:textId="77777777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CBK</w:t>
                            </w:r>
                          </w:p>
                          <w:p w14:paraId="531E45DE" w14:textId="77777777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7B587B77" w14:textId="73517037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BLACK</w:t>
                            </w:r>
                          </w:p>
                          <w:p w14:paraId="0C856D49" w14:textId="05DCB2D8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BLACK</w:t>
                            </w:r>
                          </w:p>
                          <w:p w14:paraId="3BA67161" w14:textId="77777777" w:rsidR="007851AC" w:rsidRPr="003503AC" w:rsidRDefault="007851AC" w:rsidP="00C32F2A"/>
                          <w:p w14:paraId="5EB7EBC6" w14:textId="77777777" w:rsidR="00C32F2A" w:rsidRPr="003503AC" w:rsidRDefault="00C32F2A" w:rsidP="00C32F2A"/>
                          <w:p w14:paraId="50DCF4CD" w14:textId="77777777" w:rsidR="00C32F2A" w:rsidRDefault="00C32F2A" w:rsidP="00C32F2A"/>
                        </w:txbxContent>
                      </v:textbox>
                    </v:shape>
                  </w:pict>
                </mc:Fallback>
              </mc:AlternateContent>
            </w:r>
          </w:p>
          <w:p w14:paraId="529E74FC" w14:textId="32C8F1D8" w:rsidR="00200A1F" w:rsidRPr="00200A1F" w:rsidRDefault="007851AC" w:rsidP="00200A1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184" behindDoc="0" locked="0" layoutInCell="1" allowOverlap="1" wp14:anchorId="60FBCF6A" wp14:editId="39AAB7D2">
                      <wp:simplePos x="0" y="0"/>
                      <wp:positionH relativeFrom="column">
                        <wp:posOffset>852442</wp:posOffset>
                      </wp:positionH>
                      <wp:positionV relativeFrom="paragraph">
                        <wp:posOffset>43361</wp:posOffset>
                      </wp:positionV>
                      <wp:extent cx="3472543" cy="413567"/>
                      <wp:effectExtent l="38100" t="0" r="13970" b="8191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472543" cy="4135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040A4" id="Straight Arrow Connector 11" o:spid="_x0000_s1026" type="#_x0000_t32" style="position:absolute;margin-left:67.1pt;margin-top:3.4pt;width:273.45pt;height:32.55pt;flip:x;z-index:25250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57AE8E7" w14:textId="1E68DB40" w:rsidR="00200A1F" w:rsidRDefault="007851AC" w:rsidP="00CB3E5D">
            <w:pPr>
              <w:tabs>
                <w:tab w:val="left" w:pos="323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6DB8F210" wp14:editId="2B155031">
                      <wp:simplePos x="0" y="0"/>
                      <wp:positionH relativeFrom="column">
                        <wp:posOffset>1315084</wp:posOffset>
                      </wp:positionH>
                      <wp:positionV relativeFrom="paragraph">
                        <wp:posOffset>15330</wp:posOffset>
                      </wp:positionV>
                      <wp:extent cx="1464129" cy="912585"/>
                      <wp:effectExtent l="38100" t="0" r="22225" b="59055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64129" cy="9125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6B646" id="Straight Arrow Connector 39" o:spid="_x0000_s1026" type="#_x0000_t32" style="position:absolute;margin-left:103.55pt;margin-top:1.2pt;width:115.3pt;height:71.85pt;flip:x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CB3E5D">
              <w:tab/>
            </w:r>
          </w:p>
          <w:p w14:paraId="11A111BF" w14:textId="187267C5" w:rsidR="00200A1F" w:rsidRDefault="006B0EF8" w:rsidP="00403CF9">
            <w:pPr>
              <w:tabs>
                <w:tab w:val="left" w:pos="568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1235A677" wp14:editId="1F681A87">
                      <wp:simplePos x="0" y="0"/>
                      <wp:positionH relativeFrom="column">
                        <wp:posOffset>2854325</wp:posOffset>
                      </wp:positionH>
                      <wp:positionV relativeFrom="paragraph">
                        <wp:posOffset>109220</wp:posOffset>
                      </wp:positionV>
                      <wp:extent cx="1341120" cy="1958340"/>
                      <wp:effectExtent l="0" t="0" r="11430" b="2286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1120" cy="19583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497518" w14:textId="30ADC235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Item: 38MM WEBBING </w:t>
                                  </w:r>
                                </w:p>
                                <w:p w14:paraId="091DF49C" w14:textId="640F382A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  <w:r w:rsidR="006B0EF8"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 / TFP</w:t>
                                  </w:r>
                                </w:p>
                                <w:p w14:paraId="5D3DC4CF" w14:textId="77777777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25B4259F" w14:textId="77777777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RG</w:t>
                                  </w:r>
                                </w:p>
                                <w:p w14:paraId="0B14183C" w14:textId="77777777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RG</w:t>
                                  </w:r>
                                </w:p>
                                <w:p w14:paraId="1CF2769D" w14:textId="77777777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CBK</w:t>
                                  </w:r>
                                </w:p>
                                <w:p w14:paraId="1CBD1D16" w14:textId="77777777" w:rsidR="00C32F2A" w:rsidRPr="006B0EF8" w:rsidRDefault="00C32F2A" w:rsidP="00C32F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37E6513E" w14:textId="263D0F18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>Style Color: BLACK</w:t>
                                  </w:r>
                                </w:p>
                                <w:p w14:paraId="19C797BC" w14:textId="36BB7C81" w:rsidR="007851AC" w:rsidRPr="006B0EF8" w:rsidRDefault="007851AC" w:rsidP="007851A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B0EF8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BLACK </w:t>
                                  </w:r>
                                </w:p>
                                <w:p w14:paraId="470AB20F" w14:textId="77777777" w:rsidR="007851AC" w:rsidRPr="003503AC" w:rsidRDefault="007851AC" w:rsidP="00C32F2A"/>
                                <w:p w14:paraId="422D2A87" w14:textId="77777777" w:rsidR="00C32F2A" w:rsidRPr="003503AC" w:rsidRDefault="00C32F2A" w:rsidP="00C32F2A"/>
                                <w:p w14:paraId="59C55828" w14:textId="77777777" w:rsidR="00C32F2A" w:rsidRDefault="00C32F2A" w:rsidP="00C32F2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35A677" id="Text Box 37" o:spid="_x0000_s1034" type="#_x0000_t202" style="position:absolute;margin-left:224.75pt;margin-top:8.6pt;width:105.6pt;height:154.2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" fillcolor="white [3201]" strokeweight=".5pt">
                      <v:textbox>
                        <w:txbxContent>
                          <w:p w14:paraId="5C497518" w14:textId="30ADC235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Item: 38MM WEBBING </w:t>
                            </w:r>
                          </w:p>
                          <w:p w14:paraId="091DF49C" w14:textId="640F382A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  <w:r w:rsidR="006B0EF8" w:rsidRPr="006B0EF8">
                              <w:rPr>
                                <w:sz w:val="16"/>
                                <w:szCs w:val="16"/>
                              </w:rPr>
                              <w:t xml:space="preserve"> / TFP</w:t>
                            </w:r>
                          </w:p>
                          <w:p w14:paraId="5D3DC4CF" w14:textId="77777777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25B4259F" w14:textId="77777777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RG</w:t>
                            </w:r>
                          </w:p>
                          <w:p w14:paraId="0B14183C" w14:textId="77777777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RG</w:t>
                            </w:r>
                          </w:p>
                          <w:p w14:paraId="1CF2769D" w14:textId="77777777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CBK</w:t>
                            </w:r>
                          </w:p>
                          <w:p w14:paraId="1CBD1D16" w14:textId="77777777" w:rsidR="00C32F2A" w:rsidRPr="006B0EF8" w:rsidRDefault="00C32F2A" w:rsidP="00C32F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37E6513E" w14:textId="263D0F18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>Style Color: BLACK</w:t>
                            </w:r>
                          </w:p>
                          <w:p w14:paraId="19C797BC" w14:textId="36BB7C81" w:rsidR="007851AC" w:rsidRPr="006B0EF8" w:rsidRDefault="007851AC" w:rsidP="007851A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B0EF8">
                              <w:rPr>
                                <w:sz w:val="16"/>
                                <w:szCs w:val="16"/>
                              </w:rPr>
                              <w:t xml:space="preserve">RM Color: BLACK </w:t>
                            </w:r>
                          </w:p>
                          <w:p w14:paraId="470AB20F" w14:textId="77777777" w:rsidR="007851AC" w:rsidRPr="003503AC" w:rsidRDefault="007851AC" w:rsidP="00C32F2A"/>
                          <w:p w14:paraId="422D2A87" w14:textId="77777777" w:rsidR="00C32F2A" w:rsidRPr="003503AC" w:rsidRDefault="00C32F2A" w:rsidP="00C32F2A"/>
                          <w:p w14:paraId="59C55828" w14:textId="77777777" w:rsidR="00C32F2A" w:rsidRDefault="00C32F2A" w:rsidP="00C32F2A"/>
                        </w:txbxContent>
                      </v:textbox>
                    </v:shape>
                  </w:pict>
                </mc:Fallback>
              </mc:AlternateContent>
            </w:r>
            <w:r w:rsidR="00403CF9">
              <w:tab/>
            </w:r>
          </w:p>
          <w:p w14:paraId="59A46FA5" w14:textId="1317F082" w:rsidR="00200A1F" w:rsidRDefault="00200A1F" w:rsidP="00200A1F">
            <w:pPr>
              <w:tabs>
                <w:tab w:val="left" w:pos="5250"/>
              </w:tabs>
            </w:pPr>
            <w:r>
              <w:tab/>
            </w:r>
          </w:p>
          <w:p w14:paraId="2823D0A0" w14:textId="63B37FA8" w:rsidR="00200A1F" w:rsidRPr="00200A1F" w:rsidRDefault="00C32F2A" w:rsidP="00200A1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2723B54D" wp14:editId="3618922A">
                      <wp:simplePos x="0" y="0"/>
                      <wp:positionH relativeFrom="column">
                        <wp:posOffset>2264120</wp:posOffset>
                      </wp:positionH>
                      <wp:positionV relativeFrom="paragraph">
                        <wp:posOffset>74237</wp:posOffset>
                      </wp:positionV>
                      <wp:extent cx="668482" cy="64078"/>
                      <wp:effectExtent l="38100" t="19050" r="17780" b="8890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68482" cy="6407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1040D" id="Straight Arrow Connector 38" o:spid="_x0000_s1026" type="#_x0000_t32" style="position:absolute;margin-left:178.3pt;margin-top:5.85pt;width:52.65pt;height:5.05pt;flip:x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3A12BC2" w14:textId="0981BE29" w:rsidR="00200A1F" w:rsidRPr="00200A1F" w:rsidRDefault="00200A1F" w:rsidP="00200A1F"/>
          <w:p w14:paraId="2A7DC3F1" w14:textId="4E19FF9E" w:rsidR="00200A1F" w:rsidRPr="00200A1F" w:rsidRDefault="00200A1F" w:rsidP="00200A1F"/>
          <w:p w14:paraId="70B6B16B" w14:textId="276BDBEC" w:rsidR="00200A1F" w:rsidRPr="00200A1F" w:rsidRDefault="00200A1F" w:rsidP="00200A1F"/>
          <w:p w14:paraId="32A58D83" w14:textId="3F164BAB" w:rsidR="00200A1F" w:rsidRPr="00200A1F" w:rsidRDefault="00200A1F" w:rsidP="00200A1F"/>
          <w:p w14:paraId="7460FE3F" w14:textId="6C73F922" w:rsidR="00200A1F" w:rsidRPr="00200A1F" w:rsidRDefault="00200A1F" w:rsidP="00200A1F"/>
          <w:p w14:paraId="44F29BCB" w14:textId="69659C7E" w:rsidR="00200A1F" w:rsidRPr="00200A1F" w:rsidRDefault="00200A1F" w:rsidP="00200A1F"/>
          <w:p w14:paraId="4BC19C1E" w14:textId="2B2C87AB" w:rsidR="00200A1F" w:rsidRDefault="00403CF9" w:rsidP="00403CF9">
            <w:pPr>
              <w:tabs>
                <w:tab w:val="left" w:pos="7725"/>
              </w:tabs>
            </w:pPr>
            <w:r>
              <w:tab/>
            </w:r>
          </w:p>
          <w:p w14:paraId="38B5531F" w14:textId="4F9E70BC" w:rsidR="00C32F2A" w:rsidRDefault="00C32F2A" w:rsidP="00C32F2A">
            <w:pPr>
              <w:rPr>
                <w:noProof/>
                <w14:ligatures w14:val="standard"/>
              </w:rPr>
            </w:pPr>
            <w:r w:rsidRPr="00C32F2A">
              <w:rPr>
                <w:noProof/>
              </w:rPr>
              <w:drawing>
                <wp:anchor distT="0" distB="0" distL="114300" distR="114300" simplePos="0" relativeHeight="252657664" behindDoc="1" locked="0" layoutInCell="1" allowOverlap="1" wp14:anchorId="38D0758B" wp14:editId="010E2CC4">
                  <wp:simplePos x="0" y="0"/>
                  <wp:positionH relativeFrom="column">
                    <wp:posOffset>319551</wp:posOffset>
                  </wp:positionH>
                  <wp:positionV relativeFrom="paragraph">
                    <wp:posOffset>99320</wp:posOffset>
                  </wp:positionV>
                  <wp:extent cx="2201141" cy="2566126"/>
                  <wp:effectExtent l="7937" t="0" r="0" b="0"/>
                  <wp:wrapNone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201141" cy="256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14:ligatures w14:val="standard"/>
              </w:rPr>
              <w:t>Label placement</w:t>
            </w:r>
          </w:p>
          <w:p w14:paraId="35D0C2D6" w14:textId="278B14EA" w:rsidR="00200A1F" w:rsidRDefault="00200A1F" w:rsidP="00200A1F"/>
          <w:p w14:paraId="2B3A75CC" w14:textId="09763D3B" w:rsidR="00200A1F" w:rsidRDefault="00200A1F" w:rsidP="00200A1F">
            <w:pPr>
              <w:jc w:val="center"/>
            </w:pPr>
          </w:p>
          <w:p w14:paraId="69E5FF89" w14:textId="5F49FF95" w:rsidR="008C6339" w:rsidRDefault="008C6339" w:rsidP="008C6339">
            <w:pPr>
              <w:tabs>
                <w:tab w:val="left" w:pos="5595"/>
              </w:tabs>
            </w:pPr>
            <w:r>
              <w:tab/>
            </w:r>
          </w:p>
          <w:p w14:paraId="10414DF0" w14:textId="0585F614" w:rsidR="00403CF9" w:rsidRPr="00403CF9" w:rsidRDefault="00403CF9" w:rsidP="00403CF9"/>
          <w:p w14:paraId="23258BCD" w14:textId="05C798D5" w:rsidR="00403CF9" w:rsidRDefault="00C32F2A" w:rsidP="00403CF9">
            <w:r w:rsidRPr="00C32F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36E14419" wp14:editId="79D8B7D2">
                      <wp:simplePos x="0" y="0"/>
                      <wp:positionH relativeFrom="column">
                        <wp:posOffset>3442335</wp:posOffset>
                      </wp:positionH>
                      <wp:positionV relativeFrom="paragraph">
                        <wp:posOffset>152630</wp:posOffset>
                      </wp:positionV>
                      <wp:extent cx="2006600" cy="462915"/>
                      <wp:effectExtent l="0" t="0" r="12700" b="13335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6600" cy="462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8517D1B" w14:textId="77777777" w:rsidR="00C32F2A" w:rsidRDefault="00C32F2A" w:rsidP="00C32F2A">
                                  <w:r>
                                    <w:t xml:space="preserve">Attaching on Back Webbing Strap as a patch Label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E14419" id="Text Box 49" o:spid="_x0000_s1035" type="#_x0000_t202" style="position:absolute;margin-left:271.05pt;margin-top:12pt;width:158pt;height:36.45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" fillcolor="white [3201]" strokeweight=".5pt">
                      <v:textbox>
                        <w:txbxContent>
                          <w:p w14:paraId="58517D1B" w14:textId="77777777" w:rsidR="00C32F2A" w:rsidRDefault="00C32F2A" w:rsidP="00C32F2A">
                            <w:r>
                              <w:t xml:space="preserve">Attaching on Back Webbing Strap as a patch Label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3BDF98" w14:textId="4A2B9A34" w:rsidR="00403CF9" w:rsidRPr="00403CF9" w:rsidRDefault="00C32F2A" w:rsidP="00403CF9">
            <w:pPr>
              <w:tabs>
                <w:tab w:val="left" w:pos="5475"/>
              </w:tabs>
            </w:pPr>
            <w:r w:rsidRPr="00C32F2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0780DAEE" wp14:editId="6E56B1EC">
                      <wp:simplePos x="0" y="0"/>
                      <wp:positionH relativeFrom="column">
                        <wp:posOffset>1876193</wp:posOffset>
                      </wp:positionH>
                      <wp:positionV relativeFrom="paragraph">
                        <wp:posOffset>85955</wp:posOffset>
                      </wp:positionV>
                      <wp:extent cx="1569027" cy="45719"/>
                      <wp:effectExtent l="19050" t="76200" r="12700" b="50165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6902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AAB6A4" id="Straight Arrow Connector 50" o:spid="_x0000_s1026" type="#_x0000_t32" style="position:absolute;margin-left:147.75pt;margin-top:6.75pt;width:123.55pt;height:3.6pt;flip:x y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569F3C9B" w14:textId="40B10C04" w:rsidR="00CB3E5D" w:rsidRDefault="00CB3E5D">
      <w:r>
        <w:br w:type="page"/>
      </w:r>
    </w:p>
    <w:p w14:paraId="2754C954" w14:textId="77777777" w:rsidR="00CB3E5D" w:rsidRDefault="00CB3E5D" w:rsidP="00433A09"/>
    <w:p w14:paraId="4B58AD6D" w14:textId="608F44FE" w:rsidR="0066283E" w:rsidRDefault="0066283E" w:rsidP="0066283E"/>
    <w:tbl>
      <w:tblPr>
        <w:tblStyle w:val="InvoiceTable"/>
        <w:tblpPr w:leftFromText="180" w:rightFromText="180" w:vertAnchor="text" w:horzAnchor="margin" w:tblpY="-2"/>
        <w:tblW w:w="5000" w:type="pct"/>
        <w:tblLayout w:type="fixed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B3C6F" w:rsidRPr="00DE4BCC" w14:paraId="5BCD2255" w14:textId="77777777" w:rsidTr="004B3C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47B3E7B7" w14:textId="0AD49906" w:rsidR="004B3C6F" w:rsidRPr="00DE4BCC" w:rsidRDefault="00040A91" w:rsidP="004D0279">
            <w:pPr>
              <w:rPr>
                <w:color w:val="auto"/>
              </w:rPr>
            </w:pPr>
            <w:r>
              <w:rPr>
                <w:color w:val="auto"/>
                <w:sz w:val="20"/>
                <w:szCs w:val="22"/>
              </w:rPr>
              <w:t>Label Artwork</w:t>
            </w:r>
          </w:p>
        </w:tc>
      </w:tr>
      <w:tr w:rsidR="004B3C6F" w:rsidRPr="00DE4BCC" w14:paraId="332F4536" w14:textId="77777777" w:rsidTr="000023DE">
        <w:trPr>
          <w:trHeight w:val="5990"/>
        </w:trPr>
        <w:tc>
          <w:tcPr>
            <w:tcW w:w="5000" w:type="pct"/>
            <w:shd w:val="clear" w:color="auto" w:fill="auto"/>
          </w:tcPr>
          <w:p w14:paraId="3ABB659D" w14:textId="39610053" w:rsidR="00F71C76" w:rsidRDefault="000023DE" w:rsidP="00F71C76">
            <w:pPr>
              <w:tabs>
                <w:tab w:val="left" w:pos="5415"/>
              </w:tabs>
            </w:pPr>
            <w:r w:rsidRPr="000023DE">
              <w:rPr>
                <w:noProof/>
              </w:rPr>
              <w:drawing>
                <wp:anchor distT="0" distB="0" distL="114300" distR="114300" simplePos="0" relativeHeight="252678144" behindDoc="1" locked="0" layoutInCell="1" allowOverlap="1" wp14:anchorId="38665DB5" wp14:editId="2888EF54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275590</wp:posOffset>
                  </wp:positionV>
                  <wp:extent cx="3136834" cy="1135380"/>
                  <wp:effectExtent l="0" t="0" r="6985" b="762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834" cy="1135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96E5C">
              <w:t>LABEL ARTWORK</w:t>
            </w:r>
            <w:r w:rsidR="00D56DAC">
              <w:tab/>
            </w:r>
            <w:r w:rsidR="00F71C76">
              <w:tab/>
            </w:r>
          </w:p>
          <w:p w14:paraId="478F1AC4" w14:textId="5CDD85C0" w:rsidR="00323A53" w:rsidRPr="00323A53" w:rsidRDefault="00323A53" w:rsidP="00323A53"/>
          <w:p w14:paraId="7868C22D" w14:textId="236E1682" w:rsidR="00323A53" w:rsidRPr="00323A53" w:rsidRDefault="00323A53" w:rsidP="00323A53"/>
          <w:p w14:paraId="7C6448C4" w14:textId="4A1BAB38" w:rsidR="00323A53" w:rsidRPr="00323A53" w:rsidRDefault="00323A53" w:rsidP="00323A53"/>
          <w:p w14:paraId="2E5D1FAB" w14:textId="71E5B203" w:rsidR="00323A53" w:rsidRDefault="00323A53" w:rsidP="00323A53"/>
          <w:p w14:paraId="678AF979" w14:textId="53B344BF" w:rsidR="00323A53" w:rsidRDefault="00D56DAC" w:rsidP="00D56DAC">
            <w:pPr>
              <w:tabs>
                <w:tab w:val="left" w:pos="5715"/>
              </w:tabs>
            </w:pPr>
            <w:r>
              <w:tab/>
            </w:r>
          </w:p>
          <w:p w14:paraId="39822FFE" w14:textId="718D5817" w:rsidR="00323A53" w:rsidRDefault="00323A53" w:rsidP="00323A53">
            <w:pPr>
              <w:tabs>
                <w:tab w:val="left" w:pos="2925"/>
              </w:tabs>
            </w:pPr>
            <w:r>
              <w:tab/>
            </w:r>
          </w:p>
          <w:p w14:paraId="27436F92" w14:textId="06A4339F" w:rsidR="00496E5C" w:rsidRPr="00D56DAC" w:rsidRDefault="00496E5C" w:rsidP="00D56DAC">
            <w:r>
              <w:t>STICKER ARTWORK</w:t>
            </w:r>
          </w:p>
          <w:p w14:paraId="784E505D" w14:textId="2B720D25" w:rsidR="000023DE" w:rsidRDefault="000023DE" w:rsidP="000023DE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677120" behindDoc="1" locked="0" layoutInCell="1" allowOverlap="1" wp14:anchorId="1B21BCA2" wp14:editId="5F66AF36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100330</wp:posOffset>
                  </wp:positionV>
                  <wp:extent cx="3204325" cy="1607820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325" cy="160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A6DC590" w14:textId="05CF612E" w:rsidR="000023DE" w:rsidRDefault="000023DE" w:rsidP="000023DE">
            <w:pPr>
              <w:pStyle w:val="NormalWeb"/>
            </w:pPr>
          </w:p>
          <w:p w14:paraId="77AC1111" w14:textId="2EA694E0" w:rsidR="00D56DAC" w:rsidRDefault="00D56DAC" w:rsidP="00D56DAC"/>
          <w:p w14:paraId="4BA1DD61" w14:textId="527620C3" w:rsidR="00D56DAC" w:rsidRDefault="00D56DAC" w:rsidP="00D56DAC"/>
          <w:p w14:paraId="581C582B" w14:textId="77777777" w:rsidR="00D56DAC" w:rsidRDefault="00D56DAC" w:rsidP="00D56DAC">
            <w:pPr>
              <w:tabs>
                <w:tab w:val="left" w:pos="3015"/>
              </w:tabs>
            </w:pPr>
            <w:r>
              <w:tab/>
            </w:r>
          </w:p>
          <w:p w14:paraId="02A09EB9" w14:textId="77777777" w:rsidR="00496E5C" w:rsidRPr="00496E5C" w:rsidRDefault="00496E5C" w:rsidP="00496E5C"/>
          <w:p w14:paraId="5AC42E40" w14:textId="11805861" w:rsidR="00007677" w:rsidRPr="00007677" w:rsidRDefault="00007677" w:rsidP="000023DE">
            <w:pPr>
              <w:tabs>
                <w:tab w:val="center" w:pos="4531"/>
              </w:tabs>
            </w:pPr>
          </w:p>
        </w:tc>
      </w:tr>
    </w:tbl>
    <w:p w14:paraId="0C963CE3" w14:textId="106AA112" w:rsidR="00115FB4" w:rsidRDefault="00115FB4" w:rsidP="00115FB4"/>
    <w:p w14:paraId="65B1EF3A" w14:textId="3175DBEA" w:rsidR="00115FB4" w:rsidRPr="00115FB4" w:rsidRDefault="00115FB4" w:rsidP="00115FB4"/>
    <w:sectPr w:rsidR="00115FB4" w:rsidRPr="00115FB4" w:rsidSect="007E3D23">
      <w:footerReference w:type="default" r:id="rId15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19FC3" w14:textId="77777777" w:rsidR="002942B5" w:rsidRDefault="002942B5">
      <w:pPr>
        <w:spacing w:after="0"/>
      </w:pPr>
      <w:r>
        <w:separator/>
      </w:r>
    </w:p>
  </w:endnote>
  <w:endnote w:type="continuationSeparator" w:id="0">
    <w:p w14:paraId="053DA245" w14:textId="77777777" w:rsidR="002942B5" w:rsidRDefault="002942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C10AA" w14:textId="77777777" w:rsidR="002942B5" w:rsidRDefault="002942B5">
      <w:pPr>
        <w:spacing w:after="0"/>
      </w:pPr>
      <w:r>
        <w:separator/>
      </w:r>
    </w:p>
  </w:footnote>
  <w:footnote w:type="continuationSeparator" w:id="0">
    <w:p w14:paraId="43C05B5B" w14:textId="77777777" w:rsidR="002942B5" w:rsidRDefault="002942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014B8"/>
    <w:rsid w:val="000023DE"/>
    <w:rsid w:val="00007677"/>
    <w:rsid w:val="00030898"/>
    <w:rsid w:val="0003476B"/>
    <w:rsid w:val="000366AB"/>
    <w:rsid w:val="00040A91"/>
    <w:rsid w:val="00043C41"/>
    <w:rsid w:val="00047818"/>
    <w:rsid w:val="00051B06"/>
    <w:rsid w:val="00055022"/>
    <w:rsid w:val="000671E5"/>
    <w:rsid w:val="000677DA"/>
    <w:rsid w:val="00097094"/>
    <w:rsid w:val="000A13CF"/>
    <w:rsid w:val="000A37A8"/>
    <w:rsid w:val="000B1457"/>
    <w:rsid w:val="000C3AC3"/>
    <w:rsid w:val="000D37AE"/>
    <w:rsid w:val="000E45E2"/>
    <w:rsid w:val="000E5146"/>
    <w:rsid w:val="000E6E08"/>
    <w:rsid w:val="000E7BA5"/>
    <w:rsid w:val="00104C24"/>
    <w:rsid w:val="00115FB4"/>
    <w:rsid w:val="00136E3C"/>
    <w:rsid w:val="0014692D"/>
    <w:rsid w:val="00147208"/>
    <w:rsid w:val="00155384"/>
    <w:rsid w:val="00175064"/>
    <w:rsid w:val="0018603C"/>
    <w:rsid w:val="00192DAA"/>
    <w:rsid w:val="001A4D60"/>
    <w:rsid w:val="001B7B38"/>
    <w:rsid w:val="001C1013"/>
    <w:rsid w:val="001D0C6A"/>
    <w:rsid w:val="001E2728"/>
    <w:rsid w:val="001E4582"/>
    <w:rsid w:val="001E5C8E"/>
    <w:rsid w:val="00200A1F"/>
    <w:rsid w:val="00200CAC"/>
    <w:rsid w:val="00223B8D"/>
    <w:rsid w:val="00255734"/>
    <w:rsid w:val="00257DBB"/>
    <w:rsid w:val="0026042F"/>
    <w:rsid w:val="002723D0"/>
    <w:rsid w:val="002750DA"/>
    <w:rsid w:val="0028638D"/>
    <w:rsid w:val="0029188B"/>
    <w:rsid w:val="002942B5"/>
    <w:rsid w:val="0029442A"/>
    <w:rsid w:val="0029697C"/>
    <w:rsid w:val="002A207F"/>
    <w:rsid w:val="002A2DA1"/>
    <w:rsid w:val="002A4407"/>
    <w:rsid w:val="002C64F0"/>
    <w:rsid w:val="002C6EAE"/>
    <w:rsid w:val="002D2071"/>
    <w:rsid w:val="00304ECC"/>
    <w:rsid w:val="00304FF4"/>
    <w:rsid w:val="00323A53"/>
    <w:rsid w:val="00326A9F"/>
    <w:rsid w:val="003275F6"/>
    <w:rsid w:val="00335B41"/>
    <w:rsid w:val="003366D8"/>
    <w:rsid w:val="00342A29"/>
    <w:rsid w:val="00371D00"/>
    <w:rsid w:val="00390E98"/>
    <w:rsid w:val="003C192B"/>
    <w:rsid w:val="003C2460"/>
    <w:rsid w:val="003C256A"/>
    <w:rsid w:val="003E2F5B"/>
    <w:rsid w:val="003E6C56"/>
    <w:rsid w:val="00403CF9"/>
    <w:rsid w:val="00433A09"/>
    <w:rsid w:val="004342C2"/>
    <w:rsid w:val="0043766B"/>
    <w:rsid w:val="00437BEB"/>
    <w:rsid w:val="00437F9D"/>
    <w:rsid w:val="00440E7B"/>
    <w:rsid w:val="00451E2E"/>
    <w:rsid w:val="00452138"/>
    <w:rsid w:val="004652E5"/>
    <w:rsid w:val="004757DF"/>
    <w:rsid w:val="004940A7"/>
    <w:rsid w:val="004954AB"/>
    <w:rsid w:val="004955D7"/>
    <w:rsid w:val="00496E5C"/>
    <w:rsid w:val="0049730B"/>
    <w:rsid w:val="004A7424"/>
    <w:rsid w:val="004B3C6F"/>
    <w:rsid w:val="004C306F"/>
    <w:rsid w:val="004C30E4"/>
    <w:rsid w:val="004C34EC"/>
    <w:rsid w:val="004C726C"/>
    <w:rsid w:val="004D24EB"/>
    <w:rsid w:val="004D342A"/>
    <w:rsid w:val="004E0B40"/>
    <w:rsid w:val="004E55D7"/>
    <w:rsid w:val="004F4B05"/>
    <w:rsid w:val="005068CF"/>
    <w:rsid w:val="005076EA"/>
    <w:rsid w:val="005128C6"/>
    <w:rsid w:val="0053637D"/>
    <w:rsid w:val="00547A73"/>
    <w:rsid w:val="00553DF6"/>
    <w:rsid w:val="00575A98"/>
    <w:rsid w:val="0058585A"/>
    <w:rsid w:val="00590A7B"/>
    <w:rsid w:val="00591137"/>
    <w:rsid w:val="00593696"/>
    <w:rsid w:val="005966EC"/>
    <w:rsid w:val="005A5EC2"/>
    <w:rsid w:val="005C0074"/>
    <w:rsid w:val="005C197D"/>
    <w:rsid w:val="005C2CF2"/>
    <w:rsid w:val="005E118E"/>
    <w:rsid w:val="005E4A3B"/>
    <w:rsid w:val="005E54B2"/>
    <w:rsid w:val="00600BEF"/>
    <w:rsid w:val="0061093A"/>
    <w:rsid w:val="00633D7A"/>
    <w:rsid w:val="0064249E"/>
    <w:rsid w:val="006433F3"/>
    <w:rsid w:val="00650B59"/>
    <w:rsid w:val="00651957"/>
    <w:rsid w:val="0065347E"/>
    <w:rsid w:val="0066283E"/>
    <w:rsid w:val="006637BF"/>
    <w:rsid w:val="00664C5D"/>
    <w:rsid w:val="00677769"/>
    <w:rsid w:val="00685BAD"/>
    <w:rsid w:val="006A2B3F"/>
    <w:rsid w:val="006B0EF8"/>
    <w:rsid w:val="006C0E50"/>
    <w:rsid w:val="006D6A3A"/>
    <w:rsid w:val="006D6F9F"/>
    <w:rsid w:val="006E6B2D"/>
    <w:rsid w:val="006F24EC"/>
    <w:rsid w:val="006F3389"/>
    <w:rsid w:val="00711EBF"/>
    <w:rsid w:val="007265C0"/>
    <w:rsid w:val="00735CF9"/>
    <w:rsid w:val="00747E46"/>
    <w:rsid w:val="00763F61"/>
    <w:rsid w:val="00784966"/>
    <w:rsid w:val="007851AC"/>
    <w:rsid w:val="00797D0E"/>
    <w:rsid w:val="007A209A"/>
    <w:rsid w:val="007B02A1"/>
    <w:rsid w:val="007B0C03"/>
    <w:rsid w:val="007B1DA8"/>
    <w:rsid w:val="007B56EE"/>
    <w:rsid w:val="007C1E31"/>
    <w:rsid w:val="007E1496"/>
    <w:rsid w:val="007E23EC"/>
    <w:rsid w:val="007E3D23"/>
    <w:rsid w:val="007F39F8"/>
    <w:rsid w:val="007F74A6"/>
    <w:rsid w:val="0082049A"/>
    <w:rsid w:val="00822753"/>
    <w:rsid w:val="00830974"/>
    <w:rsid w:val="0083292E"/>
    <w:rsid w:val="0083363F"/>
    <w:rsid w:val="008375BB"/>
    <w:rsid w:val="0086434D"/>
    <w:rsid w:val="008675B2"/>
    <w:rsid w:val="00871E7A"/>
    <w:rsid w:val="00873C9E"/>
    <w:rsid w:val="00874856"/>
    <w:rsid w:val="008811F3"/>
    <w:rsid w:val="00894FA0"/>
    <w:rsid w:val="0089773C"/>
    <w:rsid w:val="008B6319"/>
    <w:rsid w:val="008C4038"/>
    <w:rsid w:val="008C6339"/>
    <w:rsid w:val="008E1A43"/>
    <w:rsid w:val="008F4B8C"/>
    <w:rsid w:val="00916427"/>
    <w:rsid w:val="00917B99"/>
    <w:rsid w:val="00927B7D"/>
    <w:rsid w:val="009306DF"/>
    <w:rsid w:val="009365F7"/>
    <w:rsid w:val="00953603"/>
    <w:rsid w:val="00953CD0"/>
    <w:rsid w:val="009665C3"/>
    <w:rsid w:val="00985466"/>
    <w:rsid w:val="00987A0B"/>
    <w:rsid w:val="00994A93"/>
    <w:rsid w:val="009A1C0C"/>
    <w:rsid w:val="009A43BF"/>
    <w:rsid w:val="009C008C"/>
    <w:rsid w:val="009E1644"/>
    <w:rsid w:val="009F0E8D"/>
    <w:rsid w:val="00A0372A"/>
    <w:rsid w:val="00A03F19"/>
    <w:rsid w:val="00A16E92"/>
    <w:rsid w:val="00A21B9F"/>
    <w:rsid w:val="00A30097"/>
    <w:rsid w:val="00A31AC1"/>
    <w:rsid w:val="00A33C84"/>
    <w:rsid w:val="00A347E5"/>
    <w:rsid w:val="00A43CEF"/>
    <w:rsid w:val="00A453DD"/>
    <w:rsid w:val="00A5224F"/>
    <w:rsid w:val="00A55C26"/>
    <w:rsid w:val="00A56B70"/>
    <w:rsid w:val="00A60AC1"/>
    <w:rsid w:val="00A8011E"/>
    <w:rsid w:val="00A816C6"/>
    <w:rsid w:val="00A835B2"/>
    <w:rsid w:val="00A9050A"/>
    <w:rsid w:val="00AC250E"/>
    <w:rsid w:val="00AD0350"/>
    <w:rsid w:val="00AE0753"/>
    <w:rsid w:val="00AE1A48"/>
    <w:rsid w:val="00AF3C61"/>
    <w:rsid w:val="00B074D4"/>
    <w:rsid w:val="00B11297"/>
    <w:rsid w:val="00B445DD"/>
    <w:rsid w:val="00B46BAB"/>
    <w:rsid w:val="00B63763"/>
    <w:rsid w:val="00B65B11"/>
    <w:rsid w:val="00B8674E"/>
    <w:rsid w:val="00B8707A"/>
    <w:rsid w:val="00BA4210"/>
    <w:rsid w:val="00BA74E7"/>
    <w:rsid w:val="00BB351C"/>
    <w:rsid w:val="00BD4CDA"/>
    <w:rsid w:val="00BE0ECD"/>
    <w:rsid w:val="00BF6A62"/>
    <w:rsid w:val="00C066BC"/>
    <w:rsid w:val="00C32F2A"/>
    <w:rsid w:val="00C40912"/>
    <w:rsid w:val="00C41E9B"/>
    <w:rsid w:val="00C4369C"/>
    <w:rsid w:val="00C61612"/>
    <w:rsid w:val="00C6332A"/>
    <w:rsid w:val="00C7576A"/>
    <w:rsid w:val="00C8670E"/>
    <w:rsid w:val="00C8732B"/>
    <w:rsid w:val="00C95F3C"/>
    <w:rsid w:val="00CA528F"/>
    <w:rsid w:val="00CA61C8"/>
    <w:rsid w:val="00CB3E5D"/>
    <w:rsid w:val="00CB796C"/>
    <w:rsid w:val="00CC2B24"/>
    <w:rsid w:val="00CC6512"/>
    <w:rsid w:val="00CC7C62"/>
    <w:rsid w:val="00CE131A"/>
    <w:rsid w:val="00CF00C0"/>
    <w:rsid w:val="00CF142C"/>
    <w:rsid w:val="00CF4FDC"/>
    <w:rsid w:val="00D3176E"/>
    <w:rsid w:val="00D336B6"/>
    <w:rsid w:val="00D43F71"/>
    <w:rsid w:val="00D44742"/>
    <w:rsid w:val="00D454BA"/>
    <w:rsid w:val="00D56DAC"/>
    <w:rsid w:val="00D57DE6"/>
    <w:rsid w:val="00D776E0"/>
    <w:rsid w:val="00D97F3C"/>
    <w:rsid w:val="00DC2E1D"/>
    <w:rsid w:val="00DE1CEE"/>
    <w:rsid w:val="00DE4BCC"/>
    <w:rsid w:val="00DE53E5"/>
    <w:rsid w:val="00DF2291"/>
    <w:rsid w:val="00DF38F3"/>
    <w:rsid w:val="00E13B1F"/>
    <w:rsid w:val="00E16613"/>
    <w:rsid w:val="00E40E81"/>
    <w:rsid w:val="00E501EB"/>
    <w:rsid w:val="00E753AE"/>
    <w:rsid w:val="00E7630C"/>
    <w:rsid w:val="00E815EB"/>
    <w:rsid w:val="00E85980"/>
    <w:rsid w:val="00E91C1C"/>
    <w:rsid w:val="00E95727"/>
    <w:rsid w:val="00EA73BB"/>
    <w:rsid w:val="00EB7B91"/>
    <w:rsid w:val="00EC4D84"/>
    <w:rsid w:val="00EC52D1"/>
    <w:rsid w:val="00EC5B0C"/>
    <w:rsid w:val="00EE40D9"/>
    <w:rsid w:val="00EF157C"/>
    <w:rsid w:val="00F07EAE"/>
    <w:rsid w:val="00F14A9C"/>
    <w:rsid w:val="00F21F9A"/>
    <w:rsid w:val="00F245C1"/>
    <w:rsid w:val="00F32334"/>
    <w:rsid w:val="00F33D62"/>
    <w:rsid w:val="00F37692"/>
    <w:rsid w:val="00F43F80"/>
    <w:rsid w:val="00F50A77"/>
    <w:rsid w:val="00F51E42"/>
    <w:rsid w:val="00F71C76"/>
    <w:rsid w:val="00F72553"/>
    <w:rsid w:val="00F900BE"/>
    <w:rsid w:val="00FA4FCB"/>
    <w:rsid w:val="00FA5EFB"/>
    <w:rsid w:val="00FA5F14"/>
    <w:rsid w:val="00FC13FD"/>
    <w:rsid w:val="00FC2412"/>
    <w:rsid w:val="00FD7201"/>
    <w:rsid w:val="00FE6166"/>
    <w:rsid w:val="00FF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F2A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table" w:styleId="GridTable6Colorful-Accent1">
    <w:name w:val="Grid Table 6 Colorful Accent 1"/>
    <w:basedOn w:val="TableNormal"/>
    <w:uiPriority w:val="51"/>
    <w:rsid w:val="004D24EB"/>
    <w:pPr>
      <w:spacing w:after="0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PlainTable1">
    <w:name w:val="Plain Table 1"/>
    <w:basedOn w:val="TableNormal"/>
    <w:uiPriority w:val="41"/>
    <w:rsid w:val="004B3C6F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4B3C6F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4B3C6F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0023D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1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C52D9"/>
    <w:rsid w:val="000E3FF6"/>
    <w:rsid w:val="0011409D"/>
    <w:rsid w:val="001801A2"/>
    <w:rsid w:val="001C01BF"/>
    <w:rsid w:val="00237945"/>
    <w:rsid w:val="002469A9"/>
    <w:rsid w:val="002C3467"/>
    <w:rsid w:val="002C3ACF"/>
    <w:rsid w:val="002C6F98"/>
    <w:rsid w:val="002E2679"/>
    <w:rsid w:val="002E3B95"/>
    <w:rsid w:val="00311F9B"/>
    <w:rsid w:val="00345039"/>
    <w:rsid w:val="00396FC9"/>
    <w:rsid w:val="00423C21"/>
    <w:rsid w:val="00476E9E"/>
    <w:rsid w:val="00476EF4"/>
    <w:rsid w:val="004B53CA"/>
    <w:rsid w:val="004F05F6"/>
    <w:rsid w:val="00515947"/>
    <w:rsid w:val="00517E07"/>
    <w:rsid w:val="00594AE9"/>
    <w:rsid w:val="005C45A8"/>
    <w:rsid w:val="00623A13"/>
    <w:rsid w:val="006B27C7"/>
    <w:rsid w:val="006C669B"/>
    <w:rsid w:val="00712F22"/>
    <w:rsid w:val="00875C2A"/>
    <w:rsid w:val="008D55CE"/>
    <w:rsid w:val="00942F8D"/>
    <w:rsid w:val="009B1498"/>
    <w:rsid w:val="009F502E"/>
    <w:rsid w:val="00A238E0"/>
    <w:rsid w:val="00A513B6"/>
    <w:rsid w:val="00A52FAC"/>
    <w:rsid w:val="00A775CB"/>
    <w:rsid w:val="00AA4AB5"/>
    <w:rsid w:val="00AF3AC3"/>
    <w:rsid w:val="00B455AC"/>
    <w:rsid w:val="00BB3959"/>
    <w:rsid w:val="00C61CDB"/>
    <w:rsid w:val="00C94B9E"/>
    <w:rsid w:val="00D372E3"/>
    <w:rsid w:val="00D4300F"/>
    <w:rsid w:val="00D47C45"/>
    <w:rsid w:val="00D57713"/>
    <w:rsid w:val="00D657F2"/>
    <w:rsid w:val="00DA46AD"/>
    <w:rsid w:val="00DF03EC"/>
    <w:rsid w:val="00E43F04"/>
    <w:rsid w:val="00E90E1D"/>
    <w:rsid w:val="00F5786D"/>
    <w:rsid w:val="00F65CF3"/>
    <w:rsid w:val="00FC18C2"/>
    <w:rsid w:val="00FD6A22"/>
    <w:rsid w:val="00FD6EBD"/>
    <w:rsid w:val="00FE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3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2026-02-23T15:20:00Z</dcterms:created>
  <dcterms:modified xsi:type="dcterms:W3CDTF">2026-02-23T15:20:00Z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