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C44E5" w14:textId="69C49840" w:rsidR="00491E34" w:rsidRPr="00491E34" w:rsidRDefault="00491E34">
      <w:pPr>
        <w:rPr>
          <w:b/>
          <w:bCs/>
          <w:color w:val="FF0000"/>
          <w:sz w:val="24"/>
          <w:szCs w:val="24"/>
        </w:rPr>
      </w:pPr>
      <w:r w:rsidRPr="00491E34">
        <w:rPr>
          <w:b/>
          <w:bCs/>
          <w:color w:val="FF0000"/>
          <w:sz w:val="24"/>
          <w:szCs w:val="24"/>
        </w:rPr>
        <w:t>STYLE REFERENCE NUMBER – LINK-PB-25-074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491E34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6F23FF6E" w14:textId="77777777" w:rsidR="009B5334" w:rsidRDefault="00437D40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 w:rsidRPr="00437D40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</w:t>
            </w:r>
            <w:r w:rsidR="00B407A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r w:rsidR="009B5334" w:rsidRPr="009B5334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LC Adjustable Handcuff </w:t>
            </w:r>
          </w:p>
          <w:p w14:paraId="5BA4441E" w14:textId="7566640F" w:rsidR="005C2CF2" w:rsidRPr="00B407A8" w:rsidRDefault="009B5334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 w:rsidRPr="009B5334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Pouch Velcro Closure</w:t>
            </w:r>
            <w:r w:rsidR="00437D40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</w:t>
            </w:r>
            <w:r w:rsidR="00335B41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      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7F74A6">
                  <w:rPr>
                    <w:color w:val="002060"/>
                  </w:rPr>
                  <w:t xml:space="preserve"> </w:t>
                </w:r>
                <w:r w:rsidR="00C90EC2">
                  <w:rPr>
                    <w:color w:val="002060"/>
                  </w:rPr>
                  <w:t>April 23, 2026</w:t>
                </w:r>
              </w:sdtContent>
            </w:sdt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44" w:type="dxa"/>
        <w:tblLook w:val="04A0" w:firstRow="1" w:lastRow="0" w:firstColumn="1" w:lastColumn="0" w:noHBand="0" w:noVBand="1"/>
      </w:tblPr>
      <w:tblGrid>
        <w:gridCol w:w="2107"/>
        <w:gridCol w:w="2128"/>
        <w:gridCol w:w="2870"/>
        <w:gridCol w:w="2239"/>
      </w:tblGrid>
      <w:tr w:rsidR="00DA7453" w:rsidRPr="00491E34" w14:paraId="35D8B42E" w14:textId="18E2EE66" w:rsidTr="00DA74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4"/>
        </w:trPr>
        <w:tc>
          <w:tcPr>
            <w:tcW w:w="2107" w:type="dxa"/>
            <w:noWrap/>
          </w:tcPr>
          <w:p w14:paraId="79BB6A4A" w14:textId="075F89E9" w:rsidR="00DA7453" w:rsidRPr="00491E34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  <w:t>PO Number</w:t>
            </w:r>
          </w:p>
        </w:tc>
        <w:tc>
          <w:tcPr>
            <w:tcW w:w="2128" w:type="dxa"/>
            <w:noWrap/>
          </w:tcPr>
          <w:p w14:paraId="25E98BC0" w14:textId="2E2A72A0" w:rsidR="00DA7453" w:rsidRPr="00491E34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Product Code</w:t>
            </w:r>
          </w:p>
        </w:tc>
        <w:tc>
          <w:tcPr>
            <w:tcW w:w="2870" w:type="dxa"/>
            <w:noWrap/>
          </w:tcPr>
          <w:p w14:paraId="08BA3C7C" w14:textId="50B49C6B" w:rsidR="00DA7453" w:rsidRPr="00491E34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Color</w:t>
            </w:r>
          </w:p>
        </w:tc>
        <w:tc>
          <w:tcPr>
            <w:tcW w:w="2239" w:type="dxa"/>
          </w:tcPr>
          <w:p w14:paraId="54E06DBC" w14:textId="1FB12331" w:rsidR="00DA7453" w:rsidRPr="00491E34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 xml:space="preserve">Qty </w:t>
            </w:r>
          </w:p>
        </w:tc>
      </w:tr>
      <w:tr w:rsidR="00DA7453" w:rsidRPr="00491E34" w14:paraId="394196F3" w14:textId="40DEA55B" w:rsidTr="00DA7453">
        <w:trPr>
          <w:trHeight w:val="242"/>
        </w:trPr>
        <w:tc>
          <w:tcPr>
            <w:tcW w:w="2107" w:type="dxa"/>
            <w:noWrap/>
            <w:hideMark/>
          </w:tcPr>
          <w:p w14:paraId="701E1814" w14:textId="7D08CE4A" w:rsidR="00DA7453" w:rsidRPr="00491E34" w:rsidRDefault="00DA7453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  <w:t>P1012361</w:t>
            </w:r>
          </w:p>
        </w:tc>
        <w:tc>
          <w:tcPr>
            <w:tcW w:w="2128" w:type="dxa"/>
            <w:noWrap/>
            <w:vAlign w:val="center"/>
            <w:hideMark/>
          </w:tcPr>
          <w:p w14:paraId="4D8EAD21" w14:textId="11F97D93" w:rsidR="00DA7453" w:rsidRPr="00491E34" w:rsidRDefault="00DA7453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hAnsi="Calibri" w:cs="Calibri"/>
                <w:sz w:val="20"/>
              </w:rPr>
              <w:t>8</w:t>
            </w:r>
            <w:r w:rsidR="00AD3D74" w:rsidRPr="00491E34">
              <w:rPr>
                <w:rFonts w:ascii="Calibri" w:hAnsi="Calibri" w:cs="Calibri"/>
                <w:sz w:val="20"/>
              </w:rPr>
              <w:t>43</w:t>
            </w:r>
            <w:r w:rsidR="001E34AD" w:rsidRPr="00491E34">
              <w:rPr>
                <w:rFonts w:ascii="Calibri" w:hAnsi="Calibri" w:cs="Calibri"/>
                <w:sz w:val="20"/>
              </w:rPr>
              <w:t>388</w:t>
            </w:r>
          </w:p>
        </w:tc>
        <w:tc>
          <w:tcPr>
            <w:tcW w:w="2870" w:type="dxa"/>
            <w:noWrap/>
            <w:hideMark/>
          </w:tcPr>
          <w:p w14:paraId="60EBFD0D" w14:textId="2A82C27C" w:rsidR="00DA7453" w:rsidRPr="00491E34" w:rsidRDefault="00DA7453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M</w:t>
            </w:r>
            <w:r w:rsidR="00491E34"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ULTI</w:t>
            </w: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CAM</w:t>
            </w:r>
          </w:p>
        </w:tc>
        <w:tc>
          <w:tcPr>
            <w:tcW w:w="2239" w:type="dxa"/>
          </w:tcPr>
          <w:p w14:paraId="387A68A7" w14:textId="688912F9" w:rsidR="00DA7453" w:rsidRPr="00491E34" w:rsidRDefault="001E34AD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hAnsi="Calibri" w:cs="Calibri"/>
                <w:sz w:val="20"/>
              </w:rPr>
              <w:t>8</w:t>
            </w:r>
            <w:r w:rsidR="008A3F3D" w:rsidRPr="00491E34">
              <w:rPr>
                <w:rFonts w:ascii="Calibri" w:hAnsi="Calibri" w:cs="Calibri"/>
                <w:sz w:val="20"/>
              </w:rPr>
              <w:t>0</w:t>
            </w:r>
            <w:r w:rsidR="00DA7453" w:rsidRPr="00491E34">
              <w:rPr>
                <w:rFonts w:ascii="Calibri" w:hAnsi="Calibri" w:cs="Calibri"/>
                <w:sz w:val="20"/>
              </w:rPr>
              <w:t xml:space="preserve"> PCS</w:t>
            </w:r>
          </w:p>
        </w:tc>
      </w:tr>
      <w:tr w:rsidR="00DA7453" w:rsidRPr="00491E34" w14:paraId="5DC144AF" w14:textId="4B0DAB47" w:rsidTr="00C90EC2">
        <w:trPr>
          <w:trHeight w:val="185"/>
        </w:trPr>
        <w:tc>
          <w:tcPr>
            <w:tcW w:w="2107" w:type="dxa"/>
            <w:shd w:val="clear" w:color="auto" w:fill="FFFF00"/>
            <w:noWrap/>
            <w:hideMark/>
          </w:tcPr>
          <w:p w14:paraId="2448B561" w14:textId="65AAEE0F" w:rsidR="00DA7453" w:rsidRPr="00491E34" w:rsidRDefault="00DA7453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  <w:t>P</w:t>
            </w:r>
            <w:r w:rsidR="00C90EC2"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  <w:t>O-00617</w:t>
            </w:r>
          </w:p>
        </w:tc>
        <w:tc>
          <w:tcPr>
            <w:tcW w:w="2128" w:type="dxa"/>
            <w:shd w:val="clear" w:color="auto" w:fill="FFFF00"/>
            <w:noWrap/>
            <w:vAlign w:val="center"/>
            <w:hideMark/>
          </w:tcPr>
          <w:p w14:paraId="1463208F" w14:textId="5505501F" w:rsidR="00DA7453" w:rsidRPr="00491E34" w:rsidRDefault="00AD3D74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hAnsi="Calibri" w:cs="Calibri"/>
                <w:sz w:val="20"/>
              </w:rPr>
              <w:t>843</w:t>
            </w:r>
            <w:r w:rsidR="001E34AD" w:rsidRPr="00491E34">
              <w:rPr>
                <w:rFonts w:ascii="Calibri" w:hAnsi="Calibri" w:cs="Calibri"/>
                <w:sz w:val="20"/>
              </w:rPr>
              <w:t>387</w:t>
            </w:r>
          </w:p>
        </w:tc>
        <w:tc>
          <w:tcPr>
            <w:tcW w:w="2870" w:type="dxa"/>
            <w:shd w:val="clear" w:color="auto" w:fill="FFFF00"/>
            <w:noWrap/>
            <w:hideMark/>
          </w:tcPr>
          <w:p w14:paraId="194D33B8" w14:textId="77E9F836" w:rsidR="00DA7453" w:rsidRPr="00491E34" w:rsidRDefault="008A3F3D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BLACK</w:t>
            </w:r>
          </w:p>
        </w:tc>
        <w:tc>
          <w:tcPr>
            <w:tcW w:w="2239" w:type="dxa"/>
            <w:shd w:val="clear" w:color="auto" w:fill="FFFF00"/>
          </w:tcPr>
          <w:p w14:paraId="6670B01C" w14:textId="059FF646" w:rsidR="00DA7453" w:rsidRPr="00491E34" w:rsidRDefault="00C90EC2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>
              <w:rPr>
                <w:rFonts w:ascii="Calibri" w:hAnsi="Calibri" w:cs="Calibri"/>
                <w:sz w:val="20"/>
              </w:rPr>
              <w:t>5</w:t>
            </w:r>
            <w:r w:rsidR="008A3F3D" w:rsidRPr="00491E34">
              <w:rPr>
                <w:rFonts w:ascii="Calibri" w:hAnsi="Calibri" w:cs="Calibri"/>
                <w:sz w:val="20"/>
              </w:rPr>
              <w:t>0</w:t>
            </w:r>
            <w:r w:rsidR="00DA7453" w:rsidRPr="00491E34">
              <w:rPr>
                <w:rFonts w:ascii="Calibri" w:hAnsi="Calibri" w:cs="Calibri"/>
                <w:sz w:val="20"/>
              </w:rPr>
              <w:t xml:space="preserve"> PCS</w:t>
            </w:r>
          </w:p>
        </w:tc>
      </w:tr>
    </w:tbl>
    <w:p w14:paraId="7E35A80A" w14:textId="1DFF9E7B" w:rsid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3673C" w:rsidRPr="00DE4BCC" w14:paraId="0F2620E7" w14:textId="77777777" w:rsidTr="00352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1128933" w14:textId="3E76AC38" w:rsidR="0013673C" w:rsidRPr="00DE4BCC" w:rsidRDefault="009B1AA4" w:rsidP="00352FD4">
            <w:pPr>
              <w:rPr>
                <w:color w:val="auto"/>
              </w:rPr>
            </w:pPr>
            <w:r>
              <w:rPr>
                <w:color w:val="auto"/>
              </w:rPr>
              <w:t>IMAGE</w:t>
            </w:r>
          </w:p>
        </w:tc>
      </w:tr>
      <w:tr w:rsidR="0013673C" w:rsidRPr="00DE4BCC" w14:paraId="523F2556" w14:textId="77777777" w:rsidTr="000F13C0">
        <w:trPr>
          <w:trHeight w:val="8263"/>
        </w:trPr>
        <w:tc>
          <w:tcPr>
            <w:tcW w:w="5000" w:type="pct"/>
          </w:tcPr>
          <w:p w14:paraId="3D85D4BD" w14:textId="78FC94C5" w:rsidR="0013673C" w:rsidRPr="00437D40" w:rsidRDefault="001E34AD" w:rsidP="00352FD4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57D15AD2" wp14:editId="53678A62">
                      <wp:simplePos x="0" y="0"/>
                      <wp:positionH relativeFrom="column">
                        <wp:posOffset>2129040</wp:posOffset>
                      </wp:positionH>
                      <wp:positionV relativeFrom="paragraph">
                        <wp:posOffset>4311708</wp:posOffset>
                      </wp:positionV>
                      <wp:extent cx="2175163" cy="637309"/>
                      <wp:effectExtent l="0" t="0" r="15875" b="1079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5163" cy="63730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50D584" w14:textId="1ECBC90A" w:rsidR="001E34AD" w:rsidRPr="00CA6B60" w:rsidRDefault="001E34AD" w:rsidP="001E34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 xml:space="preserve">squadron </w:t>
                                  </w:r>
                                  <w:r w:rsidR="00491E34">
                                    <w:rPr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>-52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inside 0.8mm </w:t>
                                  </w:r>
                                  <w:r w:rsidR="00D176C0">
                                    <w:rPr>
                                      <w:sz w:val="16"/>
                                      <w:szCs w:val="16"/>
                                    </w:rPr>
                                    <w:t xml:space="preserve">PP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board</w:t>
                                  </w:r>
                                </w:p>
                                <w:p w14:paraId="711BEB56" w14:textId="77777777" w:rsidR="001E34AD" w:rsidRPr="00CA6B60" w:rsidRDefault="001E34AD" w:rsidP="001E34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 / BLACK</w:t>
                                  </w:r>
                                </w:p>
                                <w:p w14:paraId="57203FE5" w14:textId="77777777" w:rsidR="001E34AD" w:rsidRPr="00504B77" w:rsidRDefault="001E34AD" w:rsidP="001E34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D15A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67.65pt;margin-top:339.5pt;width:171.25pt;height:50.2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" fillcolor="white [3201]" strokeweight=".5pt">
                      <v:textbox>
                        <w:txbxContent>
                          <w:p w14:paraId="0D50D584" w14:textId="1ECBC90A" w:rsidR="001E34AD" w:rsidRPr="00CA6B60" w:rsidRDefault="001E34AD" w:rsidP="001E34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 xml:space="preserve">squadron </w:t>
                            </w:r>
                            <w:r w:rsidR="00491E34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>-52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inside 0.8mm </w:t>
                            </w:r>
                            <w:r w:rsidR="00D176C0">
                              <w:rPr>
                                <w:sz w:val="16"/>
                                <w:szCs w:val="16"/>
                              </w:rPr>
                              <w:t xml:space="preserve">PP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board</w:t>
                            </w:r>
                          </w:p>
                          <w:p w14:paraId="711BEB56" w14:textId="77777777" w:rsidR="001E34AD" w:rsidRPr="00CA6B60" w:rsidRDefault="001E34AD" w:rsidP="001E34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 / BLACK</w:t>
                            </w:r>
                          </w:p>
                          <w:p w14:paraId="57203FE5" w14:textId="77777777" w:rsidR="001E34AD" w:rsidRPr="00504B77" w:rsidRDefault="001E34AD" w:rsidP="001E34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1CC2E397" wp14:editId="49AD52D5">
                      <wp:simplePos x="0" y="0"/>
                      <wp:positionH relativeFrom="column">
                        <wp:posOffset>2002155</wp:posOffset>
                      </wp:positionH>
                      <wp:positionV relativeFrom="paragraph">
                        <wp:posOffset>1669126</wp:posOffset>
                      </wp:positionV>
                      <wp:extent cx="1239520" cy="1035050"/>
                      <wp:effectExtent l="0" t="0" r="17780" b="1270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1035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CA8068" w14:textId="245D50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 xml:space="preserve">squadron </w:t>
                                  </w:r>
                                  <w:r w:rsidR="00491E34">
                                    <w:rPr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>-52</w:t>
                                  </w:r>
                                </w:p>
                                <w:p w14:paraId="6EACE3A1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79A58D1F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5F23E55B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7F22C113" w14:textId="77777777" w:rsidR="005206C3" w:rsidRPr="00504B77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2E397" id="Text Box 16" o:spid="_x0000_s1027" type="#_x0000_t202" style="position:absolute;margin-left:157.65pt;margin-top:131.45pt;width:97.6pt;height:81.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" fillcolor="white [3201]" strokeweight=".5pt">
                      <v:textbox>
                        <w:txbxContent>
                          <w:p w14:paraId="37CA8068" w14:textId="245D50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 xml:space="preserve">squadron </w:t>
                            </w:r>
                            <w:r w:rsidR="00491E34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>-52</w:t>
                            </w:r>
                          </w:p>
                          <w:p w14:paraId="6EACE3A1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79A58D1F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5F23E55B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7F22C113" w14:textId="77777777" w:rsidR="005206C3" w:rsidRPr="00504B77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372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06A00645" wp14:editId="2143177C">
                      <wp:simplePos x="0" y="0"/>
                      <wp:positionH relativeFrom="column">
                        <wp:posOffset>963526</wp:posOffset>
                      </wp:positionH>
                      <wp:positionV relativeFrom="paragraph">
                        <wp:posOffset>3459652</wp:posOffset>
                      </wp:positionV>
                      <wp:extent cx="1276350" cy="74295"/>
                      <wp:effectExtent l="0" t="57150" r="19050" b="2095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76350" cy="742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79DA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75.85pt;margin-top:272.4pt;width:100.5pt;height:5.85pt;flip:x y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" strokecolor="#f3533f [32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746949FF" wp14:editId="1B0D44B3">
                      <wp:simplePos x="0" y="0"/>
                      <wp:positionH relativeFrom="column">
                        <wp:posOffset>2198024</wp:posOffset>
                      </wp:positionH>
                      <wp:positionV relativeFrom="paragraph">
                        <wp:posOffset>3036512</wp:posOffset>
                      </wp:positionV>
                      <wp:extent cx="1343891" cy="1045845"/>
                      <wp:effectExtent l="0" t="0" r="27940" b="20955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3891" cy="10458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38DD8F" w14:textId="5680DFF3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1E34AD">
                                    <w:rPr>
                                      <w:sz w:val="16"/>
                                      <w:szCs w:val="16"/>
                                    </w:rPr>
                                    <w:t>100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MM Velcro Loop</w:t>
                                  </w:r>
                                </w:p>
                                <w:p w14:paraId="6A989F06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7C198E7B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7B7BF4B3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D676625" w14:textId="77777777" w:rsidR="005206C3" w:rsidRPr="00504B77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949FF" id="Text Box 21" o:spid="_x0000_s1028" type="#_x0000_t202" style="position:absolute;margin-left:173.05pt;margin-top:239.1pt;width:105.8pt;height:82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" fillcolor="white [3201]" strokeweight=".5pt">
                      <v:textbox>
                        <w:txbxContent>
                          <w:p w14:paraId="5238DD8F" w14:textId="5680DFF3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1E34AD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MM Velcro Loop</w:t>
                            </w:r>
                          </w:p>
                          <w:p w14:paraId="6A989F06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7C198E7B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7B7BF4B3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D676625" w14:textId="77777777" w:rsidR="005206C3" w:rsidRPr="00504B77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08175E87" wp14:editId="70B615CB">
                      <wp:simplePos x="0" y="0"/>
                      <wp:positionH relativeFrom="column">
                        <wp:posOffset>237894</wp:posOffset>
                      </wp:positionH>
                      <wp:positionV relativeFrom="paragraph">
                        <wp:posOffset>2011853</wp:posOffset>
                      </wp:positionV>
                      <wp:extent cx="1794048" cy="1468582"/>
                      <wp:effectExtent l="38100" t="0" r="15875" b="5588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94048" cy="146858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161A07" id="Straight Arrow Connector 18" o:spid="_x0000_s1026" type="#_x0000_t32" style="position:absolute;margin-left:18.75pt;margin-top:158.4pt;width:141.25pt;height:115.65pt;flip:x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6EBD2D77" wp14:editId="2A5E2C7A">
                      <wp:simplePos x="0" y="0"/>
                      <wp:positionH relativeFrom="column">
                        <wp:posOffset>1418475</wp:posOffset>
                      </wp:positionH>
                      <wp:positionV relativeFrom="paragraph">
                        <wp:posOffset>3997382</wp:posOffset>
                      </wp:positionV>
                      <wp:extent cx="779318" cy="516081"/>
                      <wp:effectExtent l="38100" t="38100" r="20955" b="1778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79318" cy="5160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C6E0CE" id="Straight Arrow Connector 27" o:spid="_x0000_s1026" type="#_x0000_t32" style="position:absolute;margin-left:111.7pt;margin-top:314.75pt;width:61.35pt;height:40.65pt;flip:x y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" strokecolor="#f3533f [3209]" strokeweight=".5pt">
                      <v:stroke endarrow="block" joinstyle="miter"/>
                    </v:shape>
                  </w:pict>
                </mc:Fallback>
              </mc:AlternateContent>
            </w:r>
            <w:r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4575C89F" wp14:editId="5BC12F8E">
                      <wp:simplePos x="0" y="0"/>
                      <wp:positionH relativeFrom="column">
                        <wp:posOffset>982576</wp:posOffset>
                      </wp:positionH>
                      <wp:positionV relativeFrom="paragraph">
                        <wp:posOffset>1958686</wp:posOffset>
                      </wp:positionV>
                      <wp:extent cx="1021542" cy="45719"/>
                      <wp:effectExtent l="19050" t="76200" r="26670" b="5016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21542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D00B1" id="Straight Arrow Connector 10" o:spid="_x0000_s1026" type="#_x0000_t32" style="position:absolute;margin-left:77.35pt;margin-top:154.25pt;width:80.45pt;height:3.6pt;flip:x y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C372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31930CB6" wp14:editId="606C3E07">
                      <wp:simplePos x="0" y="0"/>
                      <wp:positionH relativeFrom="column">
                        <wp:posOffset>916766</wp:posOffset>
                      </wp:positionH>
                      <wp:positionV relativeFrom="paragraph">
                        <wp:posOffset>2004926</wp:posOffset>
                      </wp:positionV>
                      <wp:extent cx="1114771" cy="713509"/>
                      <wp:effectExtent l="38100" t="0" r="28575" b="48895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14771" cy="71350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1035DA" id="Straight Arrow Connector 12" o:spid="_x0000_s1026" type="#_x0000_t32" style="position:absolute;margin-left:72.2pt;margin-top:157.85pt;width:87.8pt;height:56.2pt;flip:x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692969CB" wp14:editId="0E67A9A0">
                      <wp:simplePos x="0" y="0"/>
                      <wp:positionH relativeFrom="column">
                        <wp:posOffset>2094402</wp:posOffset>
                      </wp:positionH>
                      <wp:positionV relativeFrom="paragraph">
                        <wp:posOffset>134562</wp:posOffset>
                      </wp:positionV>
                      <wp:extent cx="1365827" cy="1045845"/>
                      <wp:effectExtent l="0" t="0" r="25400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5827" cy="10458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32AD89" w14:textId="0542F1ED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1E34AD">
                                    <w:rPr>
                                      <w:sz w:val="16"/>
                                      <w:szCs w:val="16"/>
                                    </w:rPr>
                                    <w:t>100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MM Velcro Hook</w:t>
                                  </w:r>
                                </w:p>
                                <w:p w14:paraId="36384BFE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28C82658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2173B3FF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6ECCEFB0" w14:textId="77777777" w:rsidR="005206C3" w:rsidRPr="00504B77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2969CB" id="Text Box 8" o:spid="_x0000_s1029" type="#_x0000_t202" style="position:absolute;margin-left:164.9pt;margin-top:10.6pt;width:107.55pt;height:82.3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" fillcolor="white [3201]" strokeweight=".5pt">
                      <v:textbox>
                        <w:txbxContent>
                          <w:p w14:paraId="5F32AD89" w14:textId="0542F1ED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1E34AD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MM Velcro Hook</w:t>
                            </w:r>
                          </w:p>
                          <w:p w14:paraId="36384BFE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28C82658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2173B3FF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6ECCEFB0" w14:textId="77777777" w:rsidR="005206C3" w:rsidRPr="00504B77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2F2B1FB4" wp14:editId="74FEB120">
                      <wp:simplePos x="0" y="0"/>
                      <wp:positionH relativeFrom="column">
                        <wp:posOffset>982575</wp:posOffset>
                      </wp:positionH>
                      <wp:positionV relativeFrom="paragraph">
                        <wp:posOffset>584835</wp:posOffset>
                      </wp:positionV>
                      <wp:extent cx="1097973" cy="536229"/>
                      <wp:effectExtent l="38100" t="0" r="26035" b="5461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7973" cy="53622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F10BA9" id="Straight Arrow Connector 40" o:spid="_x0000_s1026" type="#_x0000_t32" style="position:absolute;margin-left:77.35pt;margin-top:46.05pt;width:86.45pt;height:42.2pt;flip:x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1E34AD">
              <w:rPr>
                <w:noProof/>
              </w:rPr>
              <w:drawing>
                <wp:inline distT="0" distB="0" distL="0" distR="0" wp14:anchorId="38170A00" wp14:editId="31BA427B">
                  <wp:extent cx="1831908" cy="4488873"/>
                  <wp:effectExtent l="0" t="0" r="0" b="698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948" cy="4506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4B8FB2B4" wp14:editId="15DE48E7">
                      <wp:simplePos x="0" y="0"/>
                      <wp:positionH relativeFrom="column">
                        <wp:posOffset>2260658</wp:posOffset>
                      </wp:positionH>
                      <wp:positionV relativeFrom="paragraph">
                        <wp:posOffset>1339908</wp:posOffset>
                      </wp:positionV>
                      <wp:extent cx="1828800" cy="234950"/>
                      <wp:effectExtent l="0" t="0" r="19050" b="1270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34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183363" w14:textId="024328F0" w:rsidR="00432CEE" w:rsidRPr="00504B77" w:rsidRDefault="00432CEE" w:rsidP="00432CE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8263D">
                                    <w:rPr>
                                      <w:sz w:val="16"/>
                                      <w:szCs w:val="16"/>
                                    </w:rPr>
                                    <w:t>Webbing strap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finished size </w:t>
                                  </w:r>
                                  <w:r w:rsidR="005206C3">
                                    <w:rPr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="001E34AD">
                                    <w:rPr>
                                      <w:sz w:val="16"/>
                                      <w:szCs w:val="16"/>
                                    </w:rPr>
                                    <w:t>4.5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cm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FB2B4" id="Text Box 45" o:spid="_x0000_s1030" type="#_x0000_t202" style="position:absolute;margin-left:178pt;margin-top:105.5pt;width:2in;height:18.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" fillcolor="white [3201]" strokeweight=".5pt">
                      <v:textbox>
                        <w:txbxContent>
                          <w:p w14:paraId="67183363" w14:textId="024328F0" w:rsidR="00432CEE" w:rsidRPr="00504B77" w:rsidRDefault="00432CEE" w:rsidP="00432CE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E8263D">
                              <w:rPr>
                                <w:sz w:val="16"/>
                                <w:szCs w:val="16"/>
                              </w:rPr>
                              <w:t>Webbing strap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finished size </w:t>
                            </w:r>
                            <w:r w:rsidR="005206C3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="001E34AD">
                              <w:rPr>
                                <w:sz w:val="16"/>
                                <w:szCs w:val="16"/>
                              </w:rPr>
                              <w:t>4.5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cm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5CA4DB37" wp14:editId="27728A50">
                      <wp:simplePos x="0" y="0"/>
                      <wp:positionH relativeFrom="column">
                        <wp:posOffset>5227955</wp:posOffset>
                      </wp:positionH>
                      <wp:positionV relativeFrom="paragraph">
                        <wp:posOffset>382270</wp:posOffset>
                      </wp:positionV>
                      <wp:extent cx="0" cy="1703705"/>
                      <wp:effectExtent l="76200" t="38100" r="57150" b="48895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0370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BAB23C" id="Straight Arrow Connector 39" o:spid="_x0000_s1026" type="#_x0000_t32" style="position:absolute;margin-left:411.65pt;margin-top:30.1pt;width:0;height:134.15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063EE7D6" wp14:editId="63113D89">
                      <wp:simplePos x="0" y="0"/>
                      <wp:positionH relativeFrom="column">
                        <wp:posOffset>3923665</wp:posOffset>
                      </wp:positionH>
                      <wp:positionV relativeFrom="paragraph">
                        <wp:posOffset>1478280</wp:posOffset>
                      </wp:positionV>
                      <wp:extent cx="1217295" cy="124460"/>
                      <wp:effectExtent l="0" t="0" r="78105" b="8509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7295" cy="1244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20515" id="Straight Arrow Connector 44" o:spid="_x0000_s1026" type="#_x0000_t32" style="position:absolute;margin-left:308.95pt;margin-top:116.4pt;width:95.85pt;height:9.8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" strokecolor="#f3533f [3209]" strokeweight="1pt">
                      <v:stroke endarrow="block" joinstyle="miter"/>
                    </v:shape>
                  </w:pict>
                </mc:Fallback>
              </mc:AlternateContent>
            </w:r>
            <w:r w:rsidRPr="00122B81">
              <w:rPr>
                <w:noProof/>
              </w:rPr>
              <w:drawing>
                <wp:anchor distT="0" distB="0" distL="114300" distR="114300" simplePos="0" relativeHeight="252057600" behindDoc="1" locked="0" layoutInCell="1" allowOverlap="1" wp14:anchorId="3F332208" wp14:editId="50152ACE">
                  <wp:simplePos x="0" y="0"/>
                  <wp:positionH relativeFrom="column">
                    <wp:posOffset>4234815</wp:posOffset>
                  </wp:positionH>
                  <wp:positionV relativeFrom="paragraph">
                    <wp:posOffset>292100</wp:posOffset>
                  </wp:positionV>
                  <wp:extent cx="1524000" cy="343535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343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489C8F7" w14:textId="23D5A5B1" w:rsidR="00AD3D74" w:rsidRDefault="00AD3D74" w:rsidP="00DE4BCC">
      <w:pPr>
        <w:rPr>
          <w:b/>
          <w:bCs/>
          <w:color w:val="auto"/>
        </w:rPr>
      </w:pPr>
    </w:p>
    <w:p w14:paraId="564242AD" w14:textId="77777777" w:rsidR="00AD3D74" w:rsidRDefault="00AD3D74">
      <w:pPr>
        <w:rPr>
          <w:b/>
          <w:bCs/>
          <w:color w:val="auto"/>
        </w:rPr>
      </w:pPr>
      <w:r>
        <w:rPr>
          <w:b/>
          <w:bCs/>
          <w:color w:val="auto"/>
        </w:rPr>
        <w:br w:type="page"/>
      </w: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AD3D74" w:rsidRPr="00DE4BCC" w14:paraId="71DCF5E5" w14:textId="77777777" w:rsidTr="004C0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422072B2" w14:textId="77777777" w:rsidR="00AD3D74" w:rsidRPr="00DE4BCC" w:rsidRDefault="00AD3D74" w:rsidP="004C0F6F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IMAGE</w:t>
            </w:r>
          </w:p>
        </w:tc>
      </w:tr>
      <w:tr w:rsidR="00AD3D74" w:rsidRPr="00DE4BCC" w14:paraId="52E96770" w14:textId="77777777" w:rsidTr="00083358">
        <w:trPr>
          <w:trHeight w:val="12851"/>
        </w:trPr>
        <w:tc>
          <w:tcPr>
            <w:tcW w:w="5000" w:type="pct"/>
          </w:tcPr>
          <w:p w14:paraId="44D24D39" w14:textId="0D7109AC" w:rsidR="00AD3D74" w:rsidRPr="00437D40" w:rsidRDefault="00083358" w:rsidP="004C0F6F"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3D940C0A" wp14:editId="7CF391F1">
                      <wp:simplePos x="0" y="0"/>
                      <wp:positionH relativeFrom="column">
                        <wp:posOffset>2035175</wp:posOffset>
                      </wp:positionH>
                      <wp:positionV relativeFrom="paragraph">
                        <wp:posOffset>5827395</wp:posOffset>
                      </wp:positionV>
                      <wp:extent cx="1239520" cy="1024890"/>
                      <wp:effectExtent l="0" t="0" r="17780" b="22860"/>
                      <wp:wrapNone/>
                      <wp:docPr id="56" name="Text Box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1024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632DDEA" w14:textId="0C5B094B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 xml:space="preserve">squadron </w:t>
                                  </w:r>
                                  <w:r w:rsidR="00491E34">
                                    <w:rPr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>-52</w:t>
                                  </w:r>
                                </w:p>
                                <w:p w14:paraId="18785E1C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5CBF14A3" w14:textId="4962BDED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 w:rsidR="00D176C0"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2987A176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349E317" w14:textId="77777777" w:rsidR="00E8263D" w:rsidRPr="00504B77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40C0A" id="Text Box 56" o:spid="_x0000_s1031" type="#_x0000_t202" style="position:absolute;margin-left:160.25pt;margin-top:458.85pt;width:97.6pt;height:80.7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" fillcolor="white [3201]" strokeweight=".5pt">
                      <v:textbox>
                        <w:txbxContent>
                          <w:p w14:paraId="7632DDEA" w14:textId="0C5B094B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 xml:space="preserve">squadron </w:t>
                            </w:r>
                            <w:r w:rsidR="00491E34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>-52</w:t>
                            </w:r>
                          </w:p>
                          <w:p w14:paraId="18785E1C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5CBF14A3" w14:textId="4962BDED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 w:rsidR="00D176C0"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2987A176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349E317" w14:textId="77777777" w:rsidR="00E8263D" w:rsidRPr="00504B77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B1B42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114EB1FE" wp14:editId="50785AA3">
                      <wp:simplePos x="0" y="0"/>
                      <wp:positionH relativeFrom="column">
                        <wp:posOffset>2375535</wp:posOffset>
                      </wp:positionH>
                      <wp:positionV relativeFrom="paragraph">
                        <wp:posOffset>6979805</wp:posOffset>
                      </wp:positionV>
                      <wp:extent cx="1365827" cy="1045845"/>
                      <wp:effectExtent l="0" t="0" r="25400" b="2095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5827" cy="10458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8C0A2E" w14:textId="77777777" w:rsidR="005B1B42" w:rsidRPr="00CA6B60" w:rsidRDefault="005B1B42" w:rsidP="005B1B4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100MM Velcro Hook</w:t>
                                  </w:r>
                                </w:p>
                                <w:p w14:paraId="5B6F37CA" w14:textId="77777777" w:rsidR="005B1B42" w:rsidRPr="00CA6B60" w:rsidRDefault="005B1B42" w:rsidP="005B1B4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54BC193F" w14:textId="77777777" w:rsidR="005B1B42" w:rsidRPr="00CA6B60" w:rsidRDefault="005B1B42" w:rsidP="005B1B4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4F21700F" w14:textId="77777777" w:rsidR="005B1B42" w:rsidRPr="00CA6B60" w:rsidRDefault="005B1B42" w:rsidP="005B1B4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0D4D80C" w14:textId="77777777" w:rsidR="005B1B42" w:rsidRPr="00504B77" w:rsidRDefault="005B1B42" w:rsidP="005B1B4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EB1FE" id="Text Box 29" o:spid="_x0000_s1032" type="#_x0000_t202" style="position:absolute;margin-left:187.05pt;margin-top:549.6pt;width:107.55pt;height:82.35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" fillcolor="white [3201]" strokeweight=".5pt">
                      <v:textbox>
                        <w:txbxContent>
                          <w:p w14:paraId="148C0A2E" w14:textId="77777777" w:rsidR="005B1B42" w:rsidRPr="00CA6B60" w:rsidRDefault="005B1B42" w:rsidP="005B1B4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100MM Velcro Hook</w:t>
                            </w:r>
                          </w:p>
                          <w:p w14:paraId="5B6F37CA" w14:textId="77777777" w:rsidR="005B1B42" w:rsidRPr="00CA6B60" w:rsidRDefault="005B1B42" w:rsidP="005B1B4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54BC193F" w14:textId="77777777" w:rsidR="005B1B42" w:rsidRPr="00CA6B60" w:rsidRDefault="005B1B42" w:rsidP="005B1B4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4F21700F" w14:textId="77777777" w:rsidR="005B1B42" w:rsidRPr="00CA6B60" w:rsidRDefault="005B1B42" w:rsidP="005B1B4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0D4D80C" w14:textId="77777777" w:rsidR="005B1B42" w:rsidRPr="00504B77" w:rsidRDefault="005B1B42" w:rsidP="005B1B4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B1B42"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77E07D2A" wp14:editId="5E7888CF">
                      <wp:simplePos x="0" y="0"/>
                      <wp:positionH relativeFrom="column">
                        <wp:posOffset>3729241</wp:posOffset>
                      </wp:positionH>
                      <wp:positionV relativeFrom="paragraph">
                        <wp:posOffset>7434234</wp:posOffset>
                      </wp:positionV>
                      <wp:extent cx="1080596" cy="45719"/>
                      <wp:effectExtent l="0" t="76200" r="5715" b="5016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80596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B0706" id="Straight Arrow Connector 30" o:spid="_x0000_s1026" type="#_x0000_t32" style="position:absolute;margin-left:293.65pt;margin-top:585.35pt;width:85.1pt;height:3.6pt;flip:y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B1B42" w:rsidRPr="000F1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6F6FAA2C" wp14:editId="442D74C6">
                      <wp:simplePos x="0" y="0"/>
                      <wp:positionH relativeFrom="column">
                        <wp:posOffset>3306445</wp:posOffset>
                      </wp:positionH>
                      <wp:positionV relativeFrom="paragraph">
                        <wp:posOffset>2454852</wp:posOffset>
                      </wp:positionV>
                      <wp:extent cx="1571740" cy="148128"/>
                      <wp:effectExtent l="0" t="0" r="66675" b="8064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71740" cy="14812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1357F1" id="Straight Arrow Connector 20" o:spid="_x0000_s1026" type="#_x0000_t32" style="position:absolute;margin-left:260.35pt;margin-top:193.3pt;width:123.75pt;height:11.6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B1B42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1B645A52" wp14:editId="79580239">
                      <wp:simplePos x="0" y="0"/>
                      <wp:positionH relativeFrom="column">
                        <wp:posOffset>1961630</wp:posOffset>
                      </wp:positionH>
                      <wp:positionV relativeFrom="paragraph">
                        <wp:posOffset>2281266</wp:posOffset>
                      </wp:positionV>
                      <wp:extent cx="1343891" cy="1046018"/>
                      <wp:effectExtent l="0" t="0" r="27940" b="20955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3891" cy="10460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C68322" w14:textId="6A19ADB4" w:rsidR="000F13C0" w:rsidRPr="00CA6B60" w:rsidRDefault="000F13C0" w:rsidP="000F13C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1E34AD">
                                    <w:rPr>
                                      <w:sz w:val="16"/>
                                      <w:szCs w:val="16"/>
                                    </w:rPr>
                                    <w:t>100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MM Velcro Loop</w:t>
                                  </w:r>
                                </w:p>
                                <w:p w14:paraId="42A16932" w14:textId="77777777" w:rsidR="000F13C0" w:rsidRPr="00CA6B60" w:rsidRDefault="000F13C0" w:rsidP="000F13C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454D85B2" w14:textId="77777777" w:rsidR="000F13C0" w:rsidRPr="00CA6B60" w:rsidRDefault="000F13C0" w:rsidP="000F13C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4A0ED208" w14:textId="77777777" w:rsidR="000F13C0" w:rsidRPr="00CA6B60" w:rsidRDefault="000F13C0" w:rsidP="000F13C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359C6AFA" w14:textId="77777777" w:rsidR="000F13C0" w:rsidRPr="00504B77" w:rsidRDefault="000F13C0" w:rsidP="000F13C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45A52" id="Text Box 22" o:spid="_x0000_s1033" type="#_x0000_t202" style="position:absolute;margin-left:154.45pt;margin-top:179.65pt;width:105.8pt;height:82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" fillcolor="white [3201]" strokeweight=".5pt">
                      <v:textbox>
                        <w:txbxContent>
                          <w:p w14:paraId="08C68322" w14:textId="6A19ADB4" w:rsidR="000F13C0" w:rsidRPr="00CA6B60" w:rsidRDefault="000F13C0" w:rsidP="000F13C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1E34AD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MM Velcro Loop</w:t>
                            </w:r>
                          </w:p>
                          <w:p w14:paraId="42A16932" w14:textId="77777777" w:rsidR="000F13C0" w:rsidRPr="00CA6B60" w:rsidRDefault="000F13C0" w:rsidP="000F13C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454D85B2" w14:textId="77777777" w:rsidR="000F13C0" w:rsidRPr="00CA6B60" w:rsidRDefault="000F13C0" w:rsidP="000F13C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4A0ED208" w14:textId="77777777" w:rsidR="000F13C0" w:rsidRPr="00CA6B60" w:rsidRDefault="000F13C0" w:rsidP="000F13C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359C6AFA" w14:textId="77777777" w:rsidR="000F13C0" w:rsidRPr="00504B77" w:rsidRDefault="000F13C0" w:rsidP="000F13C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B1B42" w:rsidRPr="005B1B42">
              <w:rPr>
                <w:noProof/>
              </w:rPr>
              <w:drawing>
                <wp:anchor distT="0" distB="0" distL="114300" distR="114300" simplePos="0" relativeHeight="252064768" behindDoc="1" locked="0" layoutInCell="1" allowOverlap="1" wp14:anchorId="1C5481A5" wp14:editId="46BB6DA5">
                  <wp:simplePos x="0" y="0"/>
                  <wp:positionH relativeFrom="column">
                    <wp:posOffset>4387042</wp:posOffset>
                  </wp:positionH>
                  <wp:positionV relativeFrom="paragraph">
                    <wp:posOffset>4433281</wp:posOffset>
                  </wp:positionV>
                  <wp:extent cx="1329863" cy="3546300"/>
                  <wp:effectExtent l="0" t="0" r="381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9863" cy="354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1B42"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028D6ACD" wp14:editId="049965D2">
                      <wp:simplePos x="0" y="0"/>
                      <wp:positionH relativeFrom="column">
                        <wp:posOffset>1129780</wp:posOffset>
                      </wp:positionH>
                      <wp:positionV relativeFrom="paragraph">
                        <wp:posOffset>3641147</wp:posOffset>
                      </wp:positionV>
                      <wp:extent cx="1075460" cy="434686"/>
                      <wp:effectExtent l="38100" t="38100" r="29845" b="2286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75460" cy="43468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703917" id="Straight Arrow Connector 47" o:spid="_x0000_s1026" type="#_x0000_t32" style="position:absolute;margin-left:88.95pt;margin-top:286.7pt;width:84.7pt;height:34.25pt;flip:x y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B1B42"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6CF4AEB3" wp14:editId="54B85C6A">
                      <wp:simplePos x="0" y="0"/>
                      <wp:positionH relativeFrom="column">
                        <wp:posOffset>2220249</wp:posOffset>
                      </wp:positionH>
                      <wp:positionV relativeFrom="paragraph">
                        <wp:posOffset>4704888</wp:posOffset>
                      </wp:positionV>
                      <wp:extent cx="1295400" cy="1007745"/>
                      <wp:effectExtent l="0" t="0" r="19050" b="20955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310B3F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25MM WEBBING  </w:t>
                                  </w:r>
                                </w:p>
                                <w:p w14:paraId="5A89277B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5ABC9158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0F20B9E2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7587CF91" w14:textId="77777777" w:rsidR="00E8263D" w:rsidRPr="00504B77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4AEB3" id="Text Box 49" o:spid="_x0000_s1034" type="#_x0000_t202" style="position:absolute;margin-left:174.8pt;margin-top:370.45pt;width:102pt;height:79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" fillcolor="white [3201]" strokeweight=".5pt">
                      <v:textbox>
                        <w:txbxContent>
                          <w:p w14:paraId="1E310B3F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25MM WEBBING  </w:t>
                            </w:r>
                          </w:p>
                          <w:p w14:paraId="5A89277B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5ABC9158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0F20B9E2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7587CF91" w14:textId="77777777" w:rsidR="00E8263D" w:rsidRPr="00504B77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B1B42"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5FFCC199" wp14:editId="5242A7A6">
                      <wp:simplePos x="0" y="0"/>
                      <wp:positionH relativeFrom="column">
                        <wp:posOffset>785149</wp:posOffset>
                      </wp:positionH>
                      <wp:positionV relativeFrom="paragraph">
                        <wp:posOffset>5913292</wp:posOffset>
                      </wp:positionV>
                      <wp:extent cx="1330036" cy="109105"/>
                      <wp:effectExtent l="0" t="57150" r="22860" b="2476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30036" cy="1091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26C80" id="Straight Arrow Connector 50" o:spid="_x0000_s1026" type="#_x0000_t32" style="position:absolute;margin-left:61.8pt;margin-top:465.6pt;width:104.75pt;height:8.6pt;flip:x y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B1B42"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67FB6DC8" wp14:editId="3CBBDCF1">
                      <wp:simplePos x="0" y="0"/>
                      <wp:positionH relativeFrom="column">
                        <wp:posOffset>1086484</wp:posOffset>
                      </wp:positionH>
                      <wp:positionV relativeFrom="paragraph">
                        <wp:posOffset>4624820</wp:posOffset>
                      </wp:positionV>
                      <wp:extent cx="1271155" cy="192232"/>
                      <wp:effectExtent l="38100" t="57150" r="24765" b="3683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71155" cy="19223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FC3B7C" id="Straight Arrow Connector 48" o:spid="_x0000_s1026" type="#_x0000_t32" style="position:absolute;margin-left:85.55pt;margin-top:364.15pt;width:100.1pt;height:15.15pt;flip:x y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B1B42" w:rsidRPr="00122B81">
              <w:rPr>
                <w:noProof/>
              </w:rPr>
              <w:drawing>
                <wp:anchor distT="0" distB="0" distL="114300" distR="114300" simplePos="0" relativeHeight="252066816" behindDoc="1" locked="0" layoutInCell="1" allowOverlap="1" wp14:anchorId="3C9CB35E" wp14:editId="0522A4EE">
                  <wp:simplePos x="0" y="0"/>
                  <wp:positionH relativeFrom="column">
                    <wp:posOffset>48664</wp:posOffset>
                  </wp:positionH>
                  <wp:positionV relativeFrom="paragraph">
                    <wp:posOffset>3343218</wp:posOffset>
                  </wp:positionV>
                  <wp:extent cx="1524000" cy="3435350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343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1B42"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29D5BDF1" wp14:editId="154BC616">
                      <wp:simplePos x="0" y="0"/>
                      <wp:positionH relativeFrom="column">
                        <wp:posOffset>2212917</wp:posOffset>
                      </wp:positionH>
                      <wp:positionV relativeFrom="paragraph">
                        <wp:posOffset>3930477</wp:posOffset>
                      </wp:positionV>
                      <wp:extent cx="2015490" cy="636905"/>
                      <wp:effectExtent l="0" t="0" r="22860" b="10795"/>
                      <wp:wrapNone/>
                      <wp:docPr id="57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15490" cy="6369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499BE2C" w14:textId="7386AA10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Webbing inside 0.8mm PE board</w:t>
                                  </w:r>
                                </w:p>
                                <w:p w14:paraId="29218F81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 / BLACK</w:t>
                                  </w:r>
                                </w:p>
                                <w:p w14:paraId="078B0276" w14:textId="77777777" w:rsidR="00E8263D" w:rsidRPr="00504B77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5BDF1" id="Text Box 57" o:spid="_x0000_s1035" type="#_x0000_t202" style="position:absolute;margin-left:174.25pt;margin-top:309.5pt;width:158.7pt;height:50.1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" fillcolor="white [3201]" strokeweight=".5pt">
                      <v:textbox>
                        <w:txbxContent>
                          <w:p w14:paraId="5499BE2C" w14:textId="7386AA10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Webbing inside 0.8mm PE board</w:t>
                            </w:r>
                          </w:p>
                          <w:p w14:paraId="29218F81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 / BLACK</w:t>
                            </w:r>
                          </w:p>
                          <w:p w14:paraId="078B0276" w14:textId="77777777" w:rsidR="00E8263D" w:rsidRPr="00504B77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E34AD" w:rsidRPr="001E34AD">
              <w:rPr>
                <w:noProof/>
              </w:rPr>
              <w:drawing>
                <wp:anchor distT="0" distB="0" distL="114300" distR="114300" simplePos="0" relativeHeight="252063744" behindDoc="1" locked="0" layoutInCell="1" allowOverlap="1" wp14:anchorId="50167121" wp14:editId="2754479A">
                  <wp:simplePos x="0" y="0"/>
                  <wp:positionH relativeFrom="column">
                    <wp:posOffset>3541741</wp:posOffset>
                  </wp:positionH>
                  <wp:positionV relativeFrom="paragraph">
                    <wp:posOffset>1706649</wp:posOffset>
                  </wp:positionV>
                  <wp:extent cx="2244436" cy="2141386"/>
                  <wp:effectExtent l="0" t="0" r="381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436" cy="2141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34AD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F3C062E" wp14:editId="11E102AE">
                      <wp:simplePos x="0" y="0"/>
                      <wp:positionH relativeFrom="column">
                        <wp:posOffset>1124584</wp:posOffset>
                      </wp:positionH>
                      <wp:positionV relativeFrom="paragraph">
                        <wp:posOffset>447674</wp:posOffset>
                      </wp:positionV>
                      <wp:extent cx="1614055" cy="296141"/>
                      <wp:effectExtent l="19050" t="57150" r="24765" b="2794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14055" cy="29614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EA3517" id="Straight Arrow Connector 9" o:spid="_x0000_s1026" type="#_x0000_t32" style="position:absolute;margin-left:88.55pt;margin-top:35.25pt;width:127.1pt;height:23.3pt;flip:x y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1E34AD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26CECD0C" wp14:editId="033FCF02">
                      <wp:simplePos x="0" y="0"/>
                      <wp:positionH relativeFrom="column">
                        <wp:posOffset>1543685</wp:posOffset>
                      </wp:positionH>
                      <wp:positionV relativeFrom="paragraph">
                        <wp:posOffset>743816</wp:posOffset>
                      </wp:positionV>
                      <wp:extent cx="1186238" cy="747510"/>
                      <wp:effectExtent l="38100" t="0" r="33020" b="52705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6238" cy="7475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E991B" id="Straight Arrow Connector 24" o:spid="_x0000_s1026" type="#_x0000_t32" style="position:absolute;margin-left:121.55pt;margin-top:58.55pt;width:93.4pt;height:58.85pt;flip:x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1E34AD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10837D1" wp14:editId="25177CF2">
                      <wp:simplePos x="0" y="0"/>
                      <wp:positionH relativeFrom="column">
                        <wp:posOffset>954867</wp:posOffset>
                      </wp:positionH>
                      <wp:positionV relativeFrom="paragraph">
                        <wp:posOffset>750743</wp:posOffset>
                      </wp:positionV>
                      <wp:extent cx="1790700" cy="1371427"/>
                      <wp:effectExtent l="38100" t="0" r="19050" b="5778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90700" cy="137142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F5A257" id="Straight Arrow Connector 6" o:spid="_x0000_s1026" type="#_x0000_t32" style="position:absolute;margin-left:75.2pt;margin-top:59.1pt;width:141pt;height:108pt;flip:x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1E34AD" w:rsidRPr="001E34AD">
              <w:rPr>
                <w:noProof/>
              </w:rPr>
              <w:drawing>
                <wp:anchor distT="0" distB="0" distL="114300" distR="114300" simplePos="0" relativeHeight="252060672" behindDoc="1" locked="0" layoutInCell="1" allowOverlap="1" wp14:anchorId="0C11BAF9" wp14:editId="0C748B9A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78740</wp:posOffset>
                  </wp:positionV>
                  <wp:extent cx="1903730" cy="2334260"/>
                  <wp:effectExtent l="0" t="0" r="1270" b="889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730" cy="2334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298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75FCDF43" wp14:editId="4078FD1A">
                      <wp:simplePos x="0" y="0"/>
                      <wp:positionH relativeFrom="column">
                        <wp:posOffset>2726921</wp:posOffset>
                      </wp:positionH>
                      <wp:positionV relativeFrom="paragraph">
                        <wp:posOffset>278707</wp:posOffset>
                      </wp:positionV>
                      <wp:extent cx="1239520" cy="1038860"/>
                      <wp:effectExtent l="0" t="0" r="17780" b="2794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1038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6D8591" w14:textId="27058FBF" w:rsidR="00AD3D74" w:rsidRPr="00CA6B60" w:rsidRDefault="00AD3D74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 xml:space="preserve">squadron </w:t>
                                  </w:r>
                                  <w:r w:rsidR="00491E34">
                                    <w:rPr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>-52</w:t>
                                  </w:r>
                                </w:p>
                                <w:p w14:paraId="17A9C84C" w14:textId="77777777" w:rsidR="00AD3D74" w:rsidRPr="00CA6B60" w:rsidRDefault="00AD3D74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6775BD0F" w14:textId="77777777" w:rsidR="00AD3D74" w:rsidRPr="00CA6B60" w:rsidRDefault="00AD3D74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2AE2E428" w14:textId="77777777" w:rsidR="00AD3D74" w:rsidRPr="00CA6B60" w:rsidRDefault="00AD3D74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D57A819" w14:textId="77777777" w:rsidR="00AD3D74" w:rsidRPr="00504B77" w:rsidRDefault="00AD3D74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CDF43" id="Text Box 5" o:spid="_x0000_s1036" type="#_x0000_t202" style="position:absolute;margin-left:214.7pt;margin-top:21.95pt;width:97.6pt;height:81.8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" fillcolor="white [3201]" strokeweight=".5pt">
                      <v:textbox>
                        <w:txbxContent>
                          <w:p w14:paraId="2F6D8591" w14:textId="27058FBF" w:rsidR="00AD3D74" w:rsidRPr="00CA6B60" w:rsidRDefault="00AD3D74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 xml:space="preserve">squadron </w:t>
                            </w:r>
                            <w:r w:rsidR="00491E34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>-52</w:t>
                            </w:r>
                          </w:p>
                          <w:p w14:paraId="17A9C84C" w14:textId="77777777" w:rsidR="00AD3D74" w:rsidRPr="00CA6B60" w:rsidRDefault="00AD3D74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6775BD0F" w14:textId="77777777" w:rsidR="00AD3D74" w:rsidRPr="00CA6B60" w:rsidRDefault="00AD3D74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2AE2E428" w14:textId="77777777" w:rsidR="00AD3D74" w:rsidRPr="00CA6B60" w:rsidRDefault="00AD3D74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D57A819" w14:textId="77777777" w:rsidR="00AD3D74" w:rsidRPr="00504B77" w:rsidRDefault="00AD3D74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30D21EE" w14:textId="25D98EB0" w:rsidR="0057192F" w:rsidRPr="0057192F" w:rsidRDefault="0057192F" w:rsidP="0057192F">
      <w:pPr>
        <w:tabs>
          <w:tab w:val="left" w:pos="982"/>
        </w:tabs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57192F" w:rsidRPr="00DE4BCC" w14:paraId="0CCDE0B9" w14:textId="77777777" w:rsidTr="004C0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0B0E1A9" w14:textId="77777777" w:rsidR="0057192F" w:rsidRPr="00DE4BCC" w:rsidRDefault="0057192F" w:rsidP="004C0F6F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57192F" w:rsidRPr="00DE4BCC" w14:paraId="55F97393" w14:textId="77777777" w:rsidTr="00231003">
        <w:trPr>
          <w:trHeight w:val="5183"/>
        </w:trPr>
        <w:tc>
          <w:tcPr>
            <w:tcW w:w="5000" w:type="pct"/>
          </w:tcPr>
          <w:p w14:paraId="5132C1E4" w14:textId="0E8789FE" w:rsidR="0057192F" w:rsidRPr="003C1E1D" w:rsidRDefault="0057192F" w:rsidP="004C0F6F">
            <w:pPr>
              <w:tabs>
                <w:tab w:val="left" w:pos="5010"/>
              </w:tabs>
            </w:pPr>
            <w:r>
              <w:t>Label Placement</w:t>
            </w:r>
          </w:p>
          <w:p w14:paraId="31C9E506" w14:textId="00C5817C" w:rsidR="0057192F" w:rsidRPr="003C1E1D" w:rsidRDefault="005B1B42" w:rsidP="004C0F6F">
            <w:r w:rsidRPr="005B1B42">
              <w:rPr>
                <w:noProof/>
              </w:rPr>
              <w:drawing>
                <wp:anchor distT="0" distB="0" distL="114300" distR="114300" simplePos="0" relativeHeight="252071936" behindDoc="1" locked="0" layoutInCell="1" allowOverlap="1" wp14:anchorId="5D3A64BF" wp14:editId="7F6AE978">
                  <wp:simplePos x="0" y="0"/>
                  <wp:positionH relativeFrom="column">
                    <wp:posOffset>-32732</wp:posOffset>
                  </wp:positionH>
                  <wp:positionV relativeFrom="paragraph">
                    <wp:posOffset>108296</wp:posOffset>
                  </wp:positionV>
                  <wp:extent cx="2112027" cy="2750128"/>
                  <wp:effectExtent l="0" t="0" r="254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027" cy="275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963D5D2" w14:textId="77777777" w:rsidR="0057192F" w:rsidRPr="003C1E1D" w:rsidRDefault="0057192F" w:rsidP="004C0F6F"/>
          <w:p w14:paraId="760EAD6E" w14:textId="77777777" w:rsidR="0057192F" w:rsidRDefault="0057192F" w:rsidP="004C0F6F"/>
          <w:p w14:paraId="2C20547E" w14:textId="77777777" w:rsidR="0057192F" w:rsidRDefault="0057192F" w:rsidP="004C0F6F"/>
          <w:p w14:paraId="6F561F3E" w14:textId="57B39958" w:rsidR="0057192F" w:rsidRPr="00437D40" w:rsidRDefault="000F13C0" w:rsidP="004C0F6F">
            <w:pPr>
              <w:tabs>
                <w:tab w:val="left" w:pos="900"/>
              </w:tabs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21BD3A98" wp14:editId="41DB8C56">
                      <wp:simplePos x="0" y="0"/>
                      <wp:positionH relativeFrom="column">
                        <wp:posOffset>2391525</wp:posOffset>
                      </wp:positionH>
                      <wp:positionV relativeFrom="paragraph">
                        <wp:posOffset>210127</wp:posOffset>
                      </wp:positionV>
                      <wp:extent cx="2951018" cy="394854"/>
                      <wp:effectExtent l="0" t="0" r="20955" b="24765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1018" cy="3948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D5AD52C" w14:textId="45748C3B" w:rsidR="0057192F" w:rsidRDefault="0057192F" w:rsidP="0057192F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Attaching On the Back Webbing Strap as a patch label (LABEL SIZE L - </w:t>
                                  </w:r>
                                  <w:r w:rsidR="005B1B42">
                                    <w:rPr>
                                      <w:color w:val="auto"/>
                                    </w:rPr>
                                    <w:t>7</w:t>
                                  </w:r>
                                  <w:r>
                                    <w:rPr>
                                      <w:color w:val="auto"/>
                                    </w:rPr>
                                    <w:t>CM X H – 2.5CM)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D3A98" id="Text Box 52" o:spid="_x0000_s1037" type="#_x0000_t202" style="position:absolute;margin-left:188.3pt;margin-top:16.55pt;width:232.35pt;height:31.1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" fillcolor="white [3201]" strokeweight=".5pt">
                      <v:textbox>
                        <w:txbxContent>
                          <w:p w14:paraId="4D5AD52C" w14:textId="45748C3B" w:rsidR="0057192F" w:rsidRDefault="0057192F" w:rsidP="0057192F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Attaching On the Back Webbing Strap as a patch label (LABEL SIZE L - </w:t>
                            </w:r>
                            <w:r w:rsidR="005B1B42">
                              <w:rPr>
                                <w:color w:val="auto"/>
                              </w:rPr>
                              <w:t>7</w:t>
                            </w:r>
                            <w:r>
                              <w:rPr>
                                <w:color w:val="auto"/>
                              </w:rPr>
                              <w:t>CM X H – 2.5CM)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192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6097CD3F" wp14:editId="12063159">
                      <wp:simplePos x="0" y="0"/>
                      <wp:positionH relativeFrom="column">
                        <wp:posOffset>1375006</wp:posOffset>
                      </wp:positionH>
                      <wp:positionV relativeFrom="paragraph">
                        <wp:posOffset>395894</wp:posOffset>
                      </wp:positionV>
                      <wp:extent cx="1312718" cy="45719"/>
                      <wp:effectExtent l="19050" t="76200" r="20955" b="50165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12718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DD064B" id="Straight Arrow Connector 51" o:spid="_x0000_s1026" type="#_x0000_t32" style="position:absolute;margin-left:108.25pt;margin-top:31.15pt;width:103.35pt;height:3.6pt;flip:x y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27FD0E76" w14:textId="44FDACE9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9306DF" w:rsidRPr="00DE4BCC" w14:paraId="69593D2C" w14:textId="77777777" w:rsidTr="0034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D7840C2" w14:textId="77777777" w:rsidR="009306DF" w:rsidRPr="00DE4BCC" w:rsidRDefault="009306DF" w:rsidP="003407B3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437D40" w:rsidRPr="00DE4BCC" w14:paraId="5F23E7D5" w14:textId="77777777" w:rsidTr="001F623F">
        <w:trPr>
          <w:trHeight w:val="2393"/>
        </w:trPr>
        <w:tc>
          <w:tcPr>
            <w:tcW w:w="5000" w:type="pct"/>
          </w:tcPr>
          <w:p w14:paraId="36C0F82F" w14:textId="179DEE60" w:rsidR="0013673C" w:rsidRPr="0013673C" w:rsidRDefault="00260801" w:rsidP="0013673C">
            <w:r w:rsidRPr="00260801">
              <w:rPr>
                <w:noProof/>
              </w:rPr>
              <w:drawing>
                <wp:anchor distT="0" distB="0" distL="114300" distR="114300" simplePos="0" relativeHeight="252077056" behindDoc="1" locked="0" layoutInCell="1" allowOverlap="1" wp14:anchorId="26F59A8E" wp14:editId="5F95DFC7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254000</wp:posOffset>
                  </wp:positionV>
                  <wp:extent cx="2705100" cy="97311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973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83358" w:rsidRPr="00083358">
              <w:rPr>
                <w:noProof/>
              </w:rPr>
              <w:drawing>
                <wp:anchor distT="0" distB="0" distL="114300" distR="114300" simplePos="0" relativeHeight="252073984" behindDoc="1" locked="0" layoutInCell="1" allowOverlap="1" wp14:anchorId="07ECDDAF" wp14:editId="4948FE0B">
                  <wp:simplePos x="0" y="0"/>
                  <wp:positionH relativeFrom="column">
                    <wp:posOffset>2904433</wp:posOffset>
                  </wp:positionH>
                  <wp:positionV relativeFrom="paragraph">
                    <wp:posOffset>271549</wp:posOffset>
                  </wp:positionV>
                  <wp:extent cx="2618105" cy="942340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8105" cy="94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71D22">
              <w:t xml:space="preserve">Label artwork </w:t>
            </w:r>
          </w:p>
          <w:p w14:paraId="37E883DF" w14:textId="45D85767" w:rsidR="0013673C" w:rsidRPr="0013673C" w:rsidRDefault="0013673C" w:rsidP="004D0AEF">
            <w:pPr>
              <w:tabs>
                <w:tab w:val="center" w:pos="4531"/>
              </w:tabs>
            </w:pPr>
          </w:p>
          <w:p w14:paraId="5510E3AF" w14:textId="7F51F7BC" w:rsidR="0013673C" w:rsidRDefault="0013673C" w:rsidP="0013673C">
            <w:pPr>
              <w:tabs>
                <w:tab w:val="left" w:pos="5175"/>
              </w:tabs>
            </w:pPr>
            <w:r>
              <w:tab/>
            </w:r>
            <w:r w:rsidR="00083358">
              <w:rPr>
                <w:noProof/>
              </w:rPr>
              <w:t xml:space="preserve"> </w:t>
            </w:r>
          </w:p>
          <w:p w14:paraId="633EFE96" w14:textId="648D1146" w:rsidR="0013673C" w:rsidRPr="0013673C" w:rsidRDefault="0013673C" w:rsidP="0013673C"/>
          <w:p w14:paraId="2537627E" w14:textId="437D7F0D" w:rsidR="0013673C" w:rsidRPr="0013673C" w:rsidRDefault="0013673C" w:rsidP="0013673C"/>
          <w:p w14:paraId="62F60B38" w14:textId="3E99613E" w:rsidR="0013673C" w:rsidRPr="0013673C" w:rsidRDefault="0013673C" w:rsidP="0013673C"/>
          <w:p w14:paraId="05EFE4A9" w14:textId="46E5E59A" w:rsidR="00371D22" w:rsidRPr="00551D92" w:rsidRDefault="00371D22" w:rsidP="001F623F">
            <w:pPr>
              <w:tabs>
                <w:tab w:val="left" w:pos="5145"/>
              </w:tabs>
            </w:pPr>
          </w:p>
        </w:tc>
      </w:tr>
    </w:tbl>
    <w:p w14:paraId="1AD4F2BC" w14:textId="04A6840E" w:rsidR="009306DF" w:rsidRDefault="009306DF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F623F" w:rsidRPr="00DE4BCC" w14:paraId="2EDDA7C2" w14:textId="77777777" w:rsidTr="00317D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D2FD3CF" w14:textId="77777777" w:rsidR="001F623F" w:rsidRPr="00DE4BCC" w:rsidRDefault="001F623F" w:rsidP="00317DB6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F623F" w:rsidRPr="00DE4BCC" w14:paraId="65B824D1" w14:textId="77777777" w:rsidTr="00083358">
        <w:trPr>
          <w:trHeight w:val="2662"/>
        </w:trPr>
        <w:tc>
          <w:tcPr>
            <w:tcW w:w="5000" w:type="pct"/>
          </w:tcPr>
          <w:p w14:paraId="087990BA" w14:textId="1F44EB4C" w:rsidR="001F623F" w:rsidRDefault="002A3D5B" w:rsidP="00317DB6">
            <w:r w:rsidRPr="002A3D5B">
              <w:rPr>
                <w:noProof/>
              </w:rPr>
              <w:drawing>
                <wp:anchor distT="0" distB="0" distL="114300" distR="114300" simplePos="0" relativeHeight="252076032" behindDoc="1" locked="0" layoutInCell="1" allowOverlap="1" wp14:anchorId="30E41427" wp14:editId="1AE3D38D">
                  <wp:simplePos x="0" y="0"/>
                  <wp:positionH relativeFrom="column">
                    <wp:posOffset>2849014</wp:posOffset>
                  </wp:positionH>
                  <wp:positionV relativeFrom="paragraph">
                    <wp:posOffset>278649</wp:posOffset>
                  </wp:positionV>
                  <wp:extent cx="2479675" cy="1235334"/>
                  <wp:effectExtent l="0" t="0" r="0" b="3175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675" cy="1235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A3D5B">
              <w:rPr>
                <w:noProof/>
              </w:rPr>
              <w:drawing>
                <wp:anchor distT="0" distB="0" distL="114300" distR="114300" simplePos="0" relativeHeight="252075008" behindDoc="1" locked="0" layoutInCell="1" allowOverlap="1" wp14:anchorId="47160606" wp14:editId="256A4A56">
                  <wp:simplePos x="0" y="0"/>
                  <wp:positionH relativeFrom="column">
                    <wp:posOffset>2367</wp:posOffset>
                  </wp:positionH>
                  <wp:positionV relativeFrom="paragraph">
                    <wp:posOffset>282287</wp:posOffset>
                  </wp:positionV>
                  <wp:extent cx="2479963" cy="1239982"/>
                  <wp:effectExtent l="0" t="0" r="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605" cy="1243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55C7">
              <w:t xml:space="preserve">Sticker artwork </w:t>
            </w:r>
          </w:p>
          <w:p w14:paraId="5996BE50" w14:textId="59FB31B3" w:rsidR="00B755C7" w:rsidRPr="0013673C" w:rsidRDefault="00B755C7" w:rsidP="00317DB6"/>
          <w:p w14:paraId="3AB1DB7B" w14:textId="7E29A8FD" w:rsidR="001F623F" w:rsidRPr="0013673C" w:rsidRDefault="001F623F" w:rsidP="00317DB6">
            <w:pPr>
              <w:tabs>
                <w:tab w:val="center" w:pos="4531"/>
              </w:tabs>
            </w:pPr>
          </w:p>
          <w:p w14:paraId="543DC218" w14:textId="77777777" w:rsidR="001F623F" w:rsidRDefault="001F623F" w:rsidP="00317DB6">
            <w:pPr>
              <w:tabs>
                <w:tab w:val="left" w:pos="5175"/>
              </w:tabs>
            </w:pPr>
            <w:r>
              <w:tab/>
            </w:r>
          </w:p>
          <w:p w14:paraId="604BE656" w14:textId="77777777" w:rsidR="001F623F" w:rsidRPr="0013673C" w:rsidRDefault="001F623F" w:rsidP="00317DB6"/>
          <w:p w14:paraId="5AD0665B" w14:textId="77777777" w:rsidR="001F623F" w:rsidRPr="0013673C" w:rsidRDefault="001F623F" w:rsidP="00317DB6"/>
          <w:p w14:paraId="07F3873B" w14:textId="77777777" w:rsidR="001F623F" w:rsidRPr="0013673C" w:rsidRDefault="001F623F" w:rsidP="00317DB6"/>
          <w:p w14:paraId="24979191" w14:textId="77777777" w:rsidR="001F623F" w:rsidRPr="00551D92" w:rsidRDefault="001F623F" w:rsidP="00317DB6">
            <w:pPr>
              <w:tabs>
                <w:tab w:val="left" w:pos="5145"/>
              </w:tabs>
            </w:pPr>
          </w:p>
        </w:tc>
      </w:tr>
    </w:tbl>
    <w:p w14:paraId="0324C5E3" w14:textId="77777777" w:rsidR="001F623F" w:rsidRDefault="001F623F" w:rsidP="00155384">
      <w:pPr>
        <w:rPr>
          <w:color w:val="auto"/>
        </w:rPr>
      </w:pPr>
    </w:p>
    <w:p w14:paraId="036AD662" w14:textId="1F5EEA0F" w:rsidR="00437D40" w:rsidRPr="00DE4BCC" w:rsidRDefault="00437D40" w:rsidP="00155384">
      <w:pPr>
        <w:rPr>
          <w:color w:val="auto"/>
        </w:rPr>
      </w:pPr>
    </w:p>
    <w:sectPr w:rsidR="00437D40" w:rsidRPr="00DE4BCC" w:rsidSect="007E3D23">
      <w:footerReference w:type="default" r:id="rId21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4F83C" w14:textId="77777777" w:rsidR="00B86285" w:rsidRDefault="00B86285">
      <w:pPr>
        <w:spacing w:after="0"/>
      </w:pPr>
      <w:r>
        <w:separator/>
      </w:r>
    </w:p>
  </w:endnote>
  <w:endnote w:type="continuationSeparator" w:id="0">
    <w:p w14:paraId="6799E579" w14:textId="77777777" w:rsidR="00B86285" w:rsidRDefault="00B862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82C25" w14:textId="77777777" w:rsidR="00B86285" w:rsidRDefault="00B86285">
      <w:pPr>
        <w:spacing w:after="0"/>
      </w:pPr>
      <w:r>
        <w:separator/>
      </w:r>
    </w:p>
  </w:footnote>
  <w:footnote w:type="continuationSeparator" w:id="0">
    <w:p w14:paraId="2A004BF4" w14:textId="77777777" w:rsidR="00B86285" w:rsidRDefault="00B862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02192"/>
    <w:rsid w:val="00047818"/>
    <w:rsid w:val="00051B06"/>
    <w:rsid w:val="00053073"/>
    <w:rsid w:val="000677DA"/>
    <w:rsid w:val="00083358"/>
    <w:rsid w:val="000A13CF"/>
    <w:rsid w:val="000A53F5"/>
    <w:rsid w:val="000B1457"/>
    <w:rsid w:val="000D37AE"/>
    <w:rsid w:val="000E45E2"/>
    <w:rsid w:val="000E5146"/>
    <w:rsid w:val="000E7BA5"/>
    <w:rsid w:val="000F13C0"/>
    <w:rsid w:val="00122B81"/>
    <w:rsid w:val="0013673C"/>
    <w:rsid w:val="00136E3C"/>
    <w:rsid w:val="00147208"/>
    <w:rsid w:val="00155384"/>
    <w:rsid w:val="00163788"/>
    <w:rsid w:val="00166A13"/>
    <w:rsid w:val="0018603C"/>
    <w:rsid w:val="001B7B38"/>
    <w:rsid w:val="001D0C6A"/>
    <w:rsid w:val="001E2728"/>
    <w:rsid w:val="001E34AD"/>
    <w:rsid w:val="001E5C8E"/>
    <w:rsid w:val="001F623F"/>
    <w:rsid w:val="00223B8D"/>
    <w:rsid w:val="00226B3F"/>
    <w:rsid w:val="00231003"/>
    <w:rsid w:val="00255734"/>
    <w:rsid w:val="00260801"/>
    <w:rsid w:val="002750DA"/>
    <w:rsid w:val="0028638D"/>
    <w:rsid w:val="0029442A"/>
    <w:rsid w:val="00295114"/>
    <w:rsid w:val="00297D70"/>
    <w:rsid w:val="002A2DA1"/>
    <w:rsid w:val="002A3D5B"/>
    <w:rsid w:val="002A4407"/>
    <w:rsid w:val="002B020D"/>
    <w:rsid w:val="002C6EAE"/>
    <w:rsid w:val="002D7990"/>
    <w:rsid w:val="00335B41"/>
    <w:rsid w:val="003366D8"/>
    <w:rsid w:val="00371D00"/>
    <w:rsid w:val="00371D22"/>
    <w:rsid w:val="00392530"/>
    <w:rsid w:val="003C192B"/>
    <w:rsid w:val="003C2460"/>
    <w:rsid w:val="003C256A"/>
    <w:rsid w:val="003E2F5B"/>
    <w:rsid w:val="003E3FAD"/>
    <w:rsid w:val="00420F69"/>
    <w:rsid w:val="0042590D"/>
    <w:rsid w:val="00432CEE"/>
    <w:rsid w:val="004342C2"/>
    <w:rsid w:val="00437D40"/>
    <w:rsid w:val="00437F9D"/>
    <w:rsid w:val="00451E2E"/>
    <w:rsid w:val="00453BA8"/>
    <w:rsid w:val="00462633"/>
    <w:rsid w:val="00484557"/>
    <w:rsid w:val="00491E34"/>
    <w:rsid w:val="004954AB"/>
    <w:rsid w:val="004A7424"/>
    <w:rsid w:val="004C306F"/>
    <w:rsid w:val="004C30E4"/>
    <w:rsid w:val="004C34EC"/>
    <w:rsid w:val="004C726C"/>
    <w:rsid w:val="004D0914"/>
    <w:rsid w:val="004D0AEF"/>
    <w:rsid w:val="004D342A"/>
    <w:rsid w:val="004E0B40"/>
    <w:rsid w:val="00504B77"/>
    <w:rsid w:val="005076EA"/>
    <w:rsid w:val="005206C3"/>
    <w:rsid w:val="00551D92"/>
    <w:rsid w:val="00553DF6"/>
    <w:rsid w:val="00571207"/>
    <w:rsid w:val="0057192F"/>
    <w:rsid w:val="00575A98"/>
    <w:rsid w:val="00591137"/>
    <w:rsid w:val="005B1B42"/>
    <w:rsid w:val="005C2CF2"/>
    <w:rsid w:val="005E4A3B"/>
    <w:rsid w:val="00631824"/>
    <w:rsid w:val="00633D7A"/>
    <w:rsid w:val="006433F3"/>
    <w:rsid w:val="00650B59"/>
    <w:rsid w:val="0065347E"/>
    <w:rsid w:val="00664C5D"/>
    <w:rsid w:val="006D6A3A"/>
    <w:rsid w:val="006E0310"/>
    <w:rsid w:val="006F24EC"/>
    <w:rsid w:val="00711EBF"/>
    <w:rsid w:val="007265C0"/>
    <w:rsid w:val="00735CF9"/>
    <w:rsid w:val="00747E46"/>
    <w:rsid w:val="00754D02"/>
    <w:rsid w:val="007639A3"/>
    <w:rsid w:val="00773BF1"/>
    <w:rsid w:val="00797D0E"/>
    <w:rsid w:val="007A209A"/>
    <w:rsid w:val="007B0C03"/>
    <w:rsid w:val="007B56EE"/>
    <w:rsid w:val="007C1E31"/>
    <w:rsid w:val="007E1496"/>
    <w:rsid w:val="007E3D23"/>
    <w:rsid w:val="007F74A6"/>
    <w:rsid w:val="0083292E"/>
    <w:rsid w:val="008625B7"/>
    <w:rsid w:val="008675B2"/>
    <w:rsid w:val="00871E7A"/>
    <w:rsid w:val="00874230"/>
    <w:rsid w:val="00874856"/>
    <w:rsid w:val="00894FA0"/>
    <w:rsid w:val="0089773C"/>
    <w:rsid w:val="008A3F3D"/>
    <w:rsid w:val="008D385A"/>
    <w:rsid w:val="008F68B1"/>
    <w:rsid w:val="009306DF"/>
    <w:rsid w:val="0097148B"/>
    <w:rsid w:val="00985466"/>
    <w:rsid w:val="00994A93"/>
    <w:rsid w:val="009B1AA4"/>
    <w:rsid w:val="009B5334"/>
    <w:rsid w:val="009F0E8D"/>
    <w:rsid w:val="00A04845"/>
    <w:rsid w:val="00A33C84"/>
    <w:rsid w:val="00A56B70"/>
    <w:rsid w:val="00A60AC1"/>
    <w:rsid w:val="00A64CA9"/>
    <w:rsid w:val="00A835B2"/>
    <w:rsid w:val="00A9050A"/>
    <w:rsid w:val="00AA002D"/>
    <w:rsid w:val="00AA56EA"/>
    <w:rsid w:val="00AC250E"/>
    <w:rsid w:val="00AD3D74"/>
    <w:rsid w:val="00AF3C61"/>
    <w:rsid w:val="00B11297"/>
    <w:rsid w:val="00B135A6"/>
    <w:rsid w:val="00B22D5C"/>
    <w:rsid w:val="00B242AD"/>
    <w:rsid w:val="00B407A8"/>
    <w:rsid w:val="00B445DD"/>
    <w:rsid w:val="00B46C4D"/>
    <w:rsid w:val="00B66047"/>
    <w:rsid w:val="00B755C7"/>
    <w:rsid w:val="00B86285"/>
    <w:rsid w:val="00B8674E"/>
    <w:rsid w:val="00B8707A"/>
    <w:rsid w:val="00BA271E"/>
    <w:rsid w:val="00BA4210"/>
    <w:rsid w:val="00BB351C"/>
    <w:rsid w:val="00C066BC"/>
    <w:rsid w:val="00C07627"/>
    <w:rsid w:val="00C10A47"/>
    <w:rsid w:val="00C15314"/>
    <w:rsid w:val="00C1543A"/>
    <w:rsid w:val="00C37298"/>
    <w:rsid w:val="00C4369C"/>
    <w:rsid w:val="00C46AC3"/>
    <w:rsid w:val="00C57A6C"/>
    <w:rsid w:val="00C6340F"/>
    <w:rsid w:val="00C7576A"/>
    <w:rsid w:val="00C766F1"/>
    <w:rsid w:val="00C8732B"/>
    <w:rsid w:val="00C90EC2"/>
    <w:rsid w:val="00CA528F"/>
    <w:rsid w:val="00CB00BB"/>
    <w:rsid w:val="00CF00C0"/>
    <w:rsid w:val="00D176C0"/>
    <w:rsid w:val="00D252BC"/>
    <w:rsid w:val="00D3176E"/>
    <w:rsid w:val="00D336B6"/>
    <w:rsid w:val="00D36EE0"/>
    <w:rsid w:val="00D44742"/>
    <w:rsid w:val="00D65408"/>
    <w:rsid w:val="00D776E0"/>
    <w:rsid w:val="00D95211"/>
    <w:rsid w:val="00DA0104"/>
    <w:rsid w:val="00DA7453"/>
    <w:rsid w:val="00DC2E1D"/>
    <w:rsid w:val="00DE4BCC"/>
    <w:rsid w:val="00DF38F3"/>
    <w:rsid w:val="00DF5CE8"/>
    <w:rsid w:val="00E07D76"/>
    <w:rsid w:val="00E40E81"/>
    <w:rsid w:val="00E8263D"/>
    <w:rsid w:val="00E870E2"/>
    <w:rsid w:val="00E91C1C"/>
    <w:rsid w:val="00EB7B91"/>
    <w:rsid w:val="00EC52D1"/>
    <w:rsid w:val="00ED1462"/>
    <w:rsid w:val="00F07EAE"/>
    <w:rsid w:val="00F245C1"/>
    <w:rsid w:val="00F33D62"/>
    <w:rsid w:val="00F37692"/>
    <w:rsid w:val="00F51E42"/>
    <w:rsid w:val="00F900BE"/>
    <w:rsid w:val="00FA4FCB"/>
    <w:rsid w:val="00FA5EFB"/>
    <w:rsid w:val="00FC13FD"/>
    <w:rsid w:val="00FC1F95"/>
    <w:rsid w:val="00FE46BF"/>
    <w:rsid w:val="00FE6166"/>
    <w:rsid w:val="00FF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D74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0419B"/>
    <w:rsid w:val="00017E68"/>
    <w:rsid w:val="000242E5"/>
    <w:rsid w:val="00040D14"/>
    <w:rsid w:val="00061CC1"/>
    <w:rsid w:val="00084191"/>
    <w:rsid w:val="000C52D9"/>
    <w:rsid w:val="00104B97"/>
    <w:rsid w:val="001801A2"/>
    <w:rsid w:val="00237945"/>
    <w:rsid w:val="002469A9"/>
    <w:rsid w:val="002F3CC0"/>
    <w:rsid w:val="00447568"/>
    <w:rsid w:val="00476E9E"/>
    <w:rsid w:val="00476EF4"/>
    <w:rsid w:val="004F05F6"/>
    <w:rsid w:val="00517E07"/>
    <w:rsid w:val="0057469C"/>
    <w:rsid w:val="005A63F0"/>
    <w:rsid w:val="00623A13"/>
    <w:rsid w:val="00624081"/>
    <w:rsid w:val="006C18FF"/>
    <w:rsid w:val="006C669B"/>
    <w:rsid w:val="00712F22"/>
    <w:rsid w:val="00802823"/>
    <w:rsid w:val="0087017B"/>
    <w:rsid w:val="00875C2A"/>
    <w:rsid w:val="008D55CE"/>
    <w:rsid w:val="00937E91"/>
    <w:rsid w:val="009C50EB"/>
    <w:rsid w:val="009F502E"/>
    <w:rsid w:val="00AF3AC3"/>
    <w:rsid w:val="00BA647A"/>
    <w:rsid w:val="00C61CDB"/>
    <w:rsid w:val="00C9134C"/>
    <w:rsid w:val="00D47C45"/>
    <w:rsid w:val="00D518F9"/>
    <w:rsid w:val="00D57713"/>
    <w:rsid w:val="00D657F2"/>
    <w:rsid w:val="00DF03EC"/>
    <w:rsid w:val="00EA5A01"/>
    <w:rsid w:val="00ED264A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3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2026-04-23T14:33:00Z</dcterms:created>
  <dcterms:modified xsi:type="dcterms:W3CDTF">2026-04-23T14:33:00Z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