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A582D" w14:textId="0D37F628" w:rsidR="00335603" w:rsidRDefault="00335603">
      <w:bookmarkStart w:id="0" w:name="_Hlk198743822"/>
      <w:r w:rsidRPr="00C52697">
        <w:rPr>
          <w:b/>
          <w:bCs/>
          <w:color w:val="FF0000"/>
          <w:sz w:val="24"/>
          <w:szCs w:val="24"/>
        </w:rPr>
        <w:t>STYLE REFETRENCE NUMBER – LINK-PB-25-0</w:t>
      </w:r>
      <w:r>
        <w:rPr>
          <w:b/>
          <w:bCs/>
          <w:color w:val="FF0000"/>
          <w:sz w:val="24"/>
          <w:szCs w:val="24"/>
        </w:rPr>
        <w:t>6</w:t>
      </w:r>
      <w:r w:rsidRPr="00C52697">
        <w:rPr>
          <w:b/>
          <w:bCs/>
          <w:color w:val="FF0000"/>
          <w:sz w:val="24"/>
          <w:szCs w:val="24"/>
        </w:rPr>
        <w:t>7</w:t>
      </w:r>
      <w:bookmarkEnd w:id="0"/>
    </w:p>
    <w:tbl>
      <w:tblPr>
        <w:tblW w:w="0" w:type="auto"/>
        <w:tblBorders>
          <w:left w:val="double" w:sz="18" w:space="0" w:color="1F4E79" w:themeColor="accent1" w:themeShade="80"/>
        </w:tblBorders>
        <w:tblLook w:val="0600" w:firstRow="0" w:lastRow="0" w:firstColumn="0" w:lastColumn="0" w:noHBand="1" w:noVBand="1"/>
      </w:tblPr>
      <w:tblGrid>
        <w:gridCol w:w="9292"/>
      </w:tblGrid>
      <w:tr w:rsidR="00DE4BCC" w:rsidRPr="00711EBF" w14:paraId="47D623D1" w14:textId="77777777" w:rsidTr="00335603">
        <w:trPr>
          <w:trHeight w:val="459"/>
        </w:trPr>
        <w:tc>
          <w:tcPr>
            <w:tcW w:w="9292" w:type="dxa"/>
            <w:shd w:val="clear" w:color="auto" w:fill="auto"/>
            <w:vAlign w:val="center"/>
          </w:tcPr>
          <w:p w14:paraId="5BA4441E" w14:textId="46F39CFF" w:rsidR="005C2CF2" w:rsidRPr="00711EBF" w:rsidRDefault="00437D40" w:rsidP="00DE4BCC">
            <w:pPr>
              <w:pStyle w:val="Subtitle"/>
              <w:rPr>
                <w:color w:val="auto"/>
              </w:rPr>
            </w:pPr>
            <w:r w:rsidRPr="00437D40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>Platatac SICC Belt V</w:t>
            </w:r>
            <w:r w:rsidR="00B135A6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>5</w:t>
            </w:r>
            <w:r w:rsidR="00163788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 xml:space="preserve"> LE</w:t>
            </w:r>
            <w:r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 xml:space="preserve"> </w:t>
            </w:r>
            <w:sdt>
              <w:sdtPr>
                <w:rPr>
                  <w:color w:val="002060"/>
                </w:rPr>
                <w:id w:val="2028442104"/>
                <w:placeholder>
                  <w:docPart w:val="2D1C9F03812946ACA5EAD41E4BD791DB"/>
                </w:placeholder>
                <w15:appearance w15:val="hidden"/>
              </w:sdtPr>
              <w:sdtEndPr/>
              <w:sdtContent>
                <w:r w:rsidR="00632E7B">
                  <w:rPr>
                    <w:color w:val="002060"/>
                  </w:rPr>
                  <w:t>July 2, 2026</w:t>
                </w:r>
              </w:sdtContent>
            </w:sdt>
            <w:r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 xml:space="preserve">         </w:t>
            </w:r>
            <w:r w:rsidR="00335B41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 xml:space="preserve">                 </w:t>
            </w:r>
          </w:p>
        </w:tc>
      </w:tr>
    </w:tbl>
    <w:p w14:paraId="2E06F1D6" w14:textId="77777777" w:rsidR="00DE4BCC" w:rsidRDefault="00DE4BCC" w:rsidP="00DE4BCC">
      <w:pPr>
        <w:rPr>
          <w:b/>
          <w:bCs/>
          <w:color w:val="auto"/>
        </w:rPr>
      </w:pPr>
    </w:p>
    <w:tbl>
      <w:tblPr>
        <w:tblStyle w:val="InvoiceTable"/>
        <w:tblW w:w="9350" w:type="dxa"/>
        <w:tblLook w:val="04A0" w:firstRow="1" w:lastRow="0" w:firstColumn="1" w:lastColumn="0" w:noHBand="0" w:noVBand="1"/>
      </w:tblPr>
      <w:tblGrid>
        <w:gridCol w:w="1795"/>
        <w:gridCol w:w="1890"/>
        <w:gridCol w:w="1800"/>
        <w:gridCol w:w="1980"/>
        <w:gridCol w:w="1885"/>
      </w:tblGrid>
      <w:tr w:rsidR="0097148B" w:rsidRPr="00002192" w14:paraId="35D8B42E" w14:textId="18E2EE66" w:rsidTr="00A777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3"/>
        </w:trPr>
        <w:tc>
          <w:tcPr>
            <w:tcW w:w="1795" w:type="dxa"/>
            <w:noWrap/>
          </w:tcPr>
          <w:p w14:paraId="79BB6A4A" w14:textId="075F89E9" w:rsidR="0097148B" w:rsidRPr="00002192" w:rsidRDefault="0097148B" w:rsidP="0000219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18"/>
                <w:lang w:eastAsia="en-US"/>
              </w:rPr>
            </w:pPr>
            <w:r>
              <w:rPr>
                <w:rFonts w:ascii="Calibri" w:eastAsia="Times New Roman" w:hAnsi="Calibri" w:cs="Calibri"/>
                <w:color w:val="000000"/>
                <w:szCs w:val="18"/>
                <w:lang w:eastAsia="en-US"/>
              </w:rPr>
              <w:t>PO Number</w:t>
            </w:r>
          </w:p>
        </w:tc>
        <w:tc>
          <w:tcPr>
            <w:tcW w:w="1890" w:type="dxa"/>
            <w:noWrap/>
          </w:tcPr>
          <w:p w14:paraId="25E98BC0" w14:textId="2E2A72A0" w:rsidR="0097148B" w:rsidRPr="00002192" w:rsidRDefault="0097148B" w:rsidP="00002192">
            <w:pPr>
              <w:spacing w:after="0"/>
              <w:jc w:val="center"/>
              <w:rPr>
                <w:rFonts w:ascii="Calibri" w:eastAsia="Times New Roman" w:hAnsi="Calibri" w:cs="Calibri"/>
                <w:color w:val="auto"/>
                <w:szCs w:val="18"/>
                <w:lang w:eastAsia="en-US"/>
              </w:rPr>
            </w:pPr>
            <w:r>
              <w:rPr>
                <w:rFonts w:ascii="Calibri" w:eastAsia="Times New Roman" w:hAnsi="Calibri" w:cs="Calibri"/>
                <w:color w:val="auto"/>
                <w:szCs w:val="18"/>
                <w:lang w:eastAsia="en-US"/>
              </w:rPr>
              <w:t>Product Code</w:t>
            </w:r>
          </w:p>
        </w:tc>
        <w:tc>
          <w:tcPr>
            <w:tcW w:w="1800" w:type="dxa"/>
            <w:noWrap/>
          </w:tcPr>
          <w:p w14:paraId="0BA309C3" w14:textId="66042F1F" w:rsidR="0097148B" w:rsidRPr="00002192" w:rsidRDefault="00A77704" w:rsidP="00002192">
            <w:pPr>
              <w:spacing w:after="0"/>
              <w:rPr>
                <w:rFonts w:ascii="Calibri" w:eastAsia="Times New Roman" w:hAnsi="Calibri" w:cs="Calibri"/>
                <w:color w:val="auto"/>
                <w:szCs w:val="18"/>
                <w:lang w:eastAsia="en-US"/>
              </w:rPr>
            </w:pPr>
            <w:r>
              <w:rPr>
                <w:rFonts w:ascii="Calibri" w:eastAsia="Times New Roman" w:hAnsi="Calibri" w:cs="Calibri"/>
                <w:color w:val="auto"/>
                <w:szCs w:val="18"/>
                <w:lang w:eastAsia="en-US"/>
              </w:rPr>
              <w:t>Size</w:t>
            </w:r>
          </w:p>
        </w:tc>
        <w:tc>
          <w:tcPr>
            <w:tcW w:w="1980" w:type="dxa"/>
            <w:noWrap/>
          </w:tcPr>
          <w:p w14:paraId="08BA3C7C" w14:textId="50B49C6B" w:rsidR="0097148B" w:rsidRPr="00002192" w:rsidRDefault="0097148B" w:rsidP="00002192">
            <w:pPr>
              <w:spacing w:after="0"/>
              <w:jc w:val="center"/>
              <w:rPr>
                <w:rFonts w:ascii="Calibri" w:eastAsia="Times New Roman" w:hAnsi="Calibri" w:cs="Calibri"/>
                <w:color w:val="auto"/>
                <w:szCs w:val="18"/>
                <w:lang w:eastAsia="en-US"/>
              </w:rPr>
            </w:pPr>
            <w:r>
              <w:rPr>
                <w:rFonts w:ascii="Calibri" w:eastAsia="Times New Roman" w:hAnsi="Calibri" w:cs="Calibri"/>
                <w:color w:val="auto"/>
                <w:szCs w:val="18"/>
                <w:lang w:eastAsia="en-US"/>
              </w:rPr>
              <w:t>Color</w:t>
            </w:r>
          </w:p>
        </w:tc>
        <w:tc>
          <w:tcPr>
            <w:tcW w:w="1885" w:type="dxa"/>
          </w:tcPr>
          <w:p w14:paraId="54E06DBC" w14:textId="1FB12331" w:rsidR="0097148B" w:rsidRDefault="00754D02" w:rsidP="00002192">
            <w:pPr>
              <w:spacing w:after="0"/>
              <w:jc w:val="center"/>
              <w:rPr>
                <w:rFonts w:ascii="Calibri" w:eastAsia="Times New Roman" w:hAnsi="Calibri" w:cs="Calibri"/>
                <w:color w:val="auto"/>
                <w:szCs w:val="18"/>
                <w:lang w:eastAsia="en-US"/>
              </w:rPr>
            </w:pPr>
            <w:r>
              <w:rPr>
                <w:rFonts w:ascii="Calibri" w:eastAsia="Times New Roman" w:hAnsi="Calibri" w:cs="Calibri"/>
                <w:color w:val="auto"/>
                <w:szCs w:val="18"/>
                <w:lang w:eastAsia="en-US"/>
              </w:rPr>
              <w:t xml:space="preserve">Qty </w:t>
            </w:r>
          </w:p>
        </w:tc>
      </w:tr>
      <w:tr w:rsidR="00504B77" w:rsidRPr="00002192" w14:paraId="394196F3" w14:textId="40DEA55B" w:rsidTr="00A77704">
        <w:trPr>
          <w:trHeight w:val="305"/>
        </w:trPr>
        <w:tc>
          <w:tcPr>
            <w:tcW w:w="1795" w:type="dxa"/>
            <w:noWrap/>
            <w:hideMark/>
          </w:tcPr>
          <w:p w14:paraId="701E1814" w14:textId="7D08CE4A" w:rsidR="00504B77" w:rsidRPr="00A77704" w:rsidRDefault="00504B77" w:rsidP="00504B77">
            <w:pPr>
              <w:spacing w:after="0"/>
              <w:jc w:val="center"/>
              <w:rPr>
                <w:rFonts w:eastAsia="Times New Roman" w:cstheme="minorHAnsi"/>
                <w:color w:val="000000"/>
                <w:szCs w:val="18"/>
                <w:lang w:eastAsia="en-US"/>
              </w:rPr>
            </w:pPr>
            <w:r w:rsidRPr="00A77704">
              <w:rPr>
                <w:rFonts w:eastAsia="Times New Roman" w:cstheme="minorHAnsi"/>
                <w:color w:val="000000"/>
                <w:szCs w:val="18"/>
                <w:lang w:eastAsia="en-US"/>
              </w:rPr>
              <w:t>P1012361</w:t>
            </w:r>
          </w:p>
        </w:tc>
        <w:tc>
          <w:tcPr>
            <w:tcW w:w="1890" w:type="dxa"/>
            <w:noWrap/>
            <w:vAlign w:val="center"/>
            <w:hideMark/>
          </w:tcPr>
          <w:p w14:paraId="4D8EAD21" w14:textId="5F0E4479" w:rsidR="00504B77" w:rsidRPr="00A77704" w:rsidRDefault="00504B77" w:rsidP="00504B77">
            <w:pPr>
              <w:spacing w:after="0"/>
              <w:jc w:val="center"/>
              <w:rPr>
                <w:rFonts w:eastAsia="Times New Roman" w:cstheme="minorHAnsi"/>
                <w:color w:val="auto"/>
                <w:szCs w:val="18"/>
                <w:lang w:eastAsia="en-US"/>
              </w:rPr>
            </w:pPr>
            <w:r w:rsidRPr="00A77704">
              <w:rPr>
                <w:rFonts w:cstheme="minorHAnsi"/>
                <w:szCs w:val="18"/>
              </w:rPr>
              <w:t>843393</w:t>
            </w:r>
          </w:p>
        </w:tc>
        <w:tc>
          <w:tcPr>
            <w:tcW w:w="1800" w:type="dxa"/>
            <w:noWrap/>
            <w:hideMark/>
          </w:tcPr>
          <w:p w14:paraId="75949A2F" w14:textId="0E3287C1" w:rsidR="00504B77" w:rsidRPr="00A77704" w:rsidRDefault="00504B77" w:rsidP="00504B77">
            <w:pPr>
              <w:spacing w:after="0"/>
              <w:rPr>
                <w:rFonts w:eastAsia="Times New Roman" w:cstheme="minorHAnsi"/>
                <w:color w:val="auto"/>
                <w:szCs w:val="18"/>
                <w:lang w:eastAsia="en-US"/>
              </w:rPr>
            </w:pPr>
            <w:r w:rsidRPr="00A77704">
              <w:rPr>
                <w:rFonts w:cstheme="minorHAnsi"/>
                <w:szCs w:val="18"/>
              </w:rPr>
              <w:t xml:space="preserve">SML </w:t>
            </w:r>
          </w:p>
        </w:tc>
        <w:tc>
          <w:tcPr>
            <w:tcW w:w="1980" w:type="dxa"/>
            <w:noWrap/>
            <w:hideMark/>
          </w:tcPr>
          <w:p w14:paraId="60EBFD0D" w14:textId="48820940" w:rsidR="00504B77" w:rsidRPr="00A77704" w:rsidRDefault="00504B77" w:rsidP="00504B77">
            <w:pPr>
              <w:spacing w:after="0"/>
              <w:jc w:val="center"/>
              <w:rPr>
                <w:rFonts w:eastAsia="Times New Roman" w:cstheme="minorHAnsi"/>
                <w:color w:val="auto"/>
                <w:szCs w:val="18"/>
                <w:lang w:eastAsia="en-US"/>
              </w:rPr>
            </w:pPr>
            <w:r w:rsidRPr="00A77704">
              <w:rPr>
                <w:rFonts w:eastAsia="Times New Roman" w:cstheme="minorHAnsi"/>
                <w:color w:val="auto"/>
                <w:szCs w:val="18"/>
                <w:lang w:eastAsia="en-US"/>
              </w:rPr>
              <w:t>MCAM</w:t>
            </w:r>
          </w:p>
        </w:tc>
        <w:tc>
          <w:tcPr>
            <w:tcW w:w="1885" w:type="dxa"/>
          </w:tcPr>
          <w:p w14:paraId="387A68A7" w14:textId="18023CF8" w:rsidR="00504B77" w:rsidRPr="00A77704" w:rsidRDefault="00504B77" w:rsidP="00504B77">
            <w:pPr>
              <w:spacing w:after="0"/>
              <w:jc w:val="center"/>
              <w:rPr>
                <w:rFonts w:eastAsia="Times New Roman" w:cstheme="minorHAnsi"/>
                <w:color w:val="auto"/>
                <w:szCs w:val="18"/>
                <w:lang w:eastAsia="en-US"/>
              </w:rPr>
            </w:pPr>
            <w:r w:rsidRPr="00A77704">
              <w:rPr>
                <w:rFonts w:cstheme="minorHAnsi"/>
                <w:szCs w:val="18"/>
              </w:rPr>
              <w:t>20 PCS</w:t>
            </w:r>
          </w:p>
        </w:tc>
      </w:tr>
      <w:tr w:rsidR="00504B77" w:rsidRPr="00002192" w14:paraId="5DC144AF" w14:textId="4B0DAB47" w:rsidTr="00A77704">
        <w:trPr>
          <w:trHeight w:val="233"/>
        </w:trPr>
        <w:tc>
          <w:tcPr>
            <w:tcW w:w="1795" w:type="dxa"/>
            <w:noWrap/>
            <w:hideMark/>
          </w:tcPr>
          <w:p w14:paraId="2448B561" w14:textId="1272106A" w:rsidR="00504B77" w:rsidRPr="00A77704" w:rsidRDefault="00504B77" w:rsidP="00504B77">
            <w:pPr>
              <w:spacing w:after="0"/>
              <w:jc w:val="center"/>
              <w:rPr>
                <w:rFonts w:eastAsia="Times New Roman" w:cstheme="minorHAnsi"/>
                <w:color w:val="000000"/>
                <w:szCs w:val="18"/>
                <w:lang w:eastAsia="en-US"/>
              </w:rPr>
            </w:pPr>
            <w:r w:rsidRPr="00A77704">
              <w:rPr>
                <w:rFonts w:eastAsia="Times New Roman" w:cstheme="minorHAnsi"/>
                <w:color w:val="000000"/>
                <w:szCs w:val="18"/>
                <w:lang w:eastAsia="en-US"/>
              </w:rPr>
              <w:t>P1012361</w:t>
            </w:r>
          </w:p>
        </w:tc>
        <w:tc>
          <w:tcPr>
            <w:tcW w:w="1890" w:type="dxa"/>
            <w:noWrap/>
            <w:vAlign w:val="center"/>
            <w:hideMark/>
          </w:tcPr>
          <w:p w14:paraId="1463208F" w14:textId="767A66BE" w:rsidR="00504B77" w:rsidRPr="00A77704" w:rsidRDefault="00504B77" w:rsidP="00504B77">
            <w:pPr>
              <w:spacing w:after="0"/>
              <w:jc w:val="center"/>
              <w:rPr>
                <w:rFonts w:eastAsia="Times New Roman" w:cstheme="minorHAnsi"/>
                <w:color w:val="auto"/>
                <w:szCs w:val="18"/>
                <w:lang w:eastAsia="en-US"/>
              </w:rPr>
            </w:pPr>
            <w:r w:rsidRPr="00A77704">
              <w:rPr>
                <w:rFonts w:cstheme="minorHAnsi"/>
                <w:szCs w:val="18"/>
              </w:rPr>
              <w:t>843407</w:t>
            </w:r>
          </w:p>
        </w:tc>
        <w:tc>
          <w:tcPr>
            <w:tcW w:w="1800" w:type="dxa"/>
            <w:noWrap/>
            <w:hideMark/>
          </w:tcPr>
          <w:p w14:paraId="39E4CB04" w14:textId="438EBDB2" w:rsidR="00504B77" w:rsidRPr="00A77704" w:rsidRDefault="00504B77" w:rsidP="00504B77">
            <w:pPr>
              <w:spacing w:after="0"/>
              <w:rPr>
                <w:rFonts w:eastAsia="Times New Roman" w:cstheme="minorHAnsi"/>
                <w:color w:val="auto"/>
                <w:szCs w:val="18"/>
                <w:lang w:eastAsia="en-US"/>
              </w:rPr>
            </w:pPr>
            <w:r w:rsidRPr="00A77704">
              <w:rPr>
                <w:rFonts w:cstheme="minorHAnsi"/>
                <w:szCs w:val="18"/>
              </w:rPr>
              <w:t xml:space="preserve">MED </w:t>
            </w:r>
          </w:p>
        </w:tc>
        <w:tc>
          <w:tcPr>
            <w:tcW w:w="1980" w:type="dxa"/>
            <w:noWrap/>
            <w:hideMark/>
          </w:tcPr>
          <w:p w14:paraId="194D33B8" w14:textId="579BB05F" w:rsidR="00504B77" w:rsidRPr="00A77704" w:rsidRDefault="00504B77" w:rsidP="00504B77">
            <w:pPr>
              <w:spacing w:after="0"/>
              <w:jc w:val="center"/>
              <w:rPr>
                <w:rFonts w:eastAsia="Times New Roman" w:cstheme="minorHAnsi"/>
                <w:color w:val="auto"/>
                <w:szCs w:val="18"/>
                <w:lang w:eastAsia="en-US"/>
              </w:rPr>
            </w:pPr>
            <w:r w:rsidRPr="00A77704">
              <w:rPr>
                <w:rFonts w:eastAsia="Times New Roman" w:cstheme="minorHAnsi"/>
                <w:color w:val="auto"/>
                <w:szCs w:val="18"/>
                <w:lang w:eastAsia="en-US"/>
              </w:rPr>
              <w:t>MCAM</w:t>
            </w:r>
          </w:p>
        </w:tc>
        <w:tc>
          <w:tcPr>
            <w:tcW w:w="1885" w:type="dxa"/>
          </w:tcPr>
          <w:p w14:paraId="6670B01C" w14:textId="697CDD17" w:rsidR="00504B77" w:rsidRPr="00A77704" w:rsidRDefault="00504B77" w:rsidP="00504B77">
            <w:pPr>
              <w:spacing w:after="0"/>
              <w:jc w:val="center"/>
              <w:rPr>
                <w:rFonts w:eastAsia="Times New Roman" w:cstheme="minorHAnsi"/>
                <w:color w:val="auto"/>
                <w:szCs w:val="18"/>
                <w:lang w:eastAsia="en-US"/>
              </w:rPr>
            </w:pPr>
            <w:r w:rsidRPr="00A77704">
              <w:rPr>
                <w:rFonts w:cstheme="minorHAnsi"/>
                <w:szCs w:val="18"/>
              </w:rPr>
              <w:t>25 PCS</w:t>
            </w:r>
          </w:p>
        </w:tc>
      </w:tr>
      <w:tr w:rsidR="00504B77" w:rsidRPr="00002192" w14:paraId="59FEBBC0" w14:textId="0C2122E7" w:rsidTr="00A77704">
        <w:trPr>
          <w:trHeight w:val="332"/>
        </w:trPr>
        <w:tc>
          <w:tcPr>
            <w:tcW w:w="1795" w:type="dxa"/>
            <w:noWrap/>
            <w:hideMark/>
          </w:tcPr>
          <w:p w14:paraId="5A74C2EB" w14:textId="53594E7F" w:rsidR="00504B77" w:rsidRPr="00A77704" w:rsidRDefault="00504B77" w:rsidP="00504B77">
            <w:pPr>
              <w:spacing w:after="0"/>
              <w:jc w:val="center"/>
              <w:rPr>
                <w:rFonts w:eastAsia="Times New Roman" w:cstheme="minorHAnsi"/>
                <w:color w:val="000000"/>
                <w:szCs w:val="18"/>
                <w:lang w:eastAsia="en-US"/>
              </w:rPr>
            </w:pPr>
            <w:r w:rsidRPr="00A77704">
              <w:rPr>
                <w:rFonts w:eastAsia="Times New Roman" w:cstheme="minorHAnsi"/>
                <w:color w:val="000000"/>
                <w:szCs w:val="18"/>
                <w:lang w:eastAsia="en-US"/>
              </w:rPr>
              <w:t>P1012361</w:t>
            </w:r>
          </w:p>
        </w:tc>
        <w:tc>
          <w:tcPr>
            <w:tcW w:w="1890" w:type="dxa"/>
            <w:noWrap/>
            <w:vAlign w:val="center"/>
            <w:hideMark/>
          </w:tcPr>
          <w:p w14:paraId="4C6686F0" w14:textId="1C9BE3CE" w:rsidR="00504B77" w:rsidRPr="00A77704" w:rsidRDefault="00504B77" w:rsidP="00504B77">
            <w:pPr>
              <w:spacing w:after="0"/>
              <w:jc w:val="center"/>
              <w:rPr>
                <w:rFonts w:eastAsia="Times New Roman" w:cstheme="minorHAnsi"/>
                <w:color w:val="auto"/>
                <w:szCs w:val="18"/>
                <w:lang w:eastAsia="en-US"/>
              </w:rPr>
            </w:pPr>
            <w:r w:rsidRPr="00A77704">
              <w:rPr>
                <w:rFonts w:cstheme="minorHAnsi"/>
                <w:szCs w:val="18"/>
              </w:rPr>
              <w:t>843394</w:t>
            </w:r>
          </w:p>
        </w:tc>
        <w:tc>
          <w:tcPr>
            <w:tcW w:w="1800" w:type="dxa"/>
            <w:noWrap/>
            <w:hideMark/>
          </w:tcPr>
          <w:p w14:paraId="14538FAA" w14:textId="5610338C" w:rsidR="00504B77" w:rsidRPr="00A77704" w:rsidRDefault="00504B77" w:rsidP="00504B77">
            <w:pPr>
              <w:spacing w:after="0"/>
              <w:rPr>
                <w:rFonts w:eastAsia="Times New Roman" w:cstheme="minorHAnsi"/>
                <w:color w:val="auto"/>
                <w:szCs w:val="18"/>
                <w:lang w:eastAsia="en-US"/>
              </w:rPr>
            </w:pPr>
            <w:r w:rsidRPr="00A77704">
              <w:rPr>
                <w:rFonts w:cstheme="minorHAnsi"/>
                <w:szCs w:val="18"/>
              </w:rPr>
              <w:t xml:space="preserve">LGE </w:t>
            </w:r>
          </w:p>
        </w:tc>
        <w:tc>
          <w:tcPr>
            <w:tcW w:w="1980" w:type="dxa"/>
            <w:noWrap/>
            <w:hideMark/>
          </w:tcPr>
          <w:p w14:paraId="64BB2481" w14:textId="05EEFF04" w:rsidR="00504B77" w:rsidRPr="00A77704" w:rsidRDefault="00504B77" w:rsidP="00504B77">
            <w:pPr>
              <w:spacing w:after="0"/>
              <w:jc w:val="center"/>
              <w:rPr>
                <w:rFonts w:eastAsia="Times New Roman" w:cstheme="minorHAnsi"/>
                <w:color w:val="auto"/>
                <w:szCs w:val="18"/>
                <w:lang w:eastAsia="en-US"/>
              </w:rPr>
            </w:pPr>
            <w:r w:rsidRPr="00A77704">
              <w:rPr>
                <w:rFonts w:eastAsia="Times New Roman" w:cstheme="minorHAnsi"/>
                <w:color w:val="auto"/>
                <w:szCs w:val="18"/>
                <w:lang w:eastAsia="en-US"/>
              </w:rPr>
              <w:t>MCAM</w:t>
            </w:r>
          </w:p>
        </w:tc>
        <w:tc>
          <w:tcPr>
            <w:tcW w:w="1885" w:type="dxa"/>
          </w:tcPr>
          <w:p w14:paraId="6E44ADA4" w14:textId="7DC5C88F" w:rsidR="00504B77" w:rsidRPr="00A77704" w:rsidRDefault="00504B77" w:rsidP="00504B77">
            <w:pPr>
              <w:spacing w:after="0"/>
              <w:jc w:val="center"/>
              <w:rPr>
                <w:rFonts w:eastAsia="Times New Roman" w:cstheme="minorHAnsi"/>
                <w:color w:val="auto"/>
                <w:szCs w:val="18"/>
                <w:lang w:eastAsia="en-US"/>
              </w:rPr>
            </w:pPr>
            <w:r w:rsidRPr="00A77704">
              <w:rPr>
                <w:rFonts w:cstheme="minorHAnsi"/>
                <w:szCs w:val="18"/>
              </w:rPr>
              <w:t>30 PCS</w:t>
            </w:r>
          </w:p>
        </w:tc>
      </w:tr>
      <w:tr w:rsidR="00504B77" w:rsidRPr="00002192" w14:paraId="21445A73" w14:textId="5BC64F7B" w:rsidTr="00A77704">
        <w:trPr>
          <w:trHeight w:val="71"/>
        </w:trPr>
        <w:tc>
          <w:tcPr>
            <w:tcW w:w="1795" w:type="dxa"/>
            <w:noWrap/>
            <w:hideMark/>
          </w:tcPr>
          <w:p w14:paraId="1C75987B" w14:textId="42180C8C" w:rsidR="00504B77" w:rsidRPr="00A77704" w:rsidRDefault="00504B77" w:rsidP="00504B77">
            <w:pPr>
              <w:spacing w:after="0"/>
              <w:jc w:val="center"/>
              <w:rPr>
                <w:rFonts w:eastAsia="Times New Roman" w:cstheme="minorHAnsi"/>
                <w:color w:val="000000"/>
                <w:szCs w:val="18"/>
                <w:lang w:eastAsia="en-US"/>
              </w:rPr>
            </w:pPr>
            <w:r w:rsidRPr="00A77704">
              <w:rPr>
                <w:rFonts w:eastAsia="Times New Roman" w:cstheme="minorHAnsi"/>
                <w:color w:val="000000"/>
                <w:szCs w:val="18"/>
                <w:lang w:eastAsia="en-US"/>
              </w:rPr>
              <w:t>P1012361</w:t>
            </w:r>
          </w:p>
        </w:tc>
        <w:tc>
          <w:tcPr>
            <w:tcW w:w="1890" w:type="dxa"/>
            <w:noWrap/>
            <w:vAlign w:val="center"/>
            <w:hideMark/>
          </w:tcPr>
          <w:p w14:paraId="66677774" w14:textId="5E105727" w:rsidR="00504B77" w:rsidRPr="00A77704" w:rsidRDefault="00504B77" w:rsidP="00504B77">
            <w:pPr>
              <w:spacing w:after="0"/>
              <w:jc w:val="center"/>
              <w:rPr>
                <w:rFonts w:eastAsia="Times New Roman" w:cstheme="minorHAnsi"/>
                <w:color w:val="000000"/>
                <w:szCs w:val="18"/>
                <w:lang w:eastAsia="en-US"/>
              </w:rPr>
            </w:pPr>
            <w:r w:rsidRPr="00A77704">
              <w:rPr>
                <w:rFonts w:cstheme="minorHAnsi"/>
                <w:szCs w:val="18"/>
              </w:rPr>
              <w:t>843395</w:t>
            </w:r>
          </w:p>
        </w:tc>
        <w:tc>
          <w:tcPr>
            <w:tcW w:w="1800" w:type="dxa"/>
            <w:noWrap/>
            <w:hideMark/>
          </w:tcPr>
          <w:p w14:paraId="2A5E9600" w14:textId="4696728D" w:rsidR="00504B77" w:rsidRPr="00A77704" w:rsidRDefault="00504B77" w:rsidP="00504B77">
            <w:pPr>
              <w:spacing w:after="0"/>
              <w:rPr>
                <w:rFonts w:eastAsia="Times New Roman" w:cstheme="minorHAnsi"/>
                <w:color w:val="auto"/>
                <w:szCs w:val="18"/>
                <w:lang w:eastAsia="en-US"/>
              </w:rPr>
            </w:pPr>
            <w:r w:rsidRPr="00A77704">
              <w:rPr>
                <w:rFonts w:cstheme="minorHAnsi"/>
                <w:szCs w:val="18"/>
              </w:rPr>
              <w:t xml:space="preserve">XLGE </w:t>
            </w:r>
          </w:p>
        </w:tc>
        <w:tc>
          <w:tcPr>
            <w:tcW w:w="1980" w:type="dxa"/>
            <w:noWrap/>
            <w:hideMark/>
          </w:tcPr>
          <w:p w14:paraId="09AD5751" w14:textId="41EEC963" w:rsidR="00504B77" w:rsidRPr="00A77704" w:rsidRDefault="00504B77" w:rsidP="00504B77">
            <w:pPr>
              <w:spacing w:after="0"/>
              <w:jc w:val="center"/>
              <w:rPr>
                <w:rFonts w:eastAsia="Times New Roman" w:cstheme="minorHAnsi"/>
                <w:color w:val="auto"/>
                <w:szCs w:val="18"/>
                <w:lang w:eastAsia="en-US"/>
              </w:rPr>
            </w:pPr>
            <w:r w:rsidRPr="00A77704">
              <w:rPr>
                <w:rFonts w:eastAsia="Times New Roman" w:cstheme="minorHAnsi"/>
                <w:color w:val="auto"/>
                <w:szCs w:val="18"/>
                <w:lang w:eastAsia="en-US"/>
              </w:rPr>
              <w:t>MCAM</w:t>
            </w:r>
          </w:p>
        </w:tc>
        <w:tc>
          <w:tcPr>
            <w:tcW w:w="1885" w:type="dxa"/>
          </w:tcPr>
          <w:p w14:paraId="61E418E5" w14:textId="7FBA1AD9" w:rsidR="00504B77" w:rsidRPr="00A77704" w:rsidRDefault="00504B77" w:rsidP="00504B77">
            <w:pPr>
              <w:spacing w:after="0"/>
              <w:jc w:val="center"/>
              <w:rPr>
                <w:rFonts w:eastAsia="Times New Roman" w:cstheme="minorHAnsi"/>
                <w:color w:val="auto"/>
                <w:szCs w:val="18"/>
                <w:lang w:eastAsia="en-US"/>
              </w:rPr>
            </w:pPr>
            <w:r w:rsidRPr="00A77704">
              <w:rPr>
                <w:rFonts w:cstheme="minorHAnsi"/>
                <w:szCs w:val="18"/>
              </w:rPr>
              <w:t>10 PCS</w:t>
            </w:r>
          </w:p>
        </w:tc>
      </w:tr>
      <w:tr w:rsidR="00504B77" w:rsidRPr="00002192" w14:paraId="2E66E1CC" w14:textId="069BE2A9" w:rsidTr="00A77704">
        <w:trPr>
          <w:trHeight w:val="269"/>
        </w:trPr>
        <w:tc>
          <w:tcPr>
            <w:tcW w:w="1795" w:type="dxa"/>
            <w:noWrap/>
            <w:hideMark/>
          </w:tcPr>
          <w:p w14:paraId="564EB961" w14:textId="12D2B54B" w:rsidR="00504B77" w:rsidRPr="00A77704" w:rsidRDefault="00504B77" w:rsidP="00504B77">
            <w:pPr>
              <w:spacing w:after="0"/>
              <w:jc w:val="center"/>
              <w:rPr>
                <w:rFonts w:eastAsia="Times New Roman" w:cstheme="minorHAnsi"/>
                <w:color w:val="000000"/>
                <w:szCs w:val="18"/>
                <w:lang w:eastAsia="en-US"/>
              </w:rPr>
            </w:pPr>
            <w:r w:rsidRPr="00A77704">
              <w:rPr>
                <w:rFonts w:eastAsia="Times New Roman" w:cstheme="minorHAnsi"/>
                <w:color w:val="000000"/>
                <w:szCs w:val="18"/>
                <w:lang w:eastAsia="en-US"/>
              </w:rPr>
              <w:t>P1012361</w:t>
            </w:r>
          </w:p>
        </w:tc>
        <w:tc>
          <w:tcPr>
            <w:tcW w:w="1890" w:type="dxa"/>
            <w:noWrap/>
            <w:vAlign w:val="center"/>
            <w:hideMark/>
          </w:tcPr>
          <w:p w14:paraId="252AA2A5" w14:textId="0CC026FA" w:rsidR="00504B77" w:rsidRPr="00A77704" w:rsidRDefault="00504B77" w:rsidP="00504B77">
            <w:pPr>
              <w:spacing w:after="0"/>
              <w:jc w:val="center"/>
              <w:rPr>
                <w:rFonts w:eastAsia="Times New Roman" w:cstheme="minorHAnsi"/>
                <w:color w:val="000000"/>
                <w:szCs w:val="18"/>
                <w:lang w:eastAsia="en-US"/>
              </w:rPr>
            </w:pPr>
            <w:r w:rsidRPr="00A77704">
              <w:rPr>
                <w:rFonts w:cstheme="minorHAnsi"/>
                <w:szCs w:val="18"/>
              </w:rPr>
              <w:t>843396</w:t>
            </w:r>
          </w:p>
        </w:tc>
        <w:tc>
          <w:tcPr>
            <w:tcW w:w="1800" w:type="dxa"/>
            <w:noWrap/>
            <w:hideMark/>
          </w:tcPr>
          <w:p w14:paraId="6FAE56B3" w14:textId="14B56C42" w:rsidR="00504B77" w:rsidRPr="00A77704" w:rsidRDefault="00504B77" w:rsidP="00504B77">
            <w:pPr>
              <w:spacing w:after="0"/>
              <w:rPr>
                <w:rFonts w:eastAsia="Times New Roman" w:cstheme="minorHAnsi"/>
                <w:color w:val="000000"/>
                <w:szCs w:val="18"/>
                <w:lang w:eastAsia="en-US"/>
              </w:rPr>
            </w:pPr>
            <w:r w:rsidRPr="00A77704">
              <w:rPr>
                <w:rFonts w:cstheme="minorHAnsi"/>
                <w:szCs w:val="18"/>
              </w:rPr>
              <w:t xml:space="preserve">2XLGE </w:t>
            </w:r>
          </w:p>
        </w:tc>
        <w:tc>
          <w:tcPr>
            <w:tcW w:w="1980" w:type="dxa"/>
            <w:noWrap/>
            <w:hideMark/>
          </w:tcPr>
          <w:p w14:paraId="0E410B2A" w14:textId="14E74217" w:rsidR="00504B77" w:rsidRPr="00A77704" w:rsidRDefault="00504B77" w:rsidP="00504B77">
            <w:pPr>
              <w:spacing w:after="0"/>
              <w:jc w:val="center"/>
              <w:rPr>
                <w:rFonts w:eastAsia="Times New Roman" w:cstheme="minorHAnsi"/>
                <w:color w:val="000000"/>
                <w:szCs w:val="18"/>
                <w:lang w:eastAsia="en-US"/>
              </w:rPr>
            </w:pPr>
            <w:r w:rsidRPr="00A77704">
              <w:rPr>
                <w:rFonts w:eastAsia="Times New Roman" w:cstheme="minorHAnsi"/>
                <w:color w:val="auto"/>
                <w:szCs w:val="18"/>
                <w:lang w:eastAsia="en-US"/>
              </w:rPr>
              <w:t>MCAM</w:t>
            </w:r>
          </w:p>
        </w:tc>
        <w:tc>
          <w:tcPr>
            <w:tcW w:w="1885" w:type="dxa"/>
          </w:tcPr>
          <w:p w14:paraId="25531C3A" w14:textId="1FE16A3A" w:rsidR="00504B77" w:rsidRPr="00A77704" w:rsidRDefault="00504B77" w:rsidP="00504B77">
            <w:pPr>
              <w:spacing w:after="0"/>
              <w:jc w:val="center"/>
              <w:rPr>
                <w:rFonts w:eastAsia="Times New Roman" w:cstheme="minorHAnsi"/>
                <w:color w:val="000000"/>
                <w:szCs w:val="18"/>
                <w:lang w:eastAsia="en-US"/>
              </w:rPr>
            </w:pPr>
            <w:r w:rsidRPr="00A77704">
              <w:rPr>
                <w:rFonts w:cstheme="minorHAnsi"/>
                <w:szCs w:val="18"/>
              </w:rPr>
              <w:t>5 PCS</w:t>
            </w:r>
          </w:p>
        </w:tc>
      </w:tr>
      <w:tr w:rsidR="00504B77" w:rsidRPr="00002192" w14:paraId="5F8A8C90" w14:textId="006EA4B5" w:rsidTr="00A77704">
        <w:trPr>
          <w:trHeight w:val="278"/>
        </w:trPr>
        <w:tc>
          <w:tcPr>
            <w:tcW w:w="1795" w:type="dxa"/>
            <w:noWrap/>
            <w:hideMark/>
          </w:tcPr>
          <w:p w14:paraId="3BF11D43" w14:textId="62E213FF" w:rsidR="00504B77" w:rsidRPr="00A77704" w:rsidRDefault="00504B77" w:rsidP="00504B77">
            <w:pPr>
              <w:spacing w:after="0"/>
              <w:jc w:val="center"/>
              <w:rPr>
                <w:rFonts w:eastAsia="Times New Roman" w:cstheme="minorHAnsi"/>
                <w:color w:val="000000"/>
                <w:szCs w:val="18"/>
                <w:lang w:eastAsia="en-US"/>
              </w:rPr>
            </w:pPr>
            <w:r w:rsidRPr="00A77704">
              <w:rPr>
                <w:rFonts w:eastAsia="Times New Roman" w:cstheme="minorHAnsi"/>
                <w:color w:val="000000"/>
                <w:szCs w:val="18"/>
                <w:lang w:eastAsia="en-US"/>
              </w:rPr>
              <w:t>P1012361</w:t>
            </w:r>
          </w:p>
        </w:tc>
        <w:tc>
          <w:tcPr>
            <w:tcW w:w="1890" w:type="dxa"/>
            <w:noWrap/>
            <w:vAlign w:val="center"/>
            <w:hideMark/>
          </w:tcPr>
          <w:p w14:paraId="2BFC5820" w14:textId="29761664" w:rsidR="00504B77" w:rsidRPr="00A77704" w:rsidRDefault="00504B77" w:rsidP="00504B77">
            <w:pPr>
              <w:spacing w:after="0"/>
              <w:jc w:val="center"/>
              <w:rPr>
                <w:rFonts w:eastAsia="Times New Roman" w:cstheme="minorHAnsi"/>
                <w:color w:val="000000"/>
                <w:szCs w:val="18"/>
                <w:lang w:eastAsia="en-US"/>
              </w:rPr>
            </w:pPr>
            <w:r w:rsidRPr="00A77704">
              <w:rPr>
                <w:rFonts w:cstheme="minorHAnsi"/>
                <w:szCs w:val="18"/>
              </w:rPr>
              <w:t>843397</w:t>
            </w:r>
          </w:p>
        </w:tc>
        <w:tc>
          <w:tcPr>
            <w:tcW w:w="1800" w:type="dxa"/>
            <w:noWrap/>
            <w:hideMark/>
          </w:tcPr>
          <w:p w14:paraId="0ACD93BA" w14:textId="0F06DC13" w:rsidR="00504B77" w:rsidRPr="00A77704" w:rsidRDefault="00504B77" w:rsidP="00504B77">
            <w:pPr>
              <w:spacing w:after="0"/>
              <w:rPr>
                <w:rFonts w:eastAsia="Times New Roman" w:cstheme="minorHAnsi"/>
                <w:color w:val="000000"/>
                <w:szCs w:val="18"/>
                <w:lang w:eastAsia="en-US"/>
              </w:rPr>
            </w:pPr>
            <w:r w:rsidRPr="00A77704">
              <w:rPr>
                <w:rFonts w:cstheme="minorHAnsi"/>
                <w:szCs w:val="18"/>
              </w:rPr>
              <w:t xml:space="preserve">SML </w:t>
            </w:r>
          </w:p>
        </w:tc>
        <w:tc>
          <w:tcPr>
            <w:tcW w:w="1980" w:type="dxa"/>
            <w:noWrap/>
            <w:hideMark/>
          </w:tcPr>
          <w:p w14:paraId="0BA900B8" w14:textId="4E1A9593" w:rsidR="00504B77" w:rsidRPr="00A77704" w:rsidRDefault="00504B77" w:rsidP="00504B77">
            <w:pPr>
              <w:spacing w:after="0"/>
              <w:jc w:val="center"/>
              <w:rPr>
                <w:rFonts w:eastAsia="Times New Roman" w:cstheme="minorHAnsi"/>
                <w:color w:val="000000"/>
                <w:szCs w:val="18"/>
                <w:lang w:eastAsia="en-US"/>
              </w:rPr>
            </w:pPr>
            <w:r w:rsidRPr="00A77704">
              <w:rPr>
                <w:rFonts w:eastAsia="Times New Roman" w:cstheme="minorHAnsi"/>
                <w:color w:val="000000"/>
                <w:szCs w:val="18"/>
                <w:lang w:eastAsia="en-US"/>
              </w:rPr>
              <w:t>BLACK</w:t>
            </w:r>
          </w:p>
        </w:tc>
        <w:tc>
          <w:tcPr>
            <w:tcW w:w="1885" w:type="dxa"/>
          </w:tcPr>
          <w:p w14:paraId="2FB159BE" w14:textId="763EB3D5" w:rsidR="00504B77" w:rsidRPr="00A77704" w:rsidRDefault="00504B77" w:rsidP="00504B77">
            <w:pPr>
              <w:spacing w:after="0"/>
              <w:jc w:val="center"/>
              <w:rPr>
                <w:rFonts w:eastAsia="Times New Roman" w:cstheme="minorHAnsi"/>
                <w:color w:val="000000"/>
                <w:szCs w:val="18"/>
                <w:lang w:eastAsia="en-US"/>
              </w:rPr>
            </w:pPr>
            <w:r w:rsidRPr="00A77704">
              <w:rPr>
                <w:rFonts w:cstheme="minorHAnsi"/>
                <w:szCs w:val="18"/>
              </w:rPr>
              <w:t>50 PCS</w:t>
            </w:r>
          </w:p>
        </w:tc>
      </w:tr>
      <w:tr w:rsidR="00504B77" w:rsidRPr="00002192" w14:paraId="418E8FCB" w14:textId="41CCAB63" w:rsidTr="00A77704">
        <w:trPr>
          <w:trHeight w:val="287"/>
        </w:trPr>
        <w:tc>
          <w:tcPr>
            <w:tcW w:w="1795" w:type="dxa"/>
            <w:shd w:val="clear" w:color="auto" w:fill="FFFF00"/>
            <w:noWrap/>
            <w:hideMark/>
          </w:tcPr>
          <w:p w14:paraId="613F6007" w14:textId="6933388E" w:rsidR="00504B77" w:rsidRPr="00A77704" w:rsidRDefault="00504B77" w:rsidP="00504B77">
            <w:pPr>
              <w:spacing w:after="0"/>
              <w:jc w:val="center"/>
              <w:rPr>
                <w:rFonts w:eastAsia="Times New Roman" w:cstheme="minorHAnsi"/>
                <w:color w:val="auto"/>
                <w:szCs w:val="18"/>
                <w:lang w:eastAsia="en-US"/>
              </w:rPr>
            </w:pPr>
            <w:r w:rsidRPr="00A77704">
              <w:rPr>
                <w:rFonts w:eastAsia="Times New Roman" w:cstheme="minorHAnsi"/>
                <w:color w:val="000000"/>
                <w:szCs w:val="18"/>
                <w:lang w:eastAsia="en-US"/>
              </w:rPr>
              <w:t>P</w:t>
            </w:r>
            <w:r w:rsidR="00A77704">
              <w:rPr>
                <w:rFonts w:eastAsia="Times New Roman" w:cstheme="minorHAnsi"/>
                <w:color w:val="000000"/>
                <w:szCs w:val="18"/>
                <w:lang w:eastAsia="en-US"/>
              </w:rPr>
              <w:t>O-00852</w:t>
            </w:r>
          </w:p>
        </w:tc>
        <w:tc>
          <w:tcPr>
            <w:tcW w:w="1890" w:type="dxa"/>
            <w:shd w:val="clear" w:color="auto" w:fill="FFFF00"/>
            <w:noWrap/>
            <w:vAlign w:val="center"/>
            <w:hideMark/>
          </w:tcPr>
          <w:p w14:paraId="5753E613" w14:textId="3BC3E8FA" w:rsidR="00504B77" w:rsidRPr="00A77704" w:rsidRDefault="00504B77" w:rsidP="00504B77">
            <w:pPr>
              <w:spacing w:after="0"/>
              <w:jc w:val="center"/>
              <w:rPr>
                <w:rFonts w:eastAsia="Times New Roman" w:cstheme="minorHAnsi"/>
                <w:color w:val="auto"/>
                <w:szCs w:val="18"/>
                <w:lang w:eastAsia="en-US"/>
              </w:rPr>
            </w:pPr>
            <w:r w:rsidRPr="00A77704">
              <w:rPr>
                <w:rFonts w:cstheme="minorHAnsi"/>
                <w:szCs w:val="18"/>
              </w:rPr>
              <w:t>843398</w:t>
            </w:r>
          </w:p>
        </w:tc>
        <w:tc>
          <w:tcPr>
            <w:tcW w:w="1800" w:type="dxa"/>
            <w:shd w:val="clear" w:color="auto" w:fill="FFFF00"/>
            <w:noWrap/>
            <w:hideMark/>
          </w:tcPr>
          <w:p w14:paraId="48AE5891" w14:textId="15356BF1" w:rsidR="00504B77" w:rsidRPr="00A77704" w:rsidRDefault="00504B77" w:rsidP="00504B77">
            <w:pPr>
              <w:spacing w:after="0"/>
              <w:rPr>
                <w:rFonts w:eastAsia="Times New Roman" w:cstheme="minorHAnsi"/>
                <w:color w:val="auto"/>
                <w:szCs w:val="18"/>
                <w:lang w:eastAsia="en-US"/>
              </w:rPr>
            </w:pPr>
            <w:r w:rsidRPr="00A77704">
              <w:rPr>
                <w:rFonts w:cstheme="minorHAnsi"/>
                <w:szCs w:val="18"/>
              </w:rPr>
              <w:t xml:space="preserve">MED </w:t>
            </w:r>
          </w:p>
        </w:tc>
        <w:tc>
          <w:tcPr>
            <w:tcW w:w="1980" w:type="dxa"/>
            <w:shd w:val="clear" w:color="auto" w:fill="FFFF00"/>
            <w:noWrap/>
            <w:hideMark/>
          </w:tcPr>
          <w:p w14:paraId="6388A191" w14:textId="5E58A14D" w:rsidR="00504B77" w:rsidRPr="00A77704" w:rsidRDefault="00504B77" w:rsidP="00504B77">
            <w:pPr>
              <w:spacing w:after="0"/>
              <w:jc w:val="center"/>
              <w:rPr>
                <w:rFonts w:eastAsia="Times New Roman" w:cstheme="minorHAnsi"/>
                <w:color w:val="auto"/>
                <w:szCs w:val="18"/>
                <w:lang w:eastAsia="en-US"/>
              </w:rPr>
            </w:pPr>
            <w:r w:rsidRPr="00A77704">
              <w:rPr>
                <w:rFonts w:eastAsia="Times New Roman" w:cstheme="minorHAnsi"/>
                <w:color w:val="000000"/>
                <w:szCs w:val="18"/>
                <w:lang w:eastAsia="en-US"/>
              </w:rPr>
              <w:t>BLACK</w:t>
            </w:r>
          </w:p>
        </w:tc>
        <w:tc>
          <w:tcPr>
            <w:tcW w:w="1885" w:type="dxa"/>
            <w:shd w:val="clear" w:color="auto" w:fill="FFFF00"/>
          </w:tcPr>
          <w:p w14:paraId="63D7C061" w14:textId="3ADDCAEF" w:rsidR="00504B77" w:rsidRPr="00A77704" w:rsidRDefault="00A77704" w:rsidP="00504B77">
            <w:pPr>
              <w:spacing w:after="0"/>
              <w:jc w:val="center"/>
              <w:rPr>
                <w:rFonts w:eastAsia="Times New Roman" w:cstheme="minorHAnsi"/>
                <w:color w:val="auto"/>
                <w:szCs w:val="18"/>
                <w:lang w:eastAsia="en-US"/>
              </w:rPr>
            </w:pPr>
            <w:r>
              <w:rPr>
                <w:rFonts w:cstheme="minorHAnsi"/>
                <w:szCs w:val="18"/>
              </w:rPr>
              <w:t>3</w:t>
            </w:r>
            <w:r w:rsidR="00504B77" w:rsidRPr="00A77704">
              <w:rPr>
                <w:rFonts w:cstheme="minorHAnsi"/>
                <w:szCs w:val="18"/>
              </w:rPr>
              <w:t>0 PCS</w:t>
            </w:r>
          </w:p>
        </w:tc>
      </w:tr>
      <w:tr w:rsidR="00A77704" w:rsidRPr="00002192" w14:paraId="6CD9F39D" w14:textId="77777777" w:rsidTr="00A77704">
        <w:trPr>
          <w:trHeight w:val="287"/>
        </w:trPr>
        <w:tc>
          <w:tcPr>
            <w:tcW w:w="1795" w:type="dxa"/>
            <w:shd w:val="clear" w:color="auto" w:fill="FFFF00"/>
            <w:noWrap/>
          </w:tcPr>
          <w:p w14:paraId="497ABC8D" w14:textId="566D2157" w:rsidR="00A77704" w:rsidRPr="00A77704" w:rsidRDefault="00A77704" w:rsidP="00A77704">
            <w:pPr>
              <w:spacing w:after="0"/>
              <w:jc w:val="center"/>
              <w:rPr>
                <w:rFonts w:eastAsia="Times New Roman" w:cstheme="minorHAnsi"/>
                <w:color w:val="auto"/>
                <w:szCs w:val="18"/>
                <w:lang w:eastAsia="en-US"/>
              </w:rPr>
            </w:pPr>
            <w:r w:rsidRPr="006F3A03">
              <w:rPr>
                <w:rFonts w:eastAsia="Times New Roman" w:cstheme="minorHAnsi"/>
                <w:color w:val="000000"/>
                <w:szCs w:val="18"/>
                <w:lang w:eastAsia="en-US"/>
              </w:rPr>
              <w:t>PO-00852</w:t>
            </w:r>
          </w:p>
        </w:tc>
        <w:tc>
          <w:tcPr>
            <w:tcW w:w="1890" w:type="dxa"/>
            <w:shd w:val="clear" w:color="auto" w:fill="FFFF00"/>
            <w:noWrap/>
            <w:vAlign w:val="center"/>
          </w:tcPr>
          <w:p w14:paraId="04A048DD" w14:textId="65CD810E" w:rsidR="00A77704" w:rsidRPr="00A77704" w:rsidRDefault="00A77704" w:rsidP="00A77704">
            <w:pPr>
              <w:spacing w:after="0"/>
              <w:jc w:val="center"/>
              <w:rPr>
                <w:rFonts w:eastAsia="Times New Roman" w:cstheme="minorHAnsi"/>
                <w:color w:val="auto"/>
                <w:szCs w:val="18"/>
                <w:lang w:eastAsia="en-US"/>
              </w:rPr>
            </w:pPr>
            <w:r w:rsidRPr="00A77704">
              <w:rPr>
                <w:rFonts w:cstheme="minorHAnsi"/>
                <w:szCs w:val="18"/>
              </w:rPr>
              <w:t>843399</w:t>
            </w:r>
          </w:p>
        </w:tc>
        <w:tc>
          <w:tcPr>
            <w:tcW w:w="1800" w:type="dxa"/>
            <w:shd w:val="clear" w:color="auto" w:fill="FFFF00"/>
            <w:noWrap/>
          </w:tcPr>
          <w:p w14:paraId="1417FF62" w14:textId="3D7AC861" w:rsidR="00A77704" w:rsidRPr="00A77704" w:rsidRDefault="00A77704" w:rsidP="00A77704">
            <w:pPr>
              <w:spacing w:after="0"/>
              <w:rPr>
                <w:rFonts w:eastAsia="Times New Roman" w:cstheme="minorHAnsi"/>
                <w:color w:val="auto"/>
                <w:szCs w:val="18"/>
                <w:lang w:eastAsia="en-US"/>
              </w:rPr>
            </w:pPr>
            <w:r w:rsidRPr="00A77704">
              <w:rPr>
                <w:rFonts w:cstheme="minorHAnsi"/>
                <w:szCs w:val="18"/>
              </w:rPr>
              <w:t xml:space="preserve">LGE </w:t>
            </w:r>
          </w:p>
        </w:tc>
        <w:tc>
          <w:tcPr>
            <w:tcW w:w="1980" w:type="dxa"/>
            <w:shd w:val="clear" w:color="auto" w:fill="FFFF00"/>
            <w:noWrap/>
          </w:tcPr>
          <w:p w14:paraId="77AD15CF" w14:textId="0930E0D1" w:rsidR="00A77704" w:rsidRPr="00A77704" w:rsidRDefault="00A77704" w:rsidP="00A77704">
            <w:pPr>
              <w:spacing w:after="0"/>
              <w:jc w:val="center"/>
              <w:rPr>
                <w:rFonts w:eastAsia="Times New Roman" w:cstheme="minorHAnsi"/>
                <w:color w:val="auto"/>
                <w:szCs w:val="18"/>
                <w:lang w:eastAsia="en-US"/>
              </w:rPr>
            </w:pPr>
            <w:r w:rsidRPr="00A77704">
              <w:rPr>
                <w:rFonts w:eastAsia="Times New Roman" w:cstheme="minorHAnsi"/>
                <w:color w:val="000000"/>
                <w:szCs w:val="18"/>
                <w:lang w:eastAsia="en-US"/>
              </w:rPr>
              <w:t>BLACK</w:t>
            </w:r>
          </w:p>
        </w:tc>
        <w:tc>
          <w:tcPr>
            <w:tcW w:w="1885" w:type="dxa"/>
            <w:shd w:val="clear" w:color="auto" w:fill="FFFF00"/>
          </w:tcPr>
          <w:p w14:paraId="462AA3C7" w14:textId="67B6699A" w:rsidR="00A77704" w:rsidRPr="00A77704" w:rsidRDefault="00A77704" w:rsidP="00A77704">
            <w:pPr>
              <w:spacing w:after="0"/>
              <w:jc w:val="center"/>
              <w:rPr>
                <w:rFonts w:eastAsia="Times New Roman" w:cstheme="minorHAnsi"/>
                <w:color w:val="auto"/>
                <w:szCs w:val="18"/>
                <w:lang w:eastAsia="en-US"/>
              </w:rPr>
            </w:pPr>
            <w:r w:rsidRPr="00A77704">
              <w:rPr>
                <w:rFonts w:cstheme="minorHAnsi"/>
                <w:szCs w:val="18"/>
              </w:rPr>
              <w:t>30 PCS</w:t>
            </w:r>
          </w:p>
        </w:tc>
      </w:tr>
      <w:tr w:rsidR="00A77704" w:rsidRPr="00002192" w14:paraId="035F46D3" w14:textId="77777777" w:rsidTr="00A77704">
        <w:trPr>
          <w:trHeight w:val="287"/>
        </w:trPr>
        <w:tc>
          <w:tcPr>
            <w:tcW w:w="1795" w:type="dxa"/>
            <w:shd w:val="clear" w:color="auto" w:fill="FFFF00"/>
            <w:noWrap/>
          </w:tcPr>
          <w:p w14:paraId="35BB42A8" w14:textId="33A4F4D3" w:rsidR="00A77704" w:rsidRPr="00A77704" w:rsidRDefault="00A77704" w:rsidP="00A77704">
            <w:pPr>
              <w:spacing w:after="0"/>
              <w:jc w:val="center"/>
              <w:rPr>
                <w:rFonts w:eastAsia="Times New Roman" w:cstheme="minorHAnsi"/>
                <w:color w:val="000000"/>
                <w:szCs w:val="18"/>
                <w:lang w:eastAsia="en-US"/>
              </w:rPr>
            </w:pPr>
            <w:r w:rsidRPr="006F3A03">
              <w:rPr>
                <w:rFonts w:eastAsia="Times New Roman" w:cstheme="minorHAnsi"/>
                <w:color w:val="000000"/>
                <w:szCs w:val="18"/>
                <w:lang w:eastAsia="en-US"/>
              </w:rPr>
              <w:t>PO-00852</w:t>
            </w:r>
          </w:p>
        </w:tc>
        <w:tc>
          <w:tcPr>
            <w:tcW w:w="1890" w:type="dxa"/>
            <w:shd w:val="clear" w:color="auto" w:fill="FFFF00"/>
            <w:noWrap/>
            <w:vAlign w:val="center"/>
          </w:tcPr>
          <w:p w14:paraId="6BF8E751" w14:textId="1EA3700E" w:rsidR="00A77704" w:rsidRPr="00A77704" w:rsidRDefault="00A77704" w:rsidP="00A77704">
            <w:pPr>
              <w:spacing w:after="0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843400</w:t>
            </w:r>
          </w:p>
        </w:tc>
        <w:tc>
          <w:tcPr>
            <w:tcW w:w="1800" w:type="dxa"/>
            <w:shd w:val="clear" w:color="auto" w:fill="FFFF00"/>
            <w:noWrap/>
          </w:tcPr>
          <w:p w14:paraId="46CF08C9" w14:textId="44E24056" w:rsidR="00A77704" w:rsidRPr="00A77704" w:rsidRDefault="00A77704" w:rsidP="00A77704">
            <w:pPr>
              <w:spacing w:after="0"/>
              <w:rPr>
                <w:rFonts w:cstheme="minorHAnsi"/>
                <w:szCs w:val="18"/>
              </w:rPr>
            </w:pPr>
            <w:r w:rsidRPr="00A77704">
              <w:rPr>
                <w:rFonts w:cstheme="minorHAnsi"/>
                <w:szCs w:val="18"/>
              </w:rPr>
              <w:t>XLGE</w:t>
            </w:r>
          </w:p>
        </w:tc>
        <w:tc>
          <w:tcPr>
            <w:tcW w:w="1980" w:type="dxa"/>
            <w:shd w:val="clear" w:color="auto" w:fill="FFFF00"/>
            <w:noWrap/>
          </w:tcPr>
          <w:p w14:paraId="0F90D253" w14:textId="6B9DEFD8" w:rsidR="00A77704" w:rsidRPr="00A77704" w:rsidRDefault="00A77704" w:rsidP="00A77704">
            <w:pPr>
              <w:spacing w:after="0"/>
              <w:jc w:val="center"/>
              <w:rPr>
                <w:rFonts w:eastAsia="Times New Roman" w:cstheme="minorHAnsi"/>
                <w:color w:val="000000"/>
                <w:szCs w:val="18"/>
                <w:lang w:eastAsia="en-US"/>
              </w:rPr>
            </w:pPr>
            <w:r w:rsidRPr="00A77704">
              <w:rPr>
                <w:rFonts w:eastAsia="Times New Roman" w:cstheme="minorHAnsi"/>
                <w:color w:val="000000"/>
                <w:szCs w:val="18"/>
                <w:lang w:eastAsia="en-US"/>
              </w:rPr>
              <w:t>BLACK</w:t>
            </w:r>
          </w:p>
        </w:tc>
        <w:tc>
          <w:tcPr>
            <w:tcW w:w="1885" w:type="dxa"/>
            <w:shd w:val="clear" w:color="auto" w:fill="FFFF00"/>
          </w:tcPr>
          <w:p w14:paraId="41E182AF" w14:textId="5652BC0C" w:rsidR="00A77704" w:rsidRPr="00A77704" w:rsidRDefault="00A77704" w:rsidP="00A77704">
            <w:pPr>
              <w:spacing w:after="0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20 PCS</w:t>
            </w:r>
          </w:p>
        </w:tc>
      </w:tr>
    </w:tbl>
    <w:p w14:paraId="7E35A80A" w14:textId="6DCD4E6F" w:rsidR="002750DA" w:rsidRDefault="002750DA" w:rsidP="00DE4BCC">
      <w:pPr>
        <w:rPr>
          <w:b/>
          <w:bCs/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13673C" w:rsidRPr="00DE4BCC" w14:paraId="0F2620E7" w14:textId="77777777" w:rsidTr="00352F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11128933" w14:textId="0C299B15" w:rsidR="0013673C" w:rsidRPr="00DE4BCC" w:rsidRDefault="0013673C" w:rsidP="00352FD4">
            <w:pPr>
              <w:rPr>
                <w:color w:val="auto"/>
              </w:rPr>
            </w:pPr>
            <w:r>
              <w:rPr>
                <w:color w:val="auto"/>
                <w:sz w:val="20"/>
                <w:szCs w:val="22"/>
              </w:rPr>
              <w:t>Measurements</w:t>
            </w:r>
            <w:r w:rsidRPr="00711EBF">
              <w:rPr>
                <w:color w:val="auto"/>
                <w:sz w:val="20"/>
                <w:szCs w:val="22"/>
              </w:rPr>
              <w:t xml:space="preserve"> </w:t>
            </w:r>
          </w:p>
        </w:tc>
      </w:tr>
      <w:tr w:rsidR="0013673C" w:rsidRPr="00DE4BCC" w14:paraId="523F2556" w14:textId="77777777" w:rsidTr="00A77704">
        <w:trPr>
          <w:trHeight w:val="8063"/>
        </w:trPr>
        <w:tc>
          <w:tcPr>
            <w:tcW w:w="5000" w:type="pct"/>
          </w:tcPr>
          <w:p w14:paraId="44C8FA4F" w14:textId="7846F06E" w:rsidR="0013673C" w:rsidRDefault="00A77704" w:rsidP="00352FD4">
            <w:r w:rsidRPr="0032578F">
              <w:rPr>
                <w:noProof/>
              </w:rPr>
              <w:drawing>
                <wp:anchor distT="0" distB="0" distL="114300" distR="114300" simplePos="0" relativeHeight="251908096" behindDoc="1" locked="0" layoutInCell="1" allowOverlap="1" wp14:anchorId="100B7CF7" wp14:editId="0237BB67">
                  <wp:simplePos x="0" y="0"/>
                  <wp:positionH relativeFrom="column">
                    <wp:posOffset>1733867</wp:posOffset>
                  </wp:positionH>
                  <wp:positionV relativeFrom="paragraph">
                    <wp:posOffset>1753553</wp:posOffset>
                  </wp:positionV>
                  <wp:extent cx="1580931" cy="4997539"/>
                  <wp:effectExtent l="6033" t="0" r="6667" b="6668"/>
                  <wp:wrapNone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580931" cy="49975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32578F">
              <w:rPr>
                <w:noProof/>
              </w:rPr>
              <w:drawing>
                <wp:anchor distT="0" distB="0" distL="114300" distR="114300" simplePos="0" relativeHeight="251907072" behindDoc="1" locked="0" layoutInCell="1" allowOverlap="1" wp14:anchorId="65E9FE1B" wp14:editId="05CDAAF0">
                  <wp:simplePos x="0" y="0"/>
                  <wp:positionH relativeFrom="column">
                    <wp:posOffset>1827657</wp:posOffset>
                  </wp:positionH>
                  <wp:positionV relativeFrom="paragraph">
                    <wp:posOffset>278638</wp:posOffset>
                  </wp:positionV>
                  <wp:extent cx="1313617" cy="4964248"/>
                  <wp:effectExtent l="3492" t="0" r="4763" b="4762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321024" cy="49922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tbl>
            <w:tblPr>
              <w:tblStyle w:val="InvoiceTable"/>
              <w:tblW w:w="0" w:type="auto"/>
              <w:tblLook w:val="04A0" w:firstRow="1" w:lastRow="0" w:firstColumn="1" w:lastColumn="0" w:noHBand="0" w:noVBand="1"/>
            </w:tblPr>
            <w:tblGrid>
              <w:gridCol w:w="4526"/>
              <w:gridCol w:w="4526"/>
            </w:tblGrid>
            <w:tr w:rsidR="0013673C" w14:paraId="5CDC3BC8" w14:textId="77777777" w:rsidTr="0013673C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tcW w:w="4526" w:type="dxa"/>
                </w:tcPr>
                <w:p w14:paraId="5726C19B" w14:textId="05B06057" w:rsidR="0013673C" w:rsidRDefault="0013673C" w:rsidP="00F42648">
                  <w:pPr>
                    <w:framePr w:hSpace="180" w:wrap="around" w:vAnchor="text" w:hAnchor="margin" w:y="-2"/>
                  </w:pPr>
                  <w:r>
                    <w:t>Size</w:t>
                  </w:r>
                </w:p>
              </w:tc>
              <w:tc>
                <w:tcPr>
                  <w:tcW w:w="4526" w:type="dxa"/>
                </w:tcPr>
                <w:p w14:paraId="04DE3D24" w14:textId="7B9A1BCC" w:rsidR="0013673C" w:rsidRDefault="0013673C" w:rsidP="00F42648">
                  <w:pPr>
                    <w:framePr w:hSpace="180" w:wrap="around" w:vAnchor="text" w:hAnchor="margin" w:y="-2"/>
                  </w:pPr>
                  <w:r>
                    <w:t>Pals Columns</w:t>
                  </w:r>
                </w:p>
              </w:tc>
            </w:tr>
            <w:tr w:rsidR="0013673C" w14:paraId="6BC753C2" w14:textId="77777777" w:rsidTr="0013673C">
              <w:tc>
                <w:tcPr>
                  <w:tcW w:w="4526" w:type="dxa"/>
                </w:tcPr>
                <w:p w14:paraId="07EE6038" w14:textId="22B32FE1" w:rsidR="0013673C" w:rsidRDefault="0013673C" w:rsidP="00F42648">
                  <w:pPr>
                    <w:framePr w:hSpace="180" w:wrap="around" w:vAnchor="text" w:hAnchor="margin" w:y="-2"/>
                  </w:pPr>
                  <w:r>
                    <w:t xml:space="preserve">Small </w:t>
                  </w:r>
                </w:p>
              </w:tc>
              <w:tc>
                <w:tcPr>
                  <w:tcW w:w="4526" w:type="dxa"/>
                </w:tcPr>
                <w:p w14:paraId="5EEE01C9" w14:textId="41C200E7" w:rsidR="0013673C" w:rsidRDefault="00E356EF" w:rsidP="00F42648">
                  <w:pPr>
                    <w:framePr w:hSpace="180" w:wrap="around" w:vAnchor="text" w:hAnchor="margin" w:y="-2"/>
                  </w:pPr>
                  <w:r>
                    <w:t>19</w:t>
                  </w:r>
                </w:p>
              </w:tc>
            </w:tr>
            <w:tr w:rsidR="0013673C" w14:paraId="6426C2F6" w14:textId="77777777" w:rsidTr="0013673C">
              <w:tc>
                <w:tcPr>
                  <w:tcW w:w="4526" w:type="dxa"/>
                </w:tcPr>
                <w:p w14:paraId="58E52E37" w14:textId="15537C58" w:rsidR="0013673C" w:rsidRDefault="0013673C" w:rsidP="00F42648">
                  <w:pPr>
                    <w:framePr w:hSpace="180" w:wrap="around" w:vAnchor="text" w:hAnchor="margin" w:y="-2"/>
                  </w:pPr>
                  <w:r>
                    <w:t>Medium</w:t>
                  </w:r>
                </w:p>
              </w:tc>
              <w:tc>
                <w:tcPr>
                  <w:tcW w:w="4526" w:type="dxa"/>
                </w:tcPr>
                <w:p w14:paraId="6B2ACDD1" w14:textId="62273B93" w:rsidR="0013673C" w:rsidRDefault="00E356EF" w:rsidP="00F42648">
                  <w:pPr>
                    <w:framePr w:hSpace="180" w:wrap="around" w:vAnchor="text" w:hAnchor="margin" w:y="-2"/>
                  </w:pPr>
                  <w:r>
                    <w:t>22</w:t>
                  </w:r>
                </w:p>
              </w:tc>
            </w:tr>
            <w:tr w:rsidR="0013673C" w14:paraId="06E2A8EE" w14:textId="77777777" w:rsidTr="0013673C">
              <w:tc>
                <w:tcPr>
                  <w:tcW w:w="4526" w:type="dxa"/>
                </w:tcPr>
                <w:p w14:paraId="3E1230E8" w14:textId="4F5398D0" w:rsidR="0013673C" w:rsidRDefault="0013673C" w:rsidP="00F42648">
                  <w:pPr>
                    <w:framePr w:hSpace="180" w:wrap="around" w:vAnchor="text" w:hAnchor="margin" w:y="-2"/>
                  </w:pPr>
                  <w:r>
                    <w:t>Large</w:t>
                  </w:r>
                </w:p>
              </w:tc>
              <w:tc>
                <w:tcPr>
                  <w:tcW w:w="4526" w:type="dxa"/>
                </w:tcPr>
                <w:p w14:paraId="5AEB1071" w14:textId="572A10F0" w:rsidR="0013673C" w:rsidRDefault="00E356EF" w:rsidP="00F42648">
                  <w:pPr>
                    <w:framePr w:hSpace="180" w:wrap="around" w:vAnchor="text" w:hAnchor="margin" w:y="-2"/>
                  </w:pPr>
                  <w:r>
                    <w:t>25</w:t>
                  </w:r>
                </w:p>
              </w:tc>
            </w:tr>
            <w:tr w:rsidR="0013673C" w14:paraId="75C36371" w14:textId="77777777" w:rsidTr="0013673C">
              <w:tc>
                <w:tcPr>
                  <w:tcW w:w="4526" w:type="dxa"/>
                </w:tcPr>
                <w:p w14:paraId="407758D3" w14:textId="113FE8F1" w:rsidR="0013673C" w:rsidRDefault="0013673C" w:rsidP="00F42648">
                  <w:pPr>
                    <w:framePr w:hSpace="180" w:wrap="around" w:vAnchor="text" w:hAnchor="margin" w:y="-2"/>
                  </w:pPr>
                  <w:r>
                    <w:t>X Large</w:t>
                  </w:r>
                </w:p>
              </w:tc>
              <w:tc>
                <w:tcPr>
                  <w:tcW w:w="4526" w:type="dxa"/>
                </w:tcPr>
                <w:p w14:paraId="3D97707E" w14:textId="0359D489" w:rsidR="0013673C" w:rsidRDefault="0013673C" w:rsidP="00F42648">
                  <w:pPr>
                    <w:framePr w:hSpace="180" w:wrap="around" w:vAnchor="text" w:hAnchor="margin" w:y="-2"/>
                  </w:pPr>
                  <w:r>
                    <w:t>2</w:t>
                  </w:r>
                  <w:r w:rsidR="00E356EF">
                    <w:t>8</w:t>
                  </w:r>
                </w:p>
              </w:tc>
            </w:tr>
            <w:tr w:rsidR="0013673C" w14:paraId="75FCB76F" w14:textId="77777777" w:rsidTr="0032578F">
              <w:trPr>
                <w:trHeight w:val="58"/>
              </w:trPr>
              <w:tc>
                <w:tcPr>
                  <w:tcW w:w="4526" w:type="dxa"/>
                </w:tcPr>
                <w:p w14:paraId="63CAE5CD" w14:textId="7A12ECE8" w:rsidR="0013673C" w:rsidRDefault="0013673C" w:rsidP="00F42648">
                  <w:pPr>
                    <w:framePr w:hSpace="180" w:wrap="around" w:vAnchor="text" w:hAnchor="margin" w:y="-2"/>
                  </w:pPr>
                  <w:r>
                    <w:t>XX Large</w:t>
                  </w:r>
                </w:p>
              </w:tc>
              <w:tc>
                <w:tcPr>
                  <w:tcW w:w="4526" w:type="dxa"/>
                </w:tcPr>
                <w:p w14:paraId="79DEDE22" w14:textId="317218D2" w:rsidR="0013673C" w:rsidRDefault="00E356EF" w:rsidP="00F42648">
                  <w:pPr>
                    <w:framePr w:hSpace="180" w:wrap="around" w:vAnchor="text" w:hAnchor="margin" w:y="-2"/>
                  </w:pPr>
                  <w:r>
                    <w:t>31</w:t>
                  </w:r>
                </w:p>
              </w:tc>
            </w:tr>
          </w:tbl>
          <w:p w14:paraId="3D85D4BD" w14:textId="7103A213" w:rsidR="0013673C" w:rsidRPr="00437D40" w:rsidRDefault="0013673C" w:rsidP="00352FD4"/>
        </w:tc>
      </w:tr>
    </w:tbl>
    <w:p w14:paraId="047C0522" w14:textId="71FFBE82" w:rsidR="00812508" w:rsidRDefault="00812508" w:rsidP="00DE4BCC">
      <w:pPr>
        <w:rPr>
          <w:b/>
          <w:bCs/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812508" w:rsidRPr="00DE4BCC" w14:paraId="18BB96A1" w14:textId="77777777" w:rsidTr="007C3A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72433E57" w14:textId="24F3FB9D" w:rsidR="00812508" w:rsidRPr="00DE4BCC" w:rsidRDefault="00812508" w:rsidP="007C3AAD">
            <w:pPr>
              <w:rPr>
                <w:color w:val="auto"/>
              </w:rPr>
            </w:pPr>
            <w:r>
              <w:rPr>
                <w:color w:val="auto"/>
                <w:sz w:val="20"/>
                <w:szCs w:val="22"/>
              </w:rPr>
              <w:lastRenderedPageBreak/>
              <w:t>Measurements</w:t>
            </w:r>
            <w:r w:rsidRPr="00711EBF">
              <w:rPr>
                <w:color w:val="auto"/>
                <w:sz w:val="20"/>
                <w:szCs w:val="22"/>
              </w:rPr>
              <w:t xml:space="preserve"> </w:t>
            </w:r>
          </w:p>
        </w:tc>
      </w:tr>
      <w:tr w:rsidR="00812508" w:rsidRPr="00DE4BCC" w14:paraId="477BB78C" w14:textId="77777777" w:rsidTr="00812508">
        <w:trPr>
          <w:trHeight w:val="11933"/>
        </w:trPr>
        <w:tc>
          <w:tcPr>
            <w:tcW w:w="5000" w:type="pct"/>
          </w:tcPr>
          <w:p w14:paraId="07C39C00" w14:textId="6099F5AD" w:rsidR="00812508" w:rsidRDefault="00B11648" w:rsidP="007C3AAD">
            <w:r w:rsidRPr="0032578F">
              <w:rPr>
                <w:noProof/>
              </w:rPr>
              <w:drawing>
                <wp:anchor distT="0" distB="0" distL="114300" distR="114300" simplePos="0" relativeHeight="251927552" behindDoc="1" locked="0" layoutInCell="1" allowOverlap="1" wp14:anchorId="3CC2C6CA" wp14:editId="314F70AA">
                  <wp:simplePos x="0" y="0"/>
                  <wp:positionH relativeFrom="column">
                    <wp:posOffset>2740977</wp:posOffset>
                  </wp:positionH>
                  <wp:positionV relativeFrom="paragraph">
                    <wp:posOffset>193994</wp:posOffset>
                  </wp:positionV>
                  <wp:extent cx="272415" cy="5190490"/>
                  <wp:effectExtent l="0" t="1587" r="0" b="0"/>
                  <wp:wrapNone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4750" t="7593" r="27061" b="991"/>
                          <a:stretch/>
                        </pic:blipFill>
                        <pic:spPr bwMode="auto">
                          <a:xfrm rot="5400000">
                            <a:off x="0" y="0"/>
                            <a:ext cx="272415" cy="51904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32578F">
              <w:rPr>
                <w:noProof/>
              </w:rPr>
              <w:drawing>
                <wp:anchor distT="0" distB="0" distL="114300" distR="114300" simplePos="0" relativeHeight="251925504" behindDoc="1" locked="0" layoutInCell="1" allowOverlap="1" wp14:anchorId="2C6C9C9A" wp14:editId="7C88B71B">
                  <wp:simplePos x="0" y="0"/>
                  <wp:positionH relativeFrom="column">
                    <wp:posOffset>2613342</wp:posOffset>
                  </wp:positionH>
                  <wp:positionV relativeFrom="paragraph">
                    <wp:posOffset>-522921</wp:posOffset>
                  </wp:positionV>
                  <wp:extent cx="314325" cy="4871720"/>
                  <wp:effectExtent l="7303" t="0" r="0" b="0"/>
                  <wp:wrapNone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976" t="13301" r="41057" b="901"/>
                          <a:stretch/>
                        </pic:blipFill>
                        <pic:spPr bwMode="auto">
                          <a:xfrm rot="5400000">
                            <a:off x="0" y="0"/>
                            <a:ext cx="314325" cy="48717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32578F">
              <w:rPr>
                <w:noProof/>
              </w:rPr>
              <w:drawing>
                <wp:anchor distT="0" distB="0" distL="114300" distR="114300" simplePos="0" relativeHeight="251923456" behindDoc="1" locked="0" layoutInCell="1" allowOverlap="1" wp14:anchorId="261F36A7" wp14:editId="5D22C160">
                  <wp:simplePos x="0" y="0"/>
                  <wp:positionH relativeFrom="column">
                    <wp:posOffset>2470785</wp:posOffset>
                  </wp:positionH>
                  <wp:positionV relativeFrom="paragraph">
                    <wp:posOffset>-1167764</wp:posOffset>
                  </wp:positionV>
                  <wp:extent cx="313375" cy="4509453"/>
                  <wp:effectExtent l="0" t="2540" r="0" b="0"/>
                  <wp:wrapNone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745" t="19761" r="58409" b="989"/>
                          <a:stretch/>
                        </pic:blipFill>
                        <pic:spPr bwMode="auto">
                          <a:xfrm rot="5400000">
                            <a:off x="0" y="0"/>
                            <a:ext cx="313375" cy="4509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7600D958" wp14:editId="4A725D10">
                      <wp:simplePos x="0" y="0"/>
                      <wp:positionH relativeFrom="column">
                        <wp:posOffset>995045</wp:posOffset>
                      </wp:positionH>
                      <wp:positionV relativeFrom="paragraph">
                        <wp:posOffset>508635</wp:posOffset>
                      </wp:positionV>
                      <wp:extent cx="2766060" cy="228600"/>
                      <wp:effectExtent l="0" t="0" r="15240" b="19050"/>
                      <wp:wrapNone/>
                      <wp:docPr id="60" name="Text Box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66060" cy="228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7E211F1" w14:textId="60F685EF" w:rsidR="00B11648" w:rsidRDefault="00B11648">
                                  <w:r>
                                    <w:t>SMALL – 44mm webbing finished size – 103.5 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00D95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0" o:spid="_x0000_s1026" type="#_x0000_t202" style="position:absolute;margin-left:78.35pt;margin-top:40.05pt;width:217.8pt;height:18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" fillcolor="white [3201]" strokeweight=".5pt">
                      <v:textbox>
                        <w:txbxContent>
                          <w:p w14:paraId="47E211F1" w14:textId="60F685EF" w:rsidR="00B11648" w:rsidRDefault="00B11648">
                            <w:r>
                              <w:t>SMALL – 44mm webbing finished size – 103.5 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1E62FE38" wp14:editId="476D451B">
                      <wp:simplePos x="0" y="0"/>
                      <wp:positionH relativeFrom="column">
                        <wp:posOffset>659765</wp:posOffset>
                      </wp:positionH>
                      <wp:positionV relativeFrom="paragraph">
                        <wp:posOffset>264795</wp:posOffset>
                      </wp:positionV>
                      <wp:extent cx="0" cy="167640"/>
                      <wp:effectExtent l="0" t="0" r="38100" b="22860"/>
                      <wp:wrapNone/>
                      <wp:docPr id="58" name="Straight Connector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16764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8E1425" id="Straight Connector 58" o:spid="_x0000_s1026" style="position:absolute;flip:x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.95pt,20.85pt" to="51.95pt,3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" strokecolor="#f3533f [3209]" strokeweight="1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0347BC9D" wp14:editId="2F0D02C2">
                      <wp:simplePos x="0" y="0"/>
                      <wp:positionH relativeFrom="column">
                        <wp:posOffset>4465955</wp:posOffset>
                      </wp:positionH>
                      <wp:positionV relativeFrom="paragraph">
                        <wp:posOffset>310515</wp:posOffset>
                      </wp:positionV>
                      <wp:extent cx="0" cy="160020"/>
                      <wp:effectExtent l="0" t="0" r="38100" b="30480"/>
                      <wp:wrapNone/>
                      <wp:docPr id="59" name="Straight Connector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600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3AB55EB" id="Straight Connector 59" o:spid="_x0000_s1026" style="position:absolute;z-index:25193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1.65pt,24.45pt" to="351.65pt,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" strokecolor="#f3533f [3209]" strokeweight="1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774551CE" wp14:editId="22BCB156">
                      <wp:simplePos x="0" y="0"/>
                      <wp:positionH relativeFrom="column">
                        <wp:posOffset>675005</wp:posOffset>
                      </wp:positionH>
                      <wp:positionV relativeFrom="paragraph">
                        <wp:posOffset>401955</wp:posOffset>
                      </wp:positionV>
                      <wp:extent cx="3794760" cy="30480"/>
                      <wp:effectExtent l="19050" t="76200" r="91440" b="102870"/>
                      <wp:wrapNone/>
                      <wp:docPr id="56" name="Straight Arrow Connector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94760" cy="3048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5DA22C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6" o:spid="_x0000_s1026" type="#_x0000_t32" style="position:absolute;margin-left:53.15pt;margin-top:31.65pt;width:298.8pt;height:2.4pt;z-index:251928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" strokecolor="#f3533f [3209]" strokeweight="1pt">
                      <v:stroke startarrow="block" endarrow="block" joinstyle="miter"/>
                    </v:shape>
                  </w:pict>
                </mc:Fallback>
              </mc:AlternateContent>
            </w:r>
            <w:r w:rsidRPr="0032578F">
              <w:rPr>
                <w:noProof/>
              </w:rPr>
              <w:drawing>
                <wp:anchor distT="0" distB="0" distL="114300" distR="114300" simplePos="0" relativeHeight="251921408" behindDoc="1" locked="0" layoutInCell="1" allowOverlap="1" wp14:anchorId="484183AD" wp14:editId="11436503">
                  <wp:simplePos x="0" y="0"/>
                  <wp:positionH relativeFrom="column">
                    <wp:posOffset>2266951</wp:posOffset>
                  </wp:positionH>
                  <wp:positionV relativeFrom="paragraph">
                    <wp:posOffset>-1890971</wp:posOffset>
                  </wp:positionV>
                  <wp:extent cx="359488" cy="4188616"/>
                  <wp:effectExtent l="0" t="9525" r="0" b="0"/>
                  <wp:wrapNone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52" t="25385" r="72681" b="1028"/>
                          <a:stretch/>
                        </pic:blipFill>
                        <pic:spPr bwMode="auto">
                          <a:xfrm rot="5400000">
                            <a:off x="0" y="0"/>
                            <a:ext cx="359488" cy="41886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t>S -</w:t>
            </w:r>
          </w:p>
          <w:p w14:paraId="59252612" w14:textId="755DE016" w:rsidR="00B11648" w:rsidRPr="00B11648" w:rsidRDefault="00B11648" w:rsidP="00B11648"/>
          <w:p w14:paraId="0412894B" w14:textId="7AB87B81" w:rsidR="00B11648" w:rsidRPr="00B11648" w:rsidRDefault="00B11648" w:rsidP="00B11648"/>
          <w:p w14:paraId="191098AC" w14:textId="547A937E" w:rsidR="00B11648" w:rsidRDefault="00D145E0" w:rsidP="00B11648">
            <w:r w:rsidRPr="0032578F">
              <w:rPr>
                <w:noProof/>
              </w:rPr>
              <w:drawing>
                <wp:anchor distT="0" distB="0" distL="114300" distR="114300" simplePos="0" relativeHeight="251919360" behindDoc="1" locked="0" layoutInCell="1" allowOverlap="1" wp14:anchorId="547C37E6" wp14:editId="304C0B9B">
                  <wp:simplePos x="0" y="0"/>
                  <wp:positionH relativeFrom="column">
                    <wp:posOffset>2910523</wp:posOffset>
                  </wp:positionH>
                  <wp:positionV relativeFrom="paragraph">
                    <wp:posOffset>103822</wp:posOffset>
                  </wp:positionV>
                  <wp:extent cx="302262" cy="5570855"/>
                  <wp:effectExtent l="0" t="5398" r="0" b="0"/>
                  <wp:wrapNone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1026" t="1156" r="8765" b="723"/>
                          <a:stretch/>
                        </pic:blipFill>
                        <pic:spPr bwMode="auto">
                          <a:xfrm rot="5400000">
                            <a:off x="0" y="0"/>
                            <a:ext cx="302262" cy="55708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F83182B" w14:textId="0F0F2E94" w:rsidR="00B11648" w:rsidRDefault="00B11648" w:rsidP="00B1164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7EF31CF9" wp14:editId="0915A5B3">
                      <wp:simplePos x="0" y="0"/>
                      <wp:positionH relativeFrom="column">
                        <wp:posOffset>659765</wp:posOffset>
                      </wp:positionH>
                      <wp:positionV relativeFrom="paragraph">
                        <wp:posOffset>356235</wp:posOffset>
                      </wp:positionV>
                      <wp:extent cx="4191000" cy="0"/>
                      <wp:effectExtent l="38100" t="76200" r="19050" b="95250"/>
                      <wp:wrapNone/>
                      <wp:docPr id="64" name="Straight Arrow Connector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910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CCDFDD3" id="Straight Arrow Connector 64" o:spid="_x0000_s1026" type="#_x0000_t32" style="position:absolute;margin-left:51.95pt;margin-top:28.05pt;width:330pt;height:0;z-index:25193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" strokecolor="#f3533f [3209]" strokeweight="1pt">
                      <v:stroke startarrow="block"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6C128D67" wp14:editId="7FD56E1F">
                      <wp:simplePos x="0" y="0"/>
                      <wp:positionH relativeFrom="column">
                        <wp:posOffset>4850765</wp:posOffset>
                      </wp:positionH>
                      <wp:positionV relativeFrom="paragraph">
                        <wp:posOffset>211455</wp:posOffset>
                      </wp:positionV>
                      <wp:extent cx="0" cy="243840"/>
                      <wp:effectExtent l="0" t="0" r="38100" b="22860"/>
                      <wp:wrapNone/>
                      <wp:docPr id="63" name="Straight Connector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384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5536294" id="Straight Connector 63" o:spid="_x0000_s1026" style="position:absolute;z-index:25193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1.95pt,16.65pt" to="381.95pt,3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" strokecolor="#f3533f [3209]" strokeweight="1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672" behindDoc="0" locked="0" layoutInCell="1" allowOverlap="1" wp14:anchorId="18681CBB" wp14:editId="611FABF8">
                      <wp:simplePos x="0" y="0"/>
                      <wp:positionH relativeFrom="column">
                        <wp:posOffset>652145</wp:posOffset>
                      </wp:positionH>
                      <wp:positionV relativeFrom="paragraph">
                        <wp:posOffset>211455</wp:posOffset>
                      </wp:positionV>
                      <wp:extent cx="0" cy="213360"/>
                      <wp:effectExtent l="0" t="0" r="38100" b="34290"/>
                      <wp:wrapNone/>
                      <wp:docPr id="62" name="Straight Connector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133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3F25099" id="Straight Connector 62" o:spid="_x0000_s1026" style="position:absolute;z-index:251932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35pt,16.65pt" to="51.35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" strokecolor="#f3533f [3209]" strokeweight="1pt">
                      <v:stroke joinstyle="miter"/>
                    </v:line>
                  </w:pict>
                </mc:Fallback>
              </mc:AlternateContent>
            </w:r>
            <w:r>
              <w:t xml:space="preserve">M - </w:t>
            </w:r>
          </w:p>
          <w:p w14:paraId="25686DEE" w14:textId="77777777" w:rsidR="00B11648" w:rsidRPr="00B11648" w:rsidRDefault="00B11648" w:rsidP="00B11648"/>
          <w:p w14:paraId="4A59B776" w14:textId="1133D328" w:rsidR="00B11648" w:rsidRDefault="00B11648" w:rsidP="00B1164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 wp14:anchorId="0B3F26D5" wp14:editId="5450D8CD">
                      <wp:simplePos x="0" y="0"/>
                      <wp:positionH relativeFrom="column">
                        <wp:posOffset>986473</wp:posOffset>
                      </wp:positionH>
                      <wp:positionV relativeFrom="paragraph">
                        <wp:posOffset>40005</wp:posOffset>
                      </wp:positionV>
                      <wp:extent cx="2947987" cy="261938"/>
                      <wp:effectExtent l="0" t="0" r="24130" b="24130"/>
                      <wp:wrapNone/>
                      <wp:docPr id="65" name="Text Box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47987" cy="26193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93CB09F" w14:textId="4D2C0219" w:rsidR="00B11648" w:rsidRDefault="00B11648" w:rsidP="00B11648">
                                  <w:r>
                                    <w:t>MEDIUM – 44mm webbing finished size – 114.5 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3F26D5" id="Text Box 65" o:spid="_x0000_s1027" type="#_x0000_t202" style="position:absolute;margin-left:77.7pt;margin-top:3.15pt;width:232.1pt;height:20.65p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" fillcolor="white [3201]" strokeweight=".5pt">
                      <v:textbox>
                        <w:txbxContent>
                          <w:p w14:paraId="193CB09F" w14:textId="4D2C0219" w:rsidR="00B11648" w:rsidRDefault="00B11648" w:rsidP="00B11648">
                            <w:r>
                              <w:t>MEDIUM – 44mm webbing finished size – 114.5 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C811B2F" w14:textId="77777777" w:rsidR="00B11648" w:rsidRDefault="00B11648" w:rsidP="00B11648"/>
          <w:p w14:paraId="23D33DBC" w14:textId="77777777" w:rsidR="00B11648" w:rsidRDefault="00D145E0" w:rsidP="00B1164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008" behindDoc="0" locked="0" layoutInCell="1" allowOverlap="1" wp14:anchorId="2A11E8F1" wp14:editId="6B62464E">
                      <wp:simplePos x="0" y="0"/>
                      <wp:positionH relativeFrom="column">
                        <wp:posOffset>1103630</wp:posOffset>
                      </wp:positionH>
                      <wp:positionV relativeFrom="paragraph">
                        <wp:posOffset>1348423</wp:posOffset>
                      </wp:positionV>
                      <wp:extent cx="2947987" cy="242888"/>
                      <wp:effectExtent l="0" t="0" r="24130" b="24130"/>
                      <wp:wrapNone/>
                      <wp:docPr id="73" name="Text Box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47987" cy="24288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FDEEA04" w14:textId="5A5AB5F7" w:rsidR="00D145E0" w:rsidRDefault="00D145E0" w:rsidP="00D145E0">
                                  <w:r>
                                    <w:t>XLARGE – 44mm webbing finished size – 137 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11E8F1" id="Text Box 73" o:spid="_x0000_s1028" type="#_x0000_t202" style="position:absolute;margin-left:86.9pt;margin-top:106.2pt;width:232.1pt;height:19.15pt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" fillcolor="white [3201]" strokeweight=".5pt">
                      <v:textbox>
                        <w:txbxContent>
                          <w:p w14:paraId="5FDEEA04" w14:textId="5A5AB5F7" w:rsidR="00D145E0" w:rsidRDefault="00D145E0" w:rsidP="00D145E0">
                            <w:r>
                              <w:t>XLARGE – 44mm webbing finished size – 137 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062F096E" wp14:editId="4F893E28">
                      <wp:simplePos x="0" y="0"/>
                      <wp:positionH relativeFrom="column">
                        <wp:posOffset>548005</wp:posOffset>
                      </wp:positionH>
                      <wp:positionV relativeFrom="paragraph">
                        <wp:posOffset>1253490</wp:posOffset>
                      </wp:positionV>
                      <wp:extent cx="4896168" cy="4763"/>
                      <wp:effectExtent l="38100" t="76200" r="95250" b="90805"/>
                      <wp:wrapNone/>
                      <wp:docPr id="72" name="Straight Arrow Connector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896168" cy="4763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840AFC9" id="Straight Arrow Connector 72" o:spid="_x0000_s1026" type="#_x0000_t32" style="position:absolute;margin-left:43.15pt;margin-top:98.7pt;width:385.55pt;height:.4pt;z-index:25194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" strokecolor="#f3533f [3209]" strokeweight="1pt">
                      <v:stroke startarrow="block"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anchorId="6514A62E" wp14:editId="348B6F66">
                      <wp:simplePos x="0" y="0"/>
                      <wp:positionH relativeFrom="column">
                        <wp:posOffset>5444173</wp:posOffset>
                      </wp:positionH>
                      <wp:positionV relativeFrom="paragraph">
                        <wp:posOffset>1039178</wp:posOffset>
                      </wp:positionV>
                      <wp:extent cx="0" cy="257175"/>
                      <wp:effectExtent l="0" t="0" r="38100" b="28575"/>
                      <wp:wrapNone/>
                      <wp:docPr id="71" name="Straight Connector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71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D838386" id="Straight Connector 71" o:spid="_x0000_s1026" style="position:absolute;z-index:25194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7pt,81.85pt" to="428.7pt,10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" strokecolor="#f3533f [3209]" strokeweight="1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allowOverlap="1" wp14:anchorId="7434FEC7" wp14:editId="2EBA1AE8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1072515</wp:posOffset>
                      </wp:positionV>
                      <wp:extent cx="4763" cy="252413"/>
                      <wp:effectExtent l="0" t="0" r="33655" b="33655"/>
                      <wp:wrapNone/>
                      <wp:docPr id="70" name="Straight Connector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763" cy="25241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AC8A8D2" id="Straight Connector 70" o:spid="_x0000_s1026" style="position:absolute;flip:x;z-index:25194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.8pt,84.45pt" to="43.2pt,10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" strokecolor="#f3533f [3209]" strokeweight="1pt">
                      <v:stroke joinstyle="miter"/>
                    </v:line>
                  </w:pict>
                </mc:Fallback>
              </mc:AlternateContent>
            </w:r>
            <w:r w:rsidR="00B1164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 wp14:anchorId="36E6E5D5" wp14:editId="4B684EEB">
                      <wp:simplePos x="0" y="0"/>
                      <wp:positionH relativeFrom="column">
                        <wp:posOffset>1015047</wp:posOffset>
                      </wp:positionH>
                      <wp:positionV relativeFrom="paragraph">
                        <wp:posOffset>539115</wp:posOffset>
                      </wp:positionV>
                      <wp:extent cx="2947987" cy="242888"/>
                      <wp:effectExtent l="0" t="0" r="24130" b="24130"/>
                      <wp:wrapNone/>
                      <wp:docPr id="69" name="Text Box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47987" cy="24288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22CD43D" w14:textId="57576ED1" w:rsidR="00B11648" w:rsidRDefault="00B11648" w:rsidP="00B11648">
                                  <w:r>
                                    <w:t>LARGE – 44mm webbing finished size – 125.5 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E6E5D5" id="Text Box 69" o:spid="_x0000_s1029" type="#_x0000_t202" style="position:absolute;margin-left:79.9pt;margin-top:42.45pt;width:232.1pt;height:19.1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" fillcolor="white [3201]" strokeweight=".5pt">
                      <v:textbox>
                        <w:txbxContent>
                          <w:p w14:paraId="522CD43D" w14:textId="57576ED1" w:rsidR="00B11648" w:rsidRDefault="00B11648" w:rsidP="00B11648">
                            <w:r>
                              <w:t>LARGE – 44mm webbing finished size – 125.5 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1164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2865CA66" wp14:editId="2645BA09">
                      <wp:simplePos x="0" y="0"/>
                      <wp:positionH relativeFrom="column">
                        <wp:posOffset>624523</wp:posOffset>
                      </wp:positionH>
                      <wp:positionV relativeFrom="paragraph">
                        <wp:posOffset>386715</wp:posOffset>
                      </wp:positionV>
                      <wp:extent cx="4533900" cy="4763"/>
                      <wp:effectExtent l="38100" t="76200" r="19050" b="90805"/>
                      <wp:wrapNone/>
                      <wp:docPr id="68" name="Straight Arrow Connector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533900" cy="4763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F66C4E4" id="Straight Arrow Connector 68" o:spid="_x0000_s1026" type="#_x0000_t32" style="position:absolute;margin-left:49.2pt;margin-top:30.45pt;width:357pt;height:.4pt;flip:y;z-index:25193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" strokecolor="#f3533f [3209]" strokeweight="1pt">
                      <v:stroke startarrow="block" endarrow="block" joinstyle="miter"/>
                    </v:shape>
                  </w:pict>
                </mc:Fallback>
              </mc:AlternateContent>
            </w:r>
            <w:r w:rsidR="00B1164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5DBB5A55" wp14:editId="3C030EA5">
                      <wp:simplePos x="0" y="0"/>
                      <wp:positionH relativeFrom="column">
                        <wp:posOffset>5158423</wp:posOffset>
                      </wp:positionH>
                      <wp:positionV relativeFrom="paragraph">
                        <wp:posOffset>220028</wp:posOffset>
                      </wp:positionV>
                      <wp:extent cx="0" cy="200025"/>
                      <wp:effectExtent l="0" t="0" r="38100" b="28575"/>
                      <wp:wrapNone/>
                      <wp:docPr id="67" name="Straight Connector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00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F0DA381" id="Straight Connector 67" o:spid="_x0000_s1026" style="position:absolute;z-index:25193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6.2pt,17.35pt" to="406.2pt,3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" strokecolor="#f3533f [3209]" strokeweight="1pt">
                      <v:stroke joinstyle="miter"/>
                    </v:line>
                  </w:pict>
                </mc:Fallback>
              </mc:AlternateContent>
            </w:r>
            <w:r w:rsidR="00B1164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4EF9F2C1" wp14:editId="12294BD5">
                      <wp:simplePos x="0" y="0"/>
                      <wp:positionH relativeFrom="column">
                        <wp:posOffset>624523</wp:posOffset>
                      </wp:positionH>
                      <wp:positionV relativeFrom="paragraph">
                        <wp:posOffset>210503</wp:posOffset>
                      </wp:positionV>
                      <wp:extent cx="0" cy="204787"/>
                      <wp:effectExtent l="0" t="0" r="38100" b="24130"/>
                      <wp:wrapNone/>
                      <wp:docPr id="66" name="Straight Connector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478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A6F60E5" id="Straight Connector 66" o:spid="_x0000_s1026" style="position:absolute;z-index:25193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2pt,16.6pt" to="49.2pt,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" strokecolor="#f3533f [3209]" strokeweight="1pt">
                      <v:stroke joinstyle="miter"/>
                    </v:line>
                  </w:pict>
                </mc:Fallback>
              </mc:AlternateContent>
            </w:r>
            <w:r w:rsidR="00B11648">
              <w:t xml:space="preserve">L - </w:t>
            </w:r>
          </w:p>
          <w:p w14:paraId="24460B7B" w14:textId="7BCD402E" w:rsidR="00D145E0" w:rsidRPr="00D145E0" w:rsidRDefault="00D145E0" w:rsidP="00D145E0"/>
          <w:p w14:paraId="7C35606C" w14:textId="6DF37EC9" w:rsidR="00D145E0" w:rsidRPr="00D145E0" w:rsidRDefault="00D145E0" w:rsidP="00D145E0"/>
          <w:p w14:paraId="57FE477C" w14:textId="56E52960" w:rsidR="00D145E0" w:rsidRDefault="00D145E0" w:rsidP="00D145E0"/>
          <w:p w14:paraId="72BB4AA3" w14:textId="26DEABD8" w:rsidR="00D145E0" w:rsidRDefault="00D145E0" w:rsidP="00D145E0">
            <w:r>
              <w:t>XL -</w:t>
            </w:r>
          </w:p>
          <w:p w14:paraId="172AE6B1" w14:textId="5A4A0BA0" w:rsidR="00D145E0" w:rsidRPr="00D145E0" w:rsidRDefault="00D145E0" w:rsidP="00D145E0"/>
          <w:p w14:paraId="54ACE91B" w14:textId="666966FD" w:rsidR="00D145E0" w:rsidRDefault="00D145E0" w:rsidP="00D145E0"/>
          <w:p w14:paraId="71C5F91E" w14:textId="77777777" w:rsidR="00D145E0" w:rsidRDefault="00D145E0" w:rsidP="00D145E0"/>
          <w:p w14:paraId="2ACB2C4C" w14:textId="3C55C894" w:rsidR="00D145E0" w:rsidRDefault="001C7690" w:rsidP="00D145E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584" behindDoc="0" locked="0" layoutInCell="1" allowOverlap="1" wp14:anchorId="6E70DBE7" wp14:editId="4247C1CE">
                      <wp:simplePos x="0" y="0"/>
                      <wp:positionH relativeFrom="column">
                        <wp:posOffset>2720431</wp:posOffset>
                      </wp:positionH>
                      <wp:positionV relativeFrom="paragraph">
                        <wp:posOffset>2074908</wp:posOffset>
                      </wp:positionV>
                      <wp:extent cx="0" cy="239486"/>
                      <wp:effectExtent l="0" t="0" r="38100" b="27305"/>
                      <wp:wrapNone/>
                      <wp:docPr id="91" name="Straight Connector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48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D4F924B" id="Straight Connector 91" o:spid="_x0000_s1026" style="position:absolute;z-index:25197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4.2pt,163.4pt" to="214.2pt,18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" strokecolor="#f3533f [3209]" strokeweight="1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536" behindDoc="0" locked="0" layoutInCell="1" allowOverlap="1" wp14:anchorId="00A4D99D" wp14:editId="55E2E39C">
                      <wp:simplePos x="0" y="0"/>
                      <wp:positionH relativeFrom="column">
                        <wp:posOffset>3546656</wp:posOffset>
                      </wp:positionH>
                      <wp:positionV relativeFrom="paragraph">
                        <wp:posOffset>1762669</wp:posOffset>
                      </wp:positionV>
                      <wp:extent cx="0" cy="239486"/>
                      <wp:effectExtent l="0" t="0" r="38100" b="27305"/>
                      <wp:wrapNone/>
                      <wp:docPr id="90" name="Straight Connector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48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80B5659" id="Straight Connector 90" o:spid="_x0000_s1026" style="position:absolute;z-index:25196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.25pt,138.8pt" to="279.25pt,15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" strokecolor="#f3533f [3209]" strokeweight="1pt">
                      <v:stroke joinstyle="miter"/>
                    </v:line>
                  </w:pict>
                </mc:Fallback>
              </mc:AlternateContent>
            </w:r>
            <w:r w:rsidR="000170A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68512" behindDoc="0" locked="0" layoutInCell="1" allowOverlap="1" wp14:anchorId="3A259021" wp14:editId="7C42C776">
                      <wp:simplePos x="0" y="0"/>
                      <wp:positionH relativeFrom="column">
                        <wp:posOffset>2028099</wp:posOffset>
                      </wp:positionH>
                      <wp:positionV relativeFrom="paragraph">
                        <wp:posOffset>1713684</wp:posOffset>
                      </wp:positionV>
                      <wp:extent cx="0" cy="270782"/>
                      <wp:effectExtent l="0" t="0" r="38100" b="34290"/>
                      <wp:wrapNone/>
                      <wp:docPr id="89" name="Straight Connector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7078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80CB94E" id="Straight Connector 89" o:spid="_x0000_s1026" style="position:absolute;z-index:25196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.7pt,134.95pt" to="159.7pt,15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" strokecolor="#f3533f [3209]" strokeweight="1pt">
                      <v:stroke joinstyle="miter"/>
                    </v:line>
                  </w:pict>
                </mc:Fallback>
              </mc:AlternateContent>
            </w:r>
            <w:r w:rsidR="005058D0" w:rsidRPr="005058D0">
              <w:rPr>
                <w:noProof/>
              </w:rPr>
              <w:drawing>
                <wp:anchor distT="0" distB="0" distL="114300" distR="114300" simplePos="0" relativeHeight="251967488" behindDoc="1" locked="0" layoutInCell="1" allowOverlap="1" wp14:anchorId="48B79FB0" wp14:editId="28EAFA5F">
                  <wp:simplePos x="0" y="0"/>
                  <wp:positionH relativeFrom="column">
                    <wp:posOffset>2563767</wp:posOffset>
                  </wp:positionH>
                  <wp:positionV relativeFrom="paragraph">
                    <wp:posOffset>367212</wp:posOffset>
                  </wp:positionV>
                  <wp:extent cx="1994773" cy="4472582"/>
                  <wp:effectExtent l="0" t="635" r="5080" b="5080"/>
                  <wp:wrapNone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994773" cy="44725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058D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464" behindDoc="0" locked="0" layoutInCell="1" allowOverlap="1" wp14:anchorId="1732266C" wp14:editId="264F70BF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1232535</wp:posOffset>
                      </wp:positionV>
                      <wp:extent cx="173990" cy="434975"/>
                      <wp:effectExtent l="0" t="0" r="54610" b="60325"/>
                      <wp:wrapNone/>
                      <wp:docPr id="87" name="Straight Arrow Connector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3990" cy="4349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BB6BDA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87" o:spid="_x0000_s1026" type="#_x0000_t32" style="position:absolute;margin-left:37.1pt;margin-top:97.05pt;width:13.7pt;height:34.25pt;z-index:25196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" strokecolor="#f3533f [3209]" strokeweight="1pt">
                      <v:stroke endarrow="block" joinstyle="miter"/>
                    </v:shape>
                  </w:pict>
                </mc:Fallback>
              </mc:AlternateContent>
            </w:r>
            <w:r w:rsidR="005058D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344" behindDoc="0" locked="0" layoutInCell="1" allowOverlap="1" wp14:anchorId="715390D2" wp14:editId="266FD8A8">
                      <wp:simplePos x="0" y="0"/>
                      <wp:positionH relativeFrom="column">
                        <wp:posOffset>554355</wp:posOffset>
                      </wp:positionH>
                      <wp:positionV relativeFrom="paragraph">
                        <wp:posOffset>3552825</wp:posOffset>
                      </wp:positionV>
                      <wp:extent cx="243840" cy="0"/>
                      <wp:effectExtent l="38100" t="76200" r="22860" b="95250"/>
                      <wp:wrapNone/>
                      <wp:docPr id="84" name="Straight Arrow Connector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84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532039B" id="Straight Arrow Connector 84" o:spid="_x0000_s1026" type="#_x0000_t32" style="position:absolute;margin-left:43.65pt;margin-top:279.75pt;width:19.2pt;height:0;z-index:25196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" strokecolor="#f3533f [3209]" strokeweight="1pt">
                      <v:stroke startarrow="block" endarrow="block" joinstyle="miter"/>
                    </v:shape>
                  </w:pict>
                </mc:Fallback>
              </mc:AlternateContent>
            </w:r>
            <w:r w:rsidR="005058D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 wp14:anchorId="5EAAED98" wp14:editId="2BD76313">
                      <wp:simplePos x="0" y="0"/>
                      <wp:positionH relativeFrom="column">
                        <wp:posOffset>549275</wp:posOffset>
                      </wp:positionH>
                      <wp:positionV relativeFrom="paragraph">
                        <wp:posOffset>3112135</wp:posOffset>
                      </wp:positionV>
                      <wp:extent cx="243840" cy="0"/>
                      <wp:effectExtent l="38100" t="76200" r="22860" b="95250"/>
                      <wp:wrapNone/>
                      <wp:docPr id="85" name="Straight Arrow Connector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84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0F7441E" id="Straight Arrow Connector 85" o:spid="_x0000_s1026" type="#_x0000_t32" style="position:absolute;margin-left:43.25pt;margin-top:245.05pt;width:19.2pt;height:0;z-index:25196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" strokecolor="#f3533f [3209]" strokeweight="1pt">
                      <v:stroke startarrow="block" endarrow="block" joinstyle="miter"/>
                    </v:shape>
                  </w:pict>
                </mc:Fallback>
              </mc:AlternateContent>
            </w:r>
            <w:r w:rsidR="005058D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296" behindDoc="0" locked="0" layoutInCell="1" allowOverlap="1" wp14:anchorId="395058F2" wp14:editId="010092AB">
                      <wp:simplePos x="0" y="0"/>
                      <wp:positionH relativeFrom="column">
                        <wp:posOffset>554355</wp:posOffset>
                      </wp:positionH>
                      <wp:positionV relativeFrom="paragraph">
                        <wp:posOffset>2687955</wp:posOffset>
                      </wp:positionV>
                      <wp:extent cx="243840" cy="0"/>
                      <wp:effectExtent l="38100" t="76200" r="22860" b="95250"/>
                      <wp:wrapNone/>
                      <wp:docPr id="83" name="Straight Arrow Connector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84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FB72BF3" id="Straight Arrow Connector 83" o:spid="_x0000_s1026" type="#_x0000_t32" style="position:absolute;margin-left:43.65pt;margin-top:211.65pt;width:19.2pt;height:0;z-index:25195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" strokecolor="#f3533f [3209]" strokeweight="1pt">
                      <v:stroke startarrow="block" endarrow="block" joinstyle="miter"/>
                    </v:shape>
                  </w:pict>
                </mc:Fallback>
              </mc:AlternateContent>
            </w:r>
            <w:r w:rsidR="005058D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 wp14:anchorId="055405FF" wp14:editId="0E075788">
                      <wp:simplePos x="0" y="0"/>
                      <wp:positionH relativeFrom="column">
                        <wp:posOffset>531495</wp:posOffset>
                      </wp:positionH>
                      <wp:positionV relativeFrom="paragraph">
                        <wp:posOffset>1755140</wp:posOffset>
                      </wp:positionV>
                      <wp:extent cx="243840" cy="0"/>
                      <wp:effectExtent l="38100" t="76200" r="22860" b="95250"/>
                      <wp:wrapNone/>
                      <wp:docPr id="82" name="Straight Arrow Connector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84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762B282" id="Straight Arrow Connector 82" o:spid="_x0000_s1026" type="#_x0000_t32" style="position:absolute;margin-left:41.85pt;margin-top:138.2pt;width:19.2pt;height:0;z-index:25195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" strokecolor="#f3533f [3209]" strokeweight="1pt">
                      <v:stroke startarrow="block" endarrow="block" joinstyle="miter"/>
                    </v:shape>
                  </w:pict>
                </mc:Fallback>
              </mc:AlternateContent>
            </w:r>
            <w:r w:rsidR="005058D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allowOverlap="1" wp14:anchorId="56724F2D" wp14:editId="4AB5B2BB">
                      <wp:simplePos x="0" y="0"/>
                      <wp:positionH relativeFrom="column">
                        <wp:posOffset>539750</wp:posOffset>
                      </wp:positionH>
                      <wp:positionV relativeFrom="paragraph">
                        <wp:posOffset>2216785</wp:posOffset>
                      </wp:positionV>
                      <wp:extent cx="233045" cy="0"/>
                      <wp:effectExtent l="38100" t="76200" r="14605" b="95250"/>
                      <wp:wrapNone/>
                      <wp:docPr id="81" name="Straight Arrow Connector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304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6647D2A" id="Straight Arrow Connector 81" o:spid="_x0000_s1026" type="#_x0000_t32" style="position:absolute;margin-left:42.5pt;margin-top:174.55pt;width:18.35pt;height:0;z-index:25195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" strokecolor="#f3533f [3209]" strokeweight="1pt">
                      <v:stroke startarrow="block" endarrow="block" joinstyle="miter"/>
                    </v:shape>
                  </w:pict>
                </mc:Fallback>
              </mc:AlternateContent>
            </w:r>
            <w:r w:rsidR="005058D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200" behindDoc="0" locked="0" layoutInCell="1" allowOverlap="1" wp14:anchorId="7835B0E2" wp14:editId="3796895D">
                      <wp:simplePos x="0" y="0"/>
                      <wp:positionH relativeFrom="column">
                        <wp:posOffset>753745</wp:posOffset>
                      </wp:positionH>
                      <wp:positionV relativeFrom="paragraph">
                        <wp:posOffset>1583690</wp:posOffset>
                      </wp:positionV>
                      <wp:extent cx="52070" cy="2133600"/>
                      <wp:effectExtent l="0" t="0" r="24130" b="19050"/>
                      <wp:wrapNone/>
                      <wp:docPr id="80" name="Straight Connector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52070" cy="21336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7546D50" id="Straight Connector 80" o:spid="_x0000_s1026" style="position:absolute;flip:x y;z-index:25195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35pt,124.7pt" to="63.45pt,29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" strokecolor="#f3533f [3209]" strokeweight="1pt">
                      <v:stroke joinstyle="miter"/>
                    </v:line>
                  </w:pict>
                </mc:Fallback>
              </mc:AlternateContent>
            </w:r>
            <w:r w:rsidR="005058D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176" behindDoc="0" locked="0" layoutInCell="1" allowOverlap="1" wp14:anchorId="034032E5" wp14:editId="25207347">
                      <wp:simplePos x="0" y="0"/>
                      <wp:positionH relativeFrom="column">
                        <wp:posOffset>525145</wp:posOffset>
                      </wp:positionH>
                      <wp:positionV relativeFrom="paragraph">
                        <wp:posOffset>1583055</wp:posOffset>
                      </wp:positionV>
                      <wp:extent cx="38100" cy="2157095"/>
                      <wp:effectExtent l="0" t="0" r="19050" b="33655"/>
                      <wp:wrapNone/>
                      <wp:docPr id="79" name="Straight Connector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0" cy="215709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B15B56E" id="Straight Connector 79" o:spid="_x0000_s1026" style="position:absolute;z-index:25195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35pt,124.65pt" to="44.35pt,29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" strokecolor="#f3533f [3209]" strokeweight="1pt">
                      <v:stroke joinstyle="miter"/>
                    </v:line>
                  </w:pict>
                </mc:Fallback>
              </mc:AlternateContent>
            </w:r>
            <w:r w:rsidR="005058D0" w:rsidRPr="00D145E0">
              <w:rPr>
                <w:noProof/>
              </w:rPr>
              <w:drawing>
                <wp:anchor distT="0" distB="0" distL="114300" distR="114300" simplePos="0" relativeHeight="251953152" behindDoc="1" locked="0" layoutInCell="1" allowOverlap="1" wp14:anchorId="22445607" wp14:editId="68F33100">
                  <wp:simplePos x="0" y="0"/>
                  <wp:positionH relativeFrom="column">
                    <wp:posOffset>-596900</wp:posOffset>
                  </wp:positionH>
                  <wp:positionV relativeFrom="paragraph">
                    <wp:posOffset>2014855</wp:posOffset>
                  </wp:positionV>
                  <wp:extent cx="2445385" cy="1193165"/>
                  <wp:effectExtent l="0" t="2540" r="9525" b="9525"/>
                  <wp:wrapNone/>
                  <wp:docPr id="78" name="Picture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066" t="333" r="12141" b="16323"/>
                          <a:stretch/>
                        </pic:blipFill>
                        <pic:spPr bwMode="auto">
                          <a:xfrm rot="5400000">
                            <a:off x="0" y="0"/>
                            <a:ext cx="2445385" cy="11931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145E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128" behindDoc="0" locked="0" layoutInCell="1" allowOverlap="1" wp14:anchorId="158BC78C" wp14:editId="54ABAE68">
                      <wp:simplePos x="0" y="0"/>
                      <wp:positionH relativeFrom="column">
                        <wp:posOffset>1129348</wp:posOffset>
                      </wp:positionH>
                      <wp:positionV relativeFrom="paragraph">
                        <wp:posOffset>487680</wp:posOffset>
                      </wp:positionV>
                      <wp:extent cx="2819400" cy="233363"/>
                      <wp:effectExtent l="0" t="0" r="19050" b="14605"/>
                      <wp:wrapNone/>
                      <wp:docPr id="77" name="Text Box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19400" cy="23336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CA6B45E" w14:textId="3813B2CF" w:rsidR="00D145E0" w:rsidRDefault="00D145E0" w:rsidP="00D145E0">
                                  <w:r>
                                    <w:t>2XLARGE – 44mm webbing finished size – 148 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8BC78C" id="Text Box 77" o:spid="_x0000_s1030" type="#_x0000_t202" style="position:absolute;margin-left:88.95pt;margin-top:38.4pt;width:222pt;height:18.4pt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" fillcolor="white [3201]" strokeweight=".5pt">
                      <v:textbox>
                        <w:txbxContent>
                          <w:p w14:paraId="2CA6B45E" w14:textId="3813B2CF" w:rsidR="00D145E0" w:rsidRDefault="00D145E0" w:rsidP="00D145E0">
                            <w:r>
                              <w:t>2XLARGE – 44mm webbing finished size – 148 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145E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 wp14:anchorId="59CBDCAA" wp14:editId="594EAAB7">
                      <wp:simplePos x="0" y="0"/>
                      <wp:positionH relativeFrom="column">
                        <wp:posOffset>567372</wp:posOffset>
                      </wp:positionH>
                      <wp:positionV relativeFrom="paragraph">
                        <wp:posOffset>397193</wp:posOffset>
                      </wp:positionV>
                      <wp:extent cx="5214937" cy="9525"/>
                      <wp:effectExtent l="38100" t="76200" r="100330" b="85725"/>
                      <wp:wrapNone/>
                      <wp:docPr id="76" name="Straight Arrow Connector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214937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EF9C46E" id="Straight Arrow Connector 76" o:spid="_x0000_s1026" type="#_x0000_t32" style="position:absolute;margin-left:44.65pt;margin-top:31.3pt;width:410.6pt;height:.75pt;z-index:25195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" strokecolor="#f3533f [3209]" strokeweight="1pt">
                      <v:stroke startarrow="block" endarrow="block" joinstyle="miter"/>
                    </v:shape>
                  </w:pict>
                </mc:Fallback>
              </mc:AlternateContent>
            </w:r>
            <w:r w:rsidR="00D145E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056" behindDoc="0" locked="0" layoutInCell="1" allowOverlap="1" wp14:anchorId="21C6CA5D" wp14:editId="39F80DA4">
                      <wp:simplePos x="0" y="0"/>
                      <wp:positionH relativeFrom="column">
                        <wp:posOffset>5782310</wp:posOffset>
                      </wp:positionH>
                      <wp:positionV relativeFrom="paragraph">
                        <wp:posOffset>144780</wp:posOffset>
                      </wp:positionV>
                      <wp:extent cx="0" cy="304800"/>
                      <wp:effectExtent l="0" t="0" r="38100" b="19050"/>
                      <wp:wrapNone/>
                      <wp:docPr id="75" name="Straight Connector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048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13CF1D7" id="Straight Connector 75" o:spid="_x0000_s1026" style="position:absolute;z-index:25194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5.3pt,11.4pt" to="455.3pt,3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" strokecolor="#f3533f [3209]" strokeweight="1pt">
                      <v:stroke joinstyle="miter"/>
                    </v:line>
                  </w:pict>
                </mc:Fallback>
              </mc:AlternateContent>
            </w:r>
            <w:r w:rsidR="00D145E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032" behindDoc="0" locked="0" layoutInCell="1" allowOverlap="1" wp14:anchorId="031ECE8E" wp14:editId="7C301A47">
                      <wp:simplePos x="0" y="0"/>
                      <wp:positionH relativeFrom="column">
                        <wp:posOffset>562610</wp:posOffset>
                      </wp:positionH>
                      <wp:positionV relativeFrom="paragraph">
                        <wp:posOffset>240030</wp:posOffset>
                      </wp:positionV>
                      <wp:extent cx="0" cy="204788"/>
                      <wp:effectExtent l="0" t="0" r="38100" b="24130"/>
                      <wp:wrapNone/>
                      <wp:docPr id="74" name="Straight Connector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4788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DD4CA59" id="Straight Connector 74" o:spid="_x0000_s1026" style="position:absolute;z-index:25194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3pt,18.9pt" to="44.3pt,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" strokecolor="#f3533f [3209]" strokeweight="1pt">
                      <v:stroke joinstyle="miter"/>
                    </v:line>
                  </w:pict>
                </mc:Fallback>
              </mc:AlternateContent>
            </w:r>
            <w:r w:rsidR="00D145E0">
              <w:t>2XL -</w:t>
            </w:r>
          </w:p>
          <w:p w14:paraId="4D6B03F8" w14:textId="49A34F3A" w:rsidR="001C7690" w:rsidRPr="001C7690" w:rsidRDefault="008021C9" w:rsidP="001C7690">
            <w:r w:rsidRPr="008021C9">
              <w:rPr>
                <w:noProof/>
              </w:rPr>
              <w:drawing>
                <wp:anchor distT="0" distB="0" distL="114300" distR="114300" simplePos="0" relativeHeight="251997184" behindDoc="1" locked="0" layoutInCell="1" allowOverlap="1" wp14:anchorId="426A6A49" wp14:editId="27898AD5">
                  <wp:simplePos x="0" y="0"/>
                  <wp:positionH relativeFrom="column">
                    <wp:posOffset>4446588</wp:posOffset>
                  </wp:positionH>
                  <wp:positionV relativeFrom="paragraph">
                    <wp:posOffset>143193</wp:posOffset>
                  </wp:positionV>
                  <wp:extent cx="915347" cy="1361440"/>
                  <wp:effectExtent l="5398" t="0" r="4762" b="4763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915347" cy="1361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293B744" w14:textId="2357CB20" w:rsidR="001C7690" w:rsidRPr="001C7690" w:rsidRDefault="001C7690" w:rsidP="001C7690"/>
          <w:p w14:paraId="6F28482A" w14:textId="48FBA1DB" w:rsidR="001C7690" w:rsidRPr="001C7690" w:rsidRDefault="008021C9" w:rsidP="008021C9">
            <w:pPr>
              <w:tabs>
                <w:tab w:val="left" w:pos="6528"/>
              </w:tabs>
            </w:pPr>
            <w:r w:rsidRPr="001C769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232" behindDoc="0" locked="0" layoutInCell="1" allowOverlap="1" wp14:anchorId="774A4B73" wp14:editId="5C2B2E2C">
                      <wp:simplePos x="0" y="0"/>
                      <wp:positionH relativeFrom="column">
                        <wp:posOffset>3872865</wp:posOffset>
                      </wp:positionH>
                      <wp:positionV relativeFrom="paragraph">
                        <wp:posOffset>196850</wp:posOffset>
                      </wp:positionV>
                      <wp:extent cx="1183640" cy="262890"/>
                      <wp:effectExtent l="0" t="57150" r="0" b="2286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83640" cy="2628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606F7F" id="Straight Arrow Connector 6" o:spid="_x0000_s1026" type="#_x0000_t32" style="position:absolute;margin-left:304.95pt;margin-top:15.5pt;width:93.2pt;height:20.7pt;flip:y;z-index:25199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" strokecolor="#f3533f [3209]" strokeweight="1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00256" behindDoc="0" locked="0" layoutInCell="1" allowOverlap="1" wp14:anchorId="2CB8E7E6" wp14:editId="7A6E877C">
                      <wp:simplePos x="0" y="0"/>
                      <wp:positionH relativeFrom="column">
                        <wp:posOffset>4904105</wp:posOffset>
                      </wp:positionH>
                      <wp:positionV relativeFrom="paragraph">
                        <wp:posOffset>114300</wp:posOffset>
                      </wp:positionV>
                      <wp:extent cx="309880" cy="81280"/>
                      <wp:effectExtent l="19050" t="57150" r="52070" b="71120"/>
                      <wp:wrapNone/>
                      <wp:docPr id="12" name="Straight Arrow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9880" cy="8128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47FAF1F" id="Straight Arrow Connector 12" o:spid="_x0000_s1026" type="#_x0000_t32" style="position:absolute;margin-left:386.15pt;margin-top:9pt;width:24.4pt;height:6.4pt;z-index:25200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" strokecolor="#f3533f [3209]" strokeweight="1pt">
                      <v:stroke startarrow="block" endarrow="block" joinstyle="miter"/>
                    </v:shape>
                  </w:pict>
                </mc:Fallback>
              </mc:AlternateContent>
            </w:r>
            <w:r>
              <w:tab/>
            </w:r>
          </w:p>
          <w:p w14:paraId="0A6FE32B" w14:textId="41FCAA0F" w:rsidR="001C7690" w:rsidRPr="001C7690" w:rsidRDefault="008021C9" w:rsidP="001C769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440" behindDoc="0" locked="0" layoutInCell="1" allowOverlap="1" wp14:anchorId="1CB5CF77" wp14:editId="4259A4D3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189230</wp:posOffset>
                      </wp:positionV>
                      <wp:extent cx="1186542" cy="223157"/>
                      <wp:effectExtent l="0" t="0" r="13970" b="24765"/>
                      <wp:wrapNone/>
                      <wp:docPr id="86" name="Text Box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86542" cy="22315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265C8A3" w14:textId="03C423F1" w:rsidR="005058D0" w:rsidRDefault="005058D0" w:rsidP="005058D0">
                                  <w:r>
                                    <w:t>ALL SIZE – 3.5 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B5CF77" id="Text Box 86" o:spid="_x0000_s1031" type="#_x0000_t202" style="position:absolute;margin-left:4pt;margin-top:14.9pt;width:93.45pt;height:17.55pt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" fillcolor="white [3201]" strokeweight=".5pt">
                      <v:textbox>
                        <w:txbxContent>
                          <w:p w14:paraId="7265C8A3" w14:textId="03C423F1" w:rsidR="005058D0" w:rsidRDefault="005058D0" w:rsidP="005058D0">
                            <w:r>
                              <w:t>ALL SIZE – 3.5 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F9D57A7" w14:textId="731FCEC1" w:rsidR="001C7690" w:rsidRDefault="008021C9" w:rsidP="001C7690">
            <w:r w:rsidRPr="001C769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94112" behindDoc="0" locked="0" layoutInCell="1" allowOverlap="1" wp14:anchorId="74C10AE9" wp14:editId="7A9814F0">
                      <wp:simplePos x="0" y="0"/>
                      <wp:positionH relativeFrom="column">
                        <wp:posOffset>1527175</wp:posOffset>
                      </wp:positionH>
                      <wp:positionV relativeFrom="paragraph">
                        <wp:posOffset>160020</wp:posOffset>
                      </wp:positionV>
                      <wp:extent cx="1186180" cy="222885"/>
                      <wp:effectExtent l="0" t="0" r="13970" b="24765"/>
                      <wp:wrapNone/>
                      <wp:docPr id="115" name="Text Box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86180" cy="2228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3E4CACA" w14:textId="2E73E0C8" w:rsidR="001C7690" w:rsidRDefault="001C7690" w:rsidP="001C7690">
                                  <w:r>
                                    <w:t>ALL SIZE – 26 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C10AE9" id="Text Box 115" o:spid="_x0000_s1032" type="#_x0000_t202" style="position:absolute;margin-left:120.25pt;margin-top:12.6pt;width:93.4pt;height:17.55pt;z-index:25199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" fillcolor="white [3201]" strokeweight=".5pt">
                      <v:textbox>
                        <w:txbxContent>
                          <w:p w14:paraId="23E4CACA" w14:textId="2E73E0C8" w:rsidR="001C7690" w:rsidRDefault="001C7690" w:rsidP="001C7690">
                            <w:r>
                              <w:t>ALL SIZE – 26 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C769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02304" behindDoc="0" locked="0" layoutInCell="1" allowOverlap="1" wp14:anchorId="470A5B67" wp14:editId="5C1039E6">
                      <wp:simplePos x="0" y="0"/>
                      <wp:positionH relativeFrom="column">
                        <wp:posOffset>2856865</wp:posOffset>
                      </wp:positionH>
                      <wp:positionV relativeFrom="paragraph">
                        <wp:posOffset>29210</wp:posOffset>
                      </wp:positionV>
                      <wp:extent cx="1046480" cy="243840"/>
                      <wp:effectExtent l="0" t="0" r="20320" b="22860"/>
                      <wp:wrapNone/>
                      <wp:docPr id="13" name="Text Box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46480" cy="2438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E0CD6C2" w14:textId="3F1EF2CC" w:rsidR="008021C9" w:rsidRDefault="008021C9" w:rsidP="008021C9">
                                  <w:r>
                                    <w:t>ALL SIZE – 3CM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0A5B67" id="Text Box 13" o:spid="_x0000_s1033" type="#_x0000_t202" style="position:absolute;margin-left:224.95pt;margin-top:2.3pt;width:82.4pt;height:19.2pt;z-index:25200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" fillcolor="white [3201]" strokeweight=".5pt">
                      <v:textbox>
                        <w:txbxContent>
                          <w:p w14:paraId="6E0CD6C2" w14:textId="3F1EF2CC" w:rsidR="008021C9" w:rsidRDefault="008021C9" w:rsidP="008021C9">
                            <w:r>
                              <w:t>ALL SIZE – 3CM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B3AABAA" w14:textId="3A409D39" w:rsidR="001C7690" w:rsidRDefault="001C7690" w:rsidP="001C7690">
            <w:r w:rsidRPr="001C769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95136" behindDoc="0" locked="0" layoutInCell="1" allowOverlap="1" wp14:anchorId="3AA0DC7B" wp14:editId="1F362D13">
                      <wp:simplePos x="0" y="0"/>
                      <wp:positionH relativeFrom="column">
                        <wp:posOffset>2191385</wp:posOffset>
                      </wp:positionH>
                      <wp:positionV relativeFrom="paragraph">
                        <wp:posOffset>176529</wp:posOffset>
                      </wp:positionV>
                      <wp:extent cx="885190" cy="385445"/>
                      <wp:effectExtent l="0" t="0" r="67310" b="52705"/>
                      <wp:wrapNone/>
                      <wp:docPr id="116" name="Straight Arrow Connector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85190" cy="38544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19856A" id="Straight Arrow Connector 116" o:spid="_x0000_s1026" type="#_x0000_t32" style="position:absolute;margin-left:172.55pt;margin-top:13.9pt;width:69.7pt;height:30.35pt;z-index:25199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" strokecolor="#f3533f [3209]" strokeweight="1pt">
                      <v:stroke endarrow="block" joinstyle="miter"/>
                    </v:shape>
                  </w:pict>
                </mc:Fallback>
              </mc:AlternateContent>
            </w:r>
          </w:p>
          <w:p w14:paraId="50402296" w14:textId="179BADAA" w:rsidR="001C7690" w:rsidRPr="001C7690" w:rsidRDefault="001C7690" w:rsidP="001C7690">
            <w:pPr>
              <w:jc w:val="center"/>
            </w:pPr>
            <w:r w:rsidRPr="001C769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040" behindDoc="0" locked="0" layoutInCell="1" allowOverlap="1" wp14:anchorId="7B855279" wp14:editId="1411E1BE">
                      <wp:simplePos x="0" y="0"/>
                      <wp:positionH relativeFrom="column">
                        <wp:posOffset>4542698</wp:posOffset>
                      </wp:positionH>
                      <wp:positionV relativeFrom="paragraph">
                        <wp:posOffset>1869078</wp:posOffset>
                      </wp:positionV>
                      <wp:extent cx="1148443" cy="45719"/>
                      <wp:effectExtent l="38100" t="76200" r="0" b="88265"/>
                      <wp:wrapNone/>
                      <wp:docPr id="113" name="Straight Arrow Connector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48443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382556" id="Straight Arrow Connector 113" o:spid="_x0000_s1026" type="#_x0000_t32" style="position:absolute;margin-left:357.7pt;margin-top:147.15pt;width:90.45pt;height:3.6pt;flip:y;z-index:25199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" strokecolor="#f3533f [3209]" strokeweight="1pt">
                      <v:stroke startarrow="block" endarrow="block" joinstyle="miter"/>
                    </v:shape>
                  </w:pict>
                </mc:Fallback>
              </mc:AlternateContent>
            </w:r>
            <w:r w:rsidRPr="001C769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064" behindDoc="0" locked="0" layoutInCell="1" allowOverlap="1" wp14:anchorId="2C74A955" wp14:editId="338F3258">
                      <wp:simplePos x="0" y="0"/>
                      <wp:positionH relativeFrom="column">
                        <wp:posOffset>3960314</wp:posOffset>
                      </wp:positionH>
                      <wp:positionV relativeFrom="paragraph">
                        <wp:posOffset>1544682</wp:posOffset>
                      </wp:positionV>
                      <wp:extent cx="1224642" cy="45719"/>
                      <wp:effectExtent l="19050" t="76200" r="90170" b="88265"/>
                      <wp:wrapNone/>
                      <wp:docPr id="114" name="Straight Arrow Connector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24642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00E42C" id="Straight Arrow Connector 114" o:spid="_x0000_s1026" type="#_x0000_t32" style="position:absolute;margin-left:311.85pt;margin-top:121.65pt;width:96.45pt;height:3.6pt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" strokecolor="#f3533f [3209]" strokeweight="1pt">
                      <v:stroke startarrow="block" endarrow="block" joinstyle="miter"/>
                    </v:shape>
                  </w:pict>
                </mc:Fallback>
              </mc:AlternateContent>
            </w:r>
            <w:r w:rsidRPr="001C769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90016" behindDoc="0" locked="0" layoutInCell="1" allowOverlap="1" wp14:anchorId="2EA1CDA2" wp14:editId="03640DC9">
                      <wp:simplePos x="0" y="0"/>
                      <wp:positionH relativeFrom="column">
                        <wp:posOffset>3350714</wp:posOffset>
                      </wp:positionH>
                      <wp:positionV relativeFrom="paragraph">
                        <wp:posOffset>1158240</wp:posOffset>
                      </wp:positionV>
                      <wp:extent cx="1300842" cy="76200"/>
                      <wp:effectExtent l="0" t="57150" r="71120" b="95250"/>
                      <wp:wrapNone/>
                      <wp:docPr id="112" name="Straight Arrow Connector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00842" cy="7620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5D674C" id="Straight Arrow Connector 112" o:spid="_x0000_s1026" type="#_x0000_t32" style="position:absolute;margin-left:263.85pt;margin-top:91.2pt;width:102.45pt;height:6pt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" strokecolor="#f3533f [3209]" strokeweight="1pt">
                      <v:stroke startarrow="block" endarrow="block" joinstyle="miter"/>
                    </v:shape>
                  </w:pict>
                </mc:Fallback>
              </mc:AlternateContent>
            </w:r>
            <w:r w:rsidRPr="001C769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87968" behindDoc="0" locked="0" layoutInCell="1" allowOverlap="1" wp14:anchorId="2D16BC99" wp14:editId="2190B53F">
                      <wp:simplePos x="0" y="0"/>
                      <wp:positionH relativeFrom="column">
                        <wp:posOffset>2735671</wp:posOffset>
                      </wp:positionH>
                      <wp:positionV relativeFrom="paragraph">
                        <wp:posOffset>780053</wp:posOffset>
                      </wp:positionV>
                      <wp:extent cx="1363435" cy="45719"/>
                      <wp:effectExtent l="19050" t="76200" r="84455" b="88265"/>
                      <wp:wrapNone/>
                      <wp:docPr id="110" name="Straight Arrow Connector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63435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0BA530" id="Straight Arrow Connector 110" o:spid="_x0000_s1026" type="#_x0000_t32" style="position:absolute;margin-left:215.4pt;margin-top:61.4pt;width:107.35pt;height:3.6pt;z-index:2519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" strokecolor="#f3533f [3209]" strokeweight="1pt">
                      <v:stroke startarrow="block" endarrow="block" joinstyle="miter"/>
                    </v:shape>
                  </w:pict>
                </mc:Fallback>
              </mc:AlternateContent>
            </w:r>
            <w:r w:rsidRPr="001C769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88992" behindDoc="0" locked="0" layoutInCell="1" allowOverlap="1" wp14:anchorId="35EADA58" wp14:editId="5227A09C">
                      <wp:simplePos x="0" y="0"/>
                      <wp:positionH relativeFrom="column">
                        <wp:posOffset>2052592</wp:posOffset>
                      </wp:positionH>
                      <wp:positionV relativeFrom="paragraph">
                        <wp:posOffset>336369</wp:posOffset>
                      </wp:positionV>
                      <wp:extent cx="1477736" cy="54428"/>
                      <wp:effectExtent l="19050" t="76200" r="65405" b="98425"/>
                      <wp:wrapNone/>
                      <wp:docPr id="111" name="Straight Arrow Connector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77736" cy="54428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60A7D4" id="Straight Arrow Connector 111" o:spid="_x0000_s1026" type="#_x0000_t32" style="position:absolute;margin-left:161.6pt;margin-top:26.5pt;width:116.35pt;height:4.3pt;z-index:25198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" strokecolor="#f3533f [3209]" strokeweight="1pt">
                      <v:stroke startarrow="block"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85920" behindDoc="0" locked="0" layoutInCell="1" allowOverlap="1" wp14:anchorId="70A3D010" wp14:editId="4235FF8B">
                      <wp:simplePos x="0" y="0"/>
                      <wp:positionH relativeFrom="column">
                        <wp:posOffset>5708923</wp:posOffset>
                      </wp:positionH>
                      <wp:positionV relativeFrom="paragraph">
                        <wp:posOffset>1775641</wp:posOffset>
                      </wp:positionV>
                      <wp:extent cx="0" cy="239486"/>
                      <wp:effectExtent l="0" t="0" r="38100" b="27305"/>
                      <wp:wrapNone/>
                      <wp:docPr id="99" name="Straight Connector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48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2FC4209" id="Straight Connector 99" o:spid="_x0000_s1026" style="position:absolute;z-index:25198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9.5pt,139.8pt" to="449.5pt,15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" strokecolor="#f3533f [3209]" strokeweight="1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81824" behindDoc="0" locked="0" layoutInCell="1" allowOverlap="1" wp14:anchorId="33F5658F" wp14:editId="2C995588">
                      <wp:simplePos x="0" y="0"/>
                      <wp:positionH relativeFrom="column">
                        <wp:posOffset>4516936</wp:posOffset>
                      </wp:positionH>
                      <wp:positionV relativeFrom="paragraph">
                        <wp:posOffset>1791970</wp:posOffset>
                      </wp:positionV>
                      <wp:extent cx="0" cy="239486"/>
                      <wp:effectExtent l="0" t="0" r="38100" b="27305"/>
                      <wp:wrapNone/>
                      <wp:docPr id="96" name="Straight Connector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48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20FBED6" id="Straight Connector 96" o:spid="_x0000_s1026" style="position:absolute;z-index:25198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5.65pt,141.1pt" to="355.65pt,15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" strokecolor="#f3533f [3209]" strokeweight="1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79776" behindDoc="0" locked="0" layoutInCell="1" allowOverlap="1" wp14:anchorId="11BD197F" wp14:editId="11731AAD">
                      <wp:simplePos x="0" y="0"/>
                      <wp:positionH relativeFrom="column">
                        <wp:posOffset>5202737</wp:posOffset>
                      </wp:positionH>
                      <wp:positionV relativeFrom="paragraph">
                        <wp:posOffset>1404711</wp:posOffset>
                      </wp:positionV>
                      <wp:extent cx="0" cy="239486"/>
                      <wp:effectExtent l="0" t="0" r="38100" b="27305"/>
                      <wp:wrapNone/>
                      <wp:docPr id="95" name="Straight Connector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48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9FA76DB" id="Straight Connector 95" o:spid="_x0000_s1026" style="position:absolute;z-index:25197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9.65pt,110.6pt" to="409.65pt,1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" strokecolor="#f3533f [3209]" strokeweight="1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75680" behindDoc="0" locked="0" layoutInCell="1" allowOverlap="1" wp14:anchorId="65526D17" wp14:editId="07D31147">
                      <wp:simplePos x="0" y="0"/>
                      <wp:positionH relativeFrom="column">
                        <wp:posOffset>3932193</wp:posOffset>
                      </wp:positionH>
                      <wp:positionV relativeFrom="paragraph">
                        <wp:posOffset>1421947</wp:posOffset>
                      </wp:positionV>
                      <wp:extent cx="0" cy="239486"/>
                      <wp:effectExtent l="0" t="0" r="38100" b="27305"/>
                      <wp:wrapNone/>
                      <wp:docPr id="93" name="Straight Connector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48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2962851" id="Straight Connector 93" o:spid="_x0000_s1026" style="position:absolute;z-index:25197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9.6pt,111.95pt" to="309.6pt,1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" strokecolor="#f3533f [3209]" strokeweight="1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77728" behindDoc="0" locked="0" layoutInCell="1" allowOverlap="1" wp14:anchorId="5AB53EB9" wp14:editId="474A8DA2">
                      <wp:simplePos x="0" y="0"/>
                      <wp:positionH relativeFrom="column">
                        <wp:posOffset>4658451</wp:posOffset>
                      </wp:positionH>
                      <wp:positionV relativeFrom="paragraph">
                        <wp:posOffset>1110797</wp:posOffset>
                      </wp:positionV>
                      <wp:extent cx="0" cy="239486"/>
                      <wp:effectExtent l="0" t="0" r="38100" b="27305"/>
                      <wp:wrapNone/>
                      <wp:docPr id="94" name="Straight Connector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48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913B25D" id="Straight Connector 94" o:spid="_x0000_s1026" style="position:absolute;z-index:25197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6.8pt,87.45pt" to="366.8pt,10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" strokecolor="#f3533f [3209]" strokeweight="1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83872" behindDoc="0" locked="0" layoutInCell="1" allowOverlap="1" wp14:anchorId="3C265F1E" wp14:editId="12286C93">
                      <wp:simplePos x="0" y="0"/>
                      <wp:positionH relativeFrom="column">
                        <wp:posOffset>3330394</wp:posOffset>
                      </wp:positionH>
                      <wp:positionV relativeFrom="paragraph">
                        <wp:posOffset>1024527</wp:posOffset>
                      </wp:positionV>
                      <wp:extent cx="0" cy="239486"/>
                      <wp:effectExtent l="0" t="0" r="38100" b="27305"/>
                      <wp:wrapNone/>
                      <wp:docPr id="97" name="Straight Connector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48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7510033" id="Straight Connector 97" o:spid="_x0000_s1026" style="position:absolute;z-index:25198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2.25pt,80.65pt" to="262.25pt,9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" strokecolor="#f3533f [3209]" strokeweight="1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73632" behindDoc="0" locked="0" layoutInCell="1" allowOverlap="1" wp14:anchorId="5A909FF6" wp14:editId="33DA0C62">
                      <wp:simplePos x="0" y="0"/>
                      <wp:positionH relativeFrom="column">
                        <wp:posOffset>4119607</wp:posOffset>
                      </wp:positionH>
                      <wp:positionV relativeFrom="paragraph">
                        <wp:posOffset>703399</wp:posOffset>
                      </wp:positionV>
                      <wp:extent cx="0" cy="239486"/>
                      <wp:effectExtent l="0" t="0" r="38100" b="27305"/>
                      <wp:wrapNone/>
                      <wp:docPr id="92" name="Straight Connector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48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DB3ECD7" id="Straight Connector 92" o:spid="_x0000_s1026" style="position:absolute;z-index:25197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4.4pt,55.4pt" to="324.4pt,7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" strokecolor="#f3533f [3209]" strokeweight="1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1FBB3A5D" w14:textId="53CEC0BC" w:rsidR="00812508" w:rsidRDefault="00812508">
      <w:pPr>
        <w:rPr>
          <w:b/>
          <w:bCs/>
          <w:color w:val="auto"/>
        </w:rPr>
      </w:pPr>
      <w:r>
        <w:rPr>
          <w:b/>
          <w:bCs/>
          <w:color w:val="auto"/>
        </w:rPr>
        <w:br w:type="page"/>
      </w:r>
    </w:p>
    <w:p w14:paraId="31F17D44" w14:textId="77777777" w:rsidR="0013673C" w:rsidRPr="002750DA" w:rsidRDefault="0013673C" w:rsidP="00DE4BCC">
      <w:pPr>
        <w:rPr>
          <w:b/>
          <w:bCs/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18603C" w:rsidRPr="00DE4BCC" w14:paraId="3C961B13" w14:textId="77777777" w:rsidTr="001860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7CC8C0B7" w14:textId="77777777" w:rsidR="0018603C" w:rsidRPr="00DE4BCC" w:rsidRDefault="0018603C" w:rsidP="0018603C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t xml:space="preserve">Images </w:t>
            </w:r>
          </w:p>
        </w:tc>
      </w:tr>
      <w:tr w:rsidR="0018603C" w:rsidRPr="00DE4BCC" w14:paraId="2AFF6E77" w14:textId="77777777" w:rsidTr="00551D92">
        <w:trPr>
          <w:trHeight w:val="11933"/>
        </w:trPr>
        <w:tc>
          <w:tcPr>
            <w:tcW w:w="5000" w:type="pct"/>
          </w:tcPr>
          <w:p w14:paraId="275B153F" w14:textId="089AB133" w:rsidR="00C8732B" w:rsidRDefault="0049724C" w:rsidP="00437D40">
            <w:r w:rsidRPr="0049724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75699018" wp14:editId="4F9382D0">
                      <wp:simplePos x="0" y="0"/>
                      <wp:positionH relativeFrom="column">
                        <wp:posOffset>4698365</wp:posOffset>
                      </wp:positionH>
                      <wp:positionV relativeFrom="paragraph">
                        <wp:posOffset>79058</wp:posOffset>
                      </wp:positionV>
                      <wp:extent cx="1115060" cy="1007745"/>
                      <wp:effectExtent l="0" t="0" r="27940" b="20955"/>
                      <wp:wrapNone/>
                      <wp:docPr id="45" name="Text Box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15060" cy="10077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4E28A0D" w14:textId="77777777" w:rsidR="0049724C" w:rsidRPr="00CA6B60" w:rsidRDefault="0049724C" w:rsidP="0049724C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44MM WEBBING  </w:t>
                                  </w:r>
                                </w:p>
                                <w:p w14:paraId="11D70904" w14:textId="77777777" w:rsidR="0049724C" w:rsidRPr="00CA6B60" w:rsidRDefault="0049724C" w:rsidP="0049724C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MCAM</w:t>
                                  </w:r>
                                </w:p>
                                <w:p w14:paraId="01818E56" w14:textId="77777777" w:rsidR="0049724C" w:rsidRPr="00CA6B60" w:rsidRDefault="0049724C" w:rsidP="0049724C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MCAM</w:t>
                                  </w:r>
                                </w:p>
                                <w:p w14:paraId="623E2F57" w14:textId="77777777" w:rsidR="0049724C" w:rsidRPr="00CA6B60" w:rsidRDefault="0049724C" w:rsidP="0049724C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  <w:p w14:paraId="06AAFBFF" w14:textId="77777777" w:rsidR="0049724C" w:rsidRPr="00504B77" w:rsidRDefault="0049724C" w:rsidP="0049724C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699018" id="Text Box 45" o:spid="_x0000_s1034" type="#_x0000_t202" style="position:absolute;margin-left:369.95pt;margin-top:6.25pt;width:87.8pt;height:79.3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" fillcolor="white [3201]" strokeweight=".5pt">
                      <v:textbox>
                        <w:txbxContent>
                          <w:p w14:paraId="54E28A0D" w14:textId="77777777" w:rsidR="0049724C" w:rsidRPr="00CA6B60" w:rsidRDefault="0049724C" w:rsidP="0049724C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44MM WEBBING  </w:t>
                            </w:r>
                          </w:p>
                          <w:p w14:paraId="11D70904" w14:textId="77777777" w:rsidR="0049724C" w:rsidRPr="00CA6B60" w:rsidRDefault="0049724C" w:rsidP="0049724C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MCAM</w:t>
                            </w:r>
                          </w:p>
                          <w:p w14:paraId="01818E56" w14:textId="77777777" w:rsidR="0049724C" w:rsidRPr="00CA6B60" w:rsidRDefault="0049724C" w:rsidP="0049724C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MCAM</w:t>
                            </w:r>
                          </w:p>
                          <w:p w14:paraId="623E2F57" w14:textId="77777777" w:rsidR="0049724C" w:rsidRPr="00CA6B60" w:rsidRDefault="0049724C" w:rsidP="0049724C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  <w:p w14:paraId="06AAFBFF" w14:textId="77777777" w:rsidR="0049724C" w:rsidRPr="00504B77" w:rsidRDefault="0049724C" w:rsidP="0049724C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D5CB8" w:rsidRPr="006D5CB8">
              <w:rPr>
                <w:noProof/>
              </w:rPr>
              <w:drawing>
                <wp:anchor distT="0" distB="0" distL="114300" distR="114300" simplePos="0" relativeHeight="251906048" behindDoc="1" locked="0" layoutInCell="1" allowOverlap="1" wp14:anchorId="3398E643" wp14:editId="0E22FA92">
                  <wp:simplePos x="0" y="0"/>
                  <wp:positionH relativeFrom="column">
                    <wp:posOffset>-94615</wp:posOffset>
                  </wp:positionH>
                  <wp:positionV relativeFrom="paragraph">
                    <wp:posOffset>86360</wp:posOffset>
                  </wp:positionV>
                  <wp:extent cx="3408038" cy="1325880"/>
                  <wp:effectExtent l="0" t="0" r="2540" b="7620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8038" cy="1325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17B79D9" w14:textId="52D320B5" w:rsidR="00437D40" w:rsidRPr="00437D40" w:rsidRDefault="00437D40" w:rsidP="00437D40"/>
          <w:p w14:paraId="6BCC2DF8" w14:textId="2102468D" w:rsidR="00437D40" w:rsidRPr="00437D40" w:rsidRDefault="0049724C" w:rsidP="00437D40">
            <w:r w:rsidRPr="0049724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45229E81" wp14:editId="39E946CB">
                      <wp:simplePos x="0" y="0"/>
                      <wp:positionH relativeFrom="column">
                        <wp:posOffset>1997710</wp:posOffset>
                      </wp:positionH>
                      <wp:positionV relativeFrom="paragraph">
                        <wp:posOffset>46673</wp:posOffset>
                      </wp:positionV>
                      <wp:extent cx="2697480" cy="289560"/>
                      <wp:effectExtent l="38100" t="0" r="26670" b="91440"/>
                      <wp:wrapNone/>
                      <wp:docPr id="44" name="Straight Arrow Connector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697480" cy="28956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CA0F26" id="Straight Arrow Connector 44" o:spid="_x0000_s1026" type="#_x0000_t32" style="position:absolute;margin-left:157.3pt;margin-top:3.7pt;width:212.4pt;height:22.8pt;flip:x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615DD4A2" w14:textId="51FDFC60" w:rsidR="00437D40" w:rsidRPr="00437D40" w:rsidRDefault="00437D40" w:rsidP="00437D40"/>
          <w:p w14:paraId="5ED588FF" w14:textId="17C7D681" w:rsidR="00437D40" w:rsidRPr="00437D40" w:rsidRDefault="0049724C" w:rsidP="00437D4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02FF6D87" wp14:editId="57B9C5E4">
                      <wp:simplePos x="0" y="0"/>
                      <wp:positionH relativeFrom="column">
                        <wp:posOffset>3421380</wp:posOffset>
                      </wp:positionH>
                      <wp:positionV relativeFrom="paragraph">
                        <wp:posOffset>68580</wp:posOffset>
                      </wp:positionV>
                      <wp:extent cx="1236345" cy="1008184"/>
                      <wp:effectExtent l="0" t="0" r="20955" b="20955"/>
                      <wp:wrapNone/>
                      <wp:docPr id="40" name="Text Box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36345" cy="100818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7111165" w14:textId="3B44BB04" w:rsidR="00504B77" w:rsidRPr="00CA6B60" w:rsidRDefault="00504B77" w:rsidP="00504B77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TEGRIS BOARD </w:t>
                                  </w:r>
                                </w:p>
                                <w:p w14:paraId="24D53153" w14:textId="2AC8D09E" w:rsidR="00504B77" w:rsidRPr="00CA6B60" w:rsidRDefault="00504B77" w:rsidP="00504B77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MCAM</w:t>
                                  </w:r>
                                </w:p>
                                <w:p w14:paraId="21D20AA1" w14:textId="59F9D1D5" w:rsidR="00504B77" w:rsidRPr="00CA6B60" w:rsidRDefault="00504B77" w:rsidP="00504B77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CBK</w:t>
                                  </w:r>
                                </w:p>
                                <w:p w14:paraId="11EE954A" w14:textId="0FCBFC2F" w:rsidR="00504B77" w:rsidRPr="00CA6B60" w:rsidRDefault="00504B77" w:rsidP="00504B77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  <w:p w14:paraId="6A78A697" w14:textId="6F0FF942" w:rsidR="00504B77" w:rsidRPr="00504B77" w:rsidRDefault="00504B77" w:rsidP="00504B77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FF6D87" id="Text Box 40" o:spid="_x0000_s1035" type="#_x0000_t202" style="position:absolute;margin-left:269.4pt;margin-top:5.4pt;width:97.35pt;height:79.4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" fillcolor="white [3201]" strokeweight=".5pt">
                      <v:textbox>
                        <w:txbxContent>
                          <w:p w14:paraId="37111165" w14:textId="3B44BB04" w:rsidR="00504B77" w:rsidRPr="00CA6B60" w:rsidRDefault="00504B77" w:rsidP="00504B77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TEGRIS BOARD </w:t>
                            </w:r>
                          </w:p>
                          <w:p w14:paraId="24D53153" w14:textId="2AC8D09E" w:rsidR="00504B77" w:rsidRPr="00CA6B60" w:rsidRDefault="00504B77" w:rsidP="00504B77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MCAM</w:t>
                            </w:r>
                          </w:p>
                          <w:p w14:paraId="21D20AA1" w14:textId="59F9D1D5" w:rsidR="00504B77" w:rsidRPr="00CA6B60" w:rsidRDefault="00504B77" w:rsidP="00504B77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CBK</w:t>
                            </w:r>
                          </w:p>
                          <w:p w14:paraId="11EE954A" w14:textId="0FCBFC2F" w:rsidR="00504B77" w:rsidRPr="00CA6B60" w:rsidRDefault="00504B77" w:rsidP="00504B77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  <w:p w14:paraId="6A78A697" w14:textId="6F0FF942" w:rsidR="00504B77" w:rsidRPr="00504B77" w:rsidRDefault="00504B77" w:rsidP="00504B77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9724C">
              <w:rPr>
                <w:noProof/>
              </w:rPr>
              <w:drawing>
                <wp:anchor distT="0" distB="0" distL="114300" distR="114300" simplePos="0" relativeHeight="251909120" behindDoc="1" locked="0" layoutInCell="1" allowOverlap="1" wp14:anchorId="43A84027" wp14:editId="1307ADF2">
                  <wp:simplePos x="0" y="0"/>
                  <wp:positionH relativeFrom="column">
                    <wp:posOffset>1059498</wp:posOffset>
                  </wp:positionH>
                  <wp:positionV relativeFrom="paragraph">
                    <wp:posOffset>176212</wp:posOffset>
                  </wp:positionV>
                  <wp:extent cx="764980" cy="2812425"/>
                  <wp:effectExtent l="4762" t="0" r="2223" b="2222"/>
                  <wp:wrapNone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764980" cy="281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FDED094" w14:textId="68871AB5" w:rsidR="00437D40" w:rsidRDefault="00437D40" w:rsidP="00437D40">
            <w:pPr>
              <w:tabs>
                <w:tab w:val="left" w:pos="5115"/>
              </w:tabs>
              <w:rPr>
                <w:noProof/>
                <w14:ligatures w14:val="standard"/>
              </w:rPr>
            </w:pPr>
          </w:p>
          <w:p w14:paraId="11F48ACC" w14:textId="035C6C2C" w:rsidR="00437D40" w:rsidRDefault="00437D40" w:rsidP="00437D40">
            <w:pPr>
              <w:tabs>
                <w:tab w:val="left" w:pos="5115"/>
              </w:tabs>
            </w:pPr>
          </w:p>
          <w:p w14:paraId="6D7D5D18" w14:textId="1AB2C70C" w:rsidR="00437D40" w:rsidRPr="005F3234" w:rsidRDefault="00002192" w:rsidP="00437D4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0D90D6A7" wp14:editId="28A8DBC8">
                      <wp:simplePos x="0" y="0"/>
                      <wp:positionH relativeFrom="column">
                        <wp:posOffset>2648584</wp:posOffset>
                      </wp:positionH>
                      <wp:positionV relativeFrom="paragraph">
                        <wp:posOffset>160655</wp:posOffset>
                      </wp:positionV>
                      <wp:extent cx="796925" cy="686435"/>
                      <wp:effectExtent l="38100" t="0" r="22225" b="56515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96925" cy="68643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64E362" id="Straight Arrow Connector 3" o:spid="_x0000_s1026" type="#_x0000_t32" style="position:absolute;margin-left:208.55pt;margin-top:12.65pt;width:62.75pt;height:54.05pt;flip:x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7D694944" w14:textId="799DFCBE" w:rsidR="00437D40" w:rsidRPr="005F3234" w:rsidRDefault="00437D40" w:rsidP="00437D40"/>
          <w:p w14:paraId="4B2CB71B" w14:textId="23952F02" w:rsidR="00437D40" w:rsidRPr="005F3234" w:rsidRDefault="00453BA8" w:rsidP="00437D4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3A258C75" wp14:editId="1126858A">
                      <wp:simplePos x="0" y="0"/>
                      <wp:positionH relativeFrom="column">
                        <wp:posOffset>3282719</wp:posOffset>
                      </wp:positionH>
                      <wp:positionV relativeFrom="paragraph">
                        <wp:posOffset>176299</wp:posOffset>
                      </wp:positionV>
                      <wp:extent cx="1239981" cy="1008184"/>
                      <wp:effectExtent l="0" t="0" r="17780" b="20955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39981" cy="100818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39AF7C1" w14:textId="03C5E367" w:rsidR="00DA0104" w:rsidRPr="00CA6B60" w:rsidRDefault="00DA0104" w:rsidP="00DA010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20MM NYLON TAPE </w:t>
                                  </w:r>
                                </w:p>
                                <w:p w14:paraId="0B1F7771" w14:textId="77777777" w:rsidR="00DA0104" w:rsidRPr="00CA6B60" w:rsidRDefault="00DA0104" w:rsidP="00DA010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MCAM</w:t>
                                  </w:r>
                                </w:p>
                                <w:p w14:paraId="5135D2BC" w14:textId="38ED1AC4" w:rsidR="00DA0104" w:rsidRPr="00CA6B60" w:rsidRDefault="00DA0104" w:rsidP="00DA010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MCAM</w:t>
                                  </w:r>
                                </w:p>
                                <w:p w14:paraId="18E26857" w14:textId="77777777" w:rsidR="00DA0104" w:rsidRPr="00CA6B60" w:rsidRDefault="00DA0104" w:rsidP="00DA010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  <w:p w14:paraId="40C9969D" w14:textId="77777777" w:rsidR="00DA0104" w:rsidRPr="00504B77" w:rsidRDefault="00DA0104" w:rsidP="00DA010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258C75" id="Text Box 2" o:spid="_x0000_s1036" type="#_x0000_t202" style="position:absolute;margin-left:258.5pt;margin-top:13.9pt;width:97.65pt;height:79.4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" fillcolor="white [3201]" strokeweight=".5pt">
                      <v:textbox>
                        <w:txbxContent>
                          <w:p w14:paraId="239AF7C1" w14:textId="03C5E367" w:rsidR="00DA0104" w:rsidRPr="00CA6B60" w:rsidRDefault="00DA0104" w:rsidP="00DA010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20MM NYLON TAPE </w:t>
                            </w:r>
                          </w:p>
                          <w:p w14:paraId="0B1F7771" w14:textId="77777777" w:rsidR="00DA0104" w:rsidRPr="00CA6B60" w:rsidRDefault="00DA0104" w:rsidP="00DA010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MCAM</w:t>
                            </w:r>
                          </w:p>
                          <w:p w14:paraId="5135D2BC" w14:textId="38ED1AC4" w:rsidR="00DA0104" w:rsidRPr="00CA6B60" w:rsidRDefault="00DA0104" w:rsidP="00DA010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MCAM</w:t>
                            </w:r>
                          </w:p>
                          <w:p w14:paraId="18E26857" w14:textId="77777777" w:rsidR="00DA0104" w:rsidRPr="00CA6B60" w:rsidRDefault="00DA0104" w:rsidP="00DA010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  <w:p w14:paraId="40C9969D" w14:textId="77777777" w:rsidR="00DA0104" w:rsidRPr="00504B77" w:rsidRDefault="00DA0104" w:rsidP="00DA010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D7954F6" w14:textId="6FC66B2E" w:rsidR="00437D40" w:rsidRPr="005F3234" w:rsidRDefault="00437D40" w:rsidP="00437D40"/>
          <w:p w14:paraId="02BD2628" w14:textId="797CBA38" w:rsidR="00437D40" w:rsidRPr="005F3234" w:rsidRDefault="00437D40" w:rsidP="00437D40"/>
          <w:p w14:paraId="2D6D7645" w14:textId="41D59920" w:rsidR="00437D40" w:rsidRDefault="00437D40" w:rsidP="00437D4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5473E14A" wp14:editId="7C96B01E">
                      <wp:simplePos x="0" y="0"/>
                      <wp:positionH relativeFrom="column">
                        <wp:posOffset>2565889</wp:posOffset>
                      </wp:positionH>
                      <wp:positionV relativeFrom="paragraph">
                        <wp:posOffset>24765</wp:posOffset>
                      </wp:positionV>
                      <wp:extent cx="718038" cy="45719"/>
                      <wp:effectExtent l="0" t="57150" r="25400" b="50165"/>
                      <wp:wrapNone/>
                      <wp:docPr id="9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718038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CD3BD7" id="Straight Arrow Connector 9" o:spid="_x0000_s1026" type="#_x0000_t32" style="position:absolute;margin-left:202.05pt;margin-top:1.95pt;width:56.55pt;height:3.6pt;flip:x y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5B5EEF36" w14:textId="73652864" w:rsidR="00437D40" w:rsidRDefault="00437D40" w:rsidP="00437D40"/>
          <w:p w14:paraId="640BD9A9" w14:textId="1E65F12B" w:rsidR="00437D40" w:rsidRDefault="00437D40" w:rsidP="00437D40">
            <w:pPr>
              <w:ind w:firstLine="720"/>
            </w:pPr>
          </w:p>
          <w:p w14:paraId="35AA0994" w14:textId="0959DDBC" w:rsidR="00437D40" w:rsidRPr="005F3234" w:rsidRDefault="00453BA8" w:rsidP="00437D4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46029F48" wp14:editId="4795C349">
                      <wp:simplePos x="0" y="0"/>
                      <wp:positionH relativeFrom="column">
                        <wp:posOffset>3431482</wp:posOffset>
                      </wp:positionH>
                      <wp:positionV relativeFrom="paragraph">
                        <wp:posOffset>73429</wp:posOffset>
                      </wp:positionV>
                      <wp:extent cx="1697181" cy="1032163"/>
                      <wp:effectExtent l="0" t="0" r="17780" b="15875"/>
                      <wp:wrapNone/>
                      <wp:docPr id="24" name="Text Box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97181" cy="103216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727FD0A" w14:textId="24164979" w:rsidR="00DA0104" w:rsidRPr="00CA6B60" w:rsidRDefault="00DA0104" w:rsidP="00DA010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VELCRO</w:t>
                                  </w:r>
                                  <w:r w:rsidR="00453BA8">
                                    <w:rPr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HOOK </w:t>
                                  </w:r>
                                  <w:r w:rsidR="0049724C">
                                    <w:rPr>
                                      <w:sz w:val="14"/>
                                      <w:szCs w:val="14"/>
                                    </w:rPr>
                                    <w:t>38</w:t>
                                  </w:r>
                                  <w:r w:rsidR="00453BA8">
                                    <w:rPr>
                                      <w:sz w:val="14"/>
                                      <w:szCs w:val="14"/>
                                    </w:rPr>
                                    <w:t>MM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</w:p>
                                <w:p w14:paraId="54235E1F" w14:textId="77777777" w:rsidR="00DA0104" w:rsidRPr="00CA6B60" w:rsidRDefault="00DA0104" w:rsidP="00DA010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MCAM</w:t>
                                  </w:r>
                                </w:p>
                                <w:p w14:paraId="6BDE9DE8" w14:textId="2CDBE6CE" w:rsidR="00DA0104" w:rsidRPr="00CA6B60" w:rsidRDefault="00DA0104" w:rsidP="00DA010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 w:rsidR="00453BA8">
                                    <w:rPr>
                                      <w:sz w:val="14"/>
                                      <w:szCs w:val="14"/>
                                    </w:rPr>
                                    <w:t>CBK</w:t>
                                  </w:r>
                                </w:p>
                                <w:p w14:paraId="565CB488" w14:textId="77777777" w:rsidR="00DA0104" w:rsidRPr="00CA6B60" w:rsidRDefault="00DA0104" w:rsidP="00DA010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  <w:p w14:paraId="3D86AAEF" w14:textId="77777777" w:rsidR="00DA0104" w:rsidRPr="00504B77" w:rsidRDefault="00DA0104" w:rsidP="00DA010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029F48" id="Text Box 24" o:spid="_x0000_s1037" type="#_x0000_t202" style="position:absolute;margin-left:270.2pt;margin-top:5.8pt;width:133.65pt;height:81.2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" fillcolor="white [3201]" strokeweight=".5pt">
                      <v:textbox>
                        <w:txbxContent>
                          <w:p w14:paraId="7727FD0A" w14:textId="24164979" w:rsidR="00DA0104" w:rsidRPr="00CA6B60" w:rsidRDefault="00DA0104" w:rsidP="00DA010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VELCRO</w:t>
                            </w:r>
                            <w:r w:rsidR="00453BA8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HOOK </w:t>
                            </w:r>
                            <w:r w:rsidR="0049724C">
                              <w:rPr>
                                <w:sz w:val="14"/>
                                <w:szCs w:val="14"/>
                              </w:rPr>
                              <w:t>38</w:t>
                            </w:r>
                            <w:r w:rsidR="00453BA8">
                              <w:rPr>
                                <w:sz w:val="14"/>
                                <w:szCs w:val="14"/>
                              </w:rPr>
                              <w:t>MM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 w14:paraId="54235E1F" w14:textId="77777777" w:rsidR="00DA0104" w:rsidRPr="00CA6B60" w:rsidRDefault="00DA0104" w:rsidP="00DA010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MCAM</w:t>
                            </w:r>
                          </w:p>
                          <w:p w14:paraId="6BDE9DE8" w14:textId="2CDBE6CE" w:rsidR="00DA0104" w:rsidRPr="00CA6B60" w:rsidRDefault="00DA0104" w:rsidP="00DA010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 w:rsidR="00453BA8">
                              <w:rPr>
                                <w:sz w:val="14"/>
                                <w:szCs w:val="14"/>
                              </w:rPr>
                              <w:t>CBK</w:t>
                            </w:r>
                          </w:p>
                          <w:p w14:paraId="565CB488" w14:textId="77777777" w:rsidR="00DA0104" w:rsidRPr="00CA6B60" w:rsidRDefault="00DA0104" w:rsidP="00DA010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  <w:p w14:paraId="3D86AAEF" w14:textId="77777777" w:rsidR="00DA0104" w:rsidRPr="00504B77" w:rsidRDefault="00DA0104" w:rsidP="00DA010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73E3CCB" w14:textId="1E64637C" w:rsidR="00437D40" w:rsidRPr="005F3234" w:rsidRDefault="0049724C" w:rsidP="00437D40">
            <w:r w:rsidRPr="0049724C">
              <w:rPr>
                <w:noProof/>
              </w:rPr>
              <w:drawing>
                <wp:anchor distT="0" distB="0" distL="114300" distR="114300" simplePos="0" relativeHeight="251910144" behindDoc="1" locked="0" layoutInCell="1" allowOverlap="1" wp14:anchorId="0C494A9E" wp14:editId="0B8433AF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-1905</wp:posOffset>
                  </wp:positionV>
                  <wp:extent cx="2745502" cy="1287780"/>
                  <wp:effectExtent l="0" t="0" r="0" b="7620"/>
                  <wp:wrapNone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5502" cy="1287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09AF2346" w14:textId="5D83804F" w:rsidR="00437D40" w:rsidRPr="005F3234" w:rsidRDefault="0049724C" w:rsidP="00437D4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022AA803" wp14:editId="145EC37F">
                      <wp:simplePos x="0" y="0"/>
                      <wp:positionH relativeFrom="column">
                        <wp:posOffset>979805</wp:posOffset>
                      </wp:positionH>
                      <wp:positionV relativeFrom="paragraph">
                        <wp:posOffset>34290</wp:posOffset>
                      </wp:positionV>
                      <wp:extent cx="2438400" cy="95250"/>
                      <wp:effectExtent l="38100" t="0" r="19050" b="95250"/>
                      <wp:wrapNone/>
                      <wp:docPr id="11" name="Straight Arrow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438400" cy="952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0E3C56" id="Straight Arrow Connector 11" o:spid="_x0000_s1026" type="#_x0000_t32" style="position:absolute;margin-left:77.15pt;margin-top:2.7pt;width:192pt;height:7.5pt;flip:x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1EE8DAA5" w14:textId="40F208D1" w:rsidR="00437D40" w:rsidRPr="005F3234" w:rsidRDefault="00437D40" w:rsidP="00437D40"/>
          <w:p w14:paraId="6618B7D7" w14:textId="40483B89" w:rsidR="00437D40" w:rsidRPr="005F3234" w:rsidRDefault="0049724C" w:rsidP="00437D4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6D6952F5" wp14:editId="3A26B6E8">
                      <wp:simplePos x="0" y="0"/>
                      <wp:positionH relativeFrom="column">
                        <wp:posOffset>1947545</wp:posOffset>
                      </wp:positionH>
                      <wp:positionV relativeFrom="paragraph">
                        <wp:posOffset>121919</wp:posOffset>
                      </wp:positionV>
                      <wp:extent cx="1512570" cy="1080135"/>
                      <wp:effectExtent l="38100" t="38100" r="30480" b="24765"/>
                      <wp:wrapNone/>
                      <wp:docPr id="16" name="Straight Arrow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512570" cy="108013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670919" id="Straight Arrow Connector 16" o:spid="_x0000_s1026" type="#_x0000_t32" style="position:absolute;margin-left:153.35pt;margin-top:9.6pt;width:119.1pt;height:85.05pt;flip:x y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5D51B362" w14:textId="1BBFA543" w:rsidR="00437D40" w:rsidRDefault="0049724C" w:rsidP="00437D40">
            <w:r w:rsidRPr="0049724C">
              <w:rPr>
                <w:noProof/>
              </w:rPr>
              <w:drawing>
                <wp:anchor distT="0" distB="0" distL="114300" distR="114300" simplePos="0" relativeHeight="251911168" behindDoc="1" locked="0" layoutInCell="1" allowOverlap="1" wp14:anchorId="51B71907" wp14:editId="76D48C14">
                  <wp:simplePos x="0" y="0"/>
                  <wp:positionH relativeFrom="column">
                    <wp:posOffset>1268209</wp:posOffset>
                  </wp:positionH>
                  <wp:positionV relativeFrom="paragraph">
                    <wp:posOffset>137681</wp:posOffset>
                  </wp:positionV>
                  <wp:extent cx="1108306" cy="3676015"/>
                  <wp:effectExtent l="0" t="7620" r="8255" b="8255"/>
                  <wp:wrapNone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" r="7345"/>
                          <a:stretch/>
                        </pic:blipFill>
                        <pic:spPr bwMode="auto">
                          <a:xfrm rot="5400000">
                            <a:off x="0" y="0"/>
                            <a:ext cx="1108469" cy="367655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  <w:p w14:paraId="225B8F3E" w14:textId="3CFCC9EA" w:rsidR="00437D40" w:rsidRDefault="00453BA8" w:rsidP="00437D4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1AF0AB4D" wp14:editId="12D5317C">
                      <wp:simplePos x="0" y="0"/>
                      <wp:positionH relativeFrom="column">
                        <wp:posOffset>3465772</wp:posOffset>
                      </wp:positionH>
                      <wp:positionV relativeFrom="paragraph">
                        <wp:posOffset>26150</wp:posOffset>
                      </wp:positionV>
                      <wp:extent cx="1253836" cy="1032163"/>
                      <wp:effectExtent l="0" t="0" r="22860" b="15875"/>
                      <wp:wrapNone/>
                      <wp:docPr id="25" name="Text Box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53836" cy="103216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566A1ED" w14:textId="58527D88" w:rsidR="00453BA8" w:rsidRPr="00CA6B60" w:rsidRDefault="00453BA8" w:rsidP="00453BA8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NYLON TAPE 25MM </w:t>
                                  </w:r>
                                </w:p>
                                <w:p w14:paraId="0D5ED2D9" w14:textId="77777777" w:rsidR="00453BA8" w:rsidRPr="00CA6B60" w:rsidRDefault="00453BA8" w:rsidP="00453BA8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MCAM</w:t>
                                  </w:r>
                                </w:p>
                                <w:p w14:paraId="09CB88D5" w14:textId="77CEC5D4" w:rsidR="00453BA8" w:rsidRPr="00CA6B60" w:rsidRDefault="00453BA8" w:rsidP="00453BA8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 w:rsidR="0049724C">
                                    <w:rPr>
                                      <w:sz w:val="14"/>
                                      <w:szCs w:val="14"/>
                                    </w:rPr>
                                    <w:t>MCAM</w:t>
                                  </w:r>
                                </w:p>
                                <w:p w14:paraId="604CF71E" w14:textId="77777777" w:rsidR="00453BA8" w:rsidRPr="00CA6B60" w:rsidRDefault="00453BA8" w:rsidP="00453BA8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  <w:p w14:paraId="03B12C65" w14:textId="77777777" w:rsidR="00453BA8" w:rsidRPr="00504B77" w:rsidRDefault="00453BA8" w:rsidP="00453BA8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F0AB4D" id="Text Box 25" o:spid="_x0000_s1038" type="#_x0000_t202" style="position:absolute;margin-left:272.9pt;margin-top:2.05pt;width:98.75pt;height:81.2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" fillcolor="white [3201]" strokeweight=".5pt">
                      <v:textbox>
                        <w:txbxContent>
                          <w:p w14:paraId="4566A1ED" w14:textId="58527D88" w:rsidR="00453BA8" w:rsidRPr="00CA6B60" w:rsidRDefault="00453BA8" w:rsidP="00453BA8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NYLON TAPE 25MM </w:t>
                            </w:r>
                          </w:p>
                          <w:p w14:paraId="0D5ED2D9" w14:textId="77777777" w:rsidR="00453BA8" w:rsidRPr="00CA6B60" w:rsidRDefault="00453BA8" w:rsidP="00453BA8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MCAM</w:t>
                            </w:r>
                          </w:p>
                          <w:p w14:paraId="09CB88D5" w14:textId="77CEC5D4" w:rsidR="00453BA8" w:rsidRPr="00CA6B60" w:rsidRDefault="00453BA8" w:rsidP="00453BA8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 w:rsidR="0049724C">
                              <w:rPr>
                                <w:sz w:val="14"/>
                                <w:szCs w:val="14"/>
                              </w:rPr>
                              <w:t>MCAM</w:t>
                            </w:r>
                          </w:p>
                          <w:p w14:paraId="604CF71E" w14:textId="77777777" w:rsidR="00453BA8" w:rsidRPr="00CA6B60" w:rsidRDefault="00453BA8" w:rsidP="00453BA8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  <w:p w14:paraId="03B12C65" w14:textId="77777777" w:rsidR="00453BA8" w:rsidRPr="00504B77" w:rsidRDefault="00453BA8" w:rsidP="00453BA8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D9312CB" w14:textId="266FC201" w:rsidR="00437D40" w:rsidRDefault="00437D40" w:rsidP="00437D40"/>
          <w:p w14:paraId="7E44C458" w14:textId="5CD471E8" w:rsidR="00437D40" w:rsidRPr="0065039F" w:rsidRDefault="00437D40" w:rsidP="00437D40"/>
          <w:p w14:paraId="44988A53" w14:textId="49044982" w:rsidR="00437D40" w:rsidRPr="00437D40" w:rsidRDefault="0049724C" w:rsidP="0000219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1BB1E9FA" wp14:editId="4CEC801D">
                      <wp:simplePos x="0" y="0"/>
                      <wp:positionH relativeFrom="column">
                        <wp:posOffset>1280794</wp:posOffset>
                      </wp:positionH>
                      <wp:positionV relativeFrom="paragraph">
                        <wp:posOffset>1251584</wp:posOffset>
                      </wp:positionV>
                      <wp:extent cx="2754630" cy="575310"/>
                      <wp:effectExtent l="19050" t="57150" r="26670" b="34290"/>
                      <wp:wrapNone/>
                      <wp:docPr id="33" name="Straight Arrow Connector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754630" cy="57531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AB9B65" id="Straight Arrow Connector 33" o:spid="_x0000_s1026" type="#_x0000_t32" style="position:absolute;margin-left:100.85pt;margin-top:98.55pt;width:216.9pt;height:45.3pt;flip:x y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3FC1C054" wp14:editId="3AFEE95D">
                      <wp:simplePos x="0" y="0"/>
                      <wp:positionH relativeFrom="column">
                        <wp:posOffset>2900045</wp:posOffset>
                      </wp:positionH>
                      <wp:positionV relativeFrom="paragraph">
                        <wp:posOffset>1171575</wp:posOffset>
                      </wp:positionV>
                      <wp:extent cx="1158240" cy="678180"/>
                      <wp:effectExtent l="38100" t="38100" r="22860" b="26670"/>
                      <wp:wrapNone/>
                      <wp:docPr id="34" name="Straight Arrow Connector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158240" cy="67818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2AA734" id="Straight Arrow Connector 34" o:spid="_x0000_s1026" type="#_x0000_t32" style="position:absolute;margin-left:228.35pt;margin-top:92.25pt;width:91.2pt;height:53.4pt;flip:x y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Pr="00CB00B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5893B896" wp14:editId="21EED9FF">
                      <wp:simplePos x="0" y="0"/>
                      <wp:positionH relativeFrom="column">
                        <wp:posOffset>4025265</wp:posOffset>
                      </wp:positionH>
                      <wp:positionV relativeFrom="paragraph">
                        <wp:posOffset>1304290</wp:posOffset>
                      </wp:positionV>
                      <wp:extent cx="1697181" cy="1032163"/>
                      <wp:effectExtent l="0" t="0" r="17780" b="15875"/>
                      <wp:wrapNone/>
                      <wp:docPr id="32" name="Text Box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97181" cy="103216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6C2F2A0" w14:textId="6772B0D5" w:rsidR="00CB00BB" w:rsidRPr="00CA6B60" w:rsidRDefault="00CB00BB" w:rsidP="00CB00BB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VELCRO LOOP &amp; HOOK 38MM </w:t>
                                  </w:r>
                                </w:p>
                                <w:p w14:paraId="4FE2B067" w14:textId="77777777" w:rsidR="00CB00BB" w:rsidRPr="00CA6B60" w:rsidRDefault="00CB00BB" w:rsidP="00CB00BB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MCAM</w:t>
                                  </w:r>
                                </w:p>
                                <w:p w14:paraId="469635CF" w14:textId="77777777" w:rsidR="00CB00BB" w:rsidRPr="00CA6B60" w:rsidRDefault="00CB00BB" w:rsidP="00CB00BB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CBK</w:t>
                                  </w:r>
                                </w:p>
                                <w:p w14:paraId="0B9B309A" w14:textId="77777777" w:rsidR="00CB00BB" w:rsidRPr="00CA6B60" w:rsidRDefault="00CB00BB" w:rsidP="00CB00BB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  <w:p w14:paraId="5BA434B9" w14:textId="77777777" w:rsidR="00CB00BB" w:rsidRPr="00504B77" w:rsidRDefault="00CB00BB" w:rsidP="00CB00BB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93B896" id="Text Box 32" o:spid="_x0000_s1039" type="#_x0000_t202" style="position:absolute;margin-left:316.95pt;margin-top:102.7pt;width:133.65pt;height:81.2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" fillcolor="white [3201]" strokeweight=".5pt">
                      <v:textbox>
                        <w:txbxContent>
                          <w:p w14:paraId="16C2F2A0" w14:textId="6772B0D5" w:rsidR="00CB00BB" w:rsidRPr="00CA6B60" w:rsidRDefault="00CB00BB" w:rsidP="00CB00BB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VELCRO LOOP &amp; HOOK 38MM </w:t>
                            </w:r>
                          </w:p>
                          <w:p w14:paraId="4FE2B067" w14:textId="77777777" w:rsidR="00CB00BB" w:rsidRPr="00CA6B60" w:rsidRDefault="00CB00BB" w:rsidP="00CB00BB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MCAM</w:t>
                            </w:r>
                          </w:p>
                          <w:p w14:paraId="469635CF" w14:textId="77777777" w:rsidR="00CB00BB" w:rsidRPr="00CA6B60" w:rsidRDefault="00CB00BB" w:rsidP="00CB00BB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CBK</w:t>
                            </w:r>
                          </w:p>
                          <w:p w14:paraId="0B9B309A" w14:textId="77777777" w:rsidR="00CB00BB" w:rsidRPr="00CA6B60" w:rsidRDefault="00CB00BB" w:rsidP="00CB00BB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  <w:p w14:paraId="5BA434B9" w14:textId="77777777" w:rsidR="00CB00BB" w:rsidRPr="00504B77" w:rsidRDefault="00CB00BB" w:rsidP="00CB00BB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B00BB" w:rsidRPr="00CB00B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7A5BE89B" wp14:editId="28282A43">
                      <wp:simplePos x="0" y="0"/>
                      <wp:positionH relativeFrom="column">
                        <wp:posOffset>2708910</wp:posOffset>
                      </wp:positionH>
                      <wp:positionV relativeFrom="paragraph">
                        <wp:posOffset>6416675</wp:posOffset>
                      </wp:positionV>
                      <wp:extent cx="2266950" cy="609600"/>
                      <wp:effectExtent l="38100" t="57150" r="19050" b="19050"/>
                      <wp:wrapNone/>
                      <wp:docPr id="31" name="Straight Arrow Connector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266950" cy="6096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89F200" id="Straight Arrow Connector 31" o:spid="_x0000_s1026" type="#_x0000_t32" style="position:absolute;margin-left:213.3pt;margin-top:505.25pt;width:178.5pt;height:48pt;flip:x y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</w:tc>
      </w:tr>
    </w:tbl>
    <w:p w14:paraId="206BD169" w14:textId="7B3CA516" w:rsidR="002750DA" w:rsidRDefault="002750DA" w:rsidP="00DE4BCC">
      <w:pPr>
        <w:rPr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4E0B40" w:rsidRPr="00DE4BCC" w14:paraId="4010BE6A" w14:textId="77777777" w:rsidTr="00122B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218D2D54" w14:textId="616DC92F" w:rsidR="004E0B40" w:rsidRPr="00DE4BCC" w:rsidRDefault="004E0B40" w:rsidP="00122BDD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lastRenderedPageBreak/>
              <w:t xml:space="preserve">Images </w:t>
            </w:r>
          </w:p>
        </w:tc>
      </w:tr>
      <w:tr w:rsidR="00437D40" w:rsidRPr="00DE4BCC" w14:paraId="7D709386" w14:textId="77777777" w:rsidTr="00F42648">
        <w:trPr>
          <w:trHeight w:val="11033"/>
        </w:trPr>
        <w:tc>
          <w:tcPr>
            <w:tcW w:w="5000" w:type="pct"/>
          </w:tcPr>
          <w:p w14:paraId="64D1716D" w14:textId="3D9BA59F" w:rsidR="00437D40" w:rsidRDefault="0049724C" w:rsidP="00437D40">
            <w:pPr>
              <w:tabs>
                <w:tab w:val="left" w:pos="5010"/>
              </w:tabs>
            </w:pPr>
            <w:r w:rsidRPr="00453BA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0A44D80B" wp14:editId="46A5461A">
                      <wp:simplePos x="0" y="0"/>
                      <wp:positionH relativeFrom="column">
                        <wp:posOffset>3832860</wp:posOffset>
                      </wp:positionH>
                      <wp:positionV relativeFrom="paragraph">
                        <wp:posOffset>259715</wp:posOffset>
                      </wp:positionV>
                      <wp:extent cx="1115060" cy="1007745"/>
                      <wp:effectExtent l="0" t="0" r="27940" b="20955"/>
                      <wp:wrapNone/>
                      <wp:docPr id="28" name="Text Box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15060" cy="10077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C87A822" w14:textId="7214BB82" w:rsidR="00C57A6C" w:rsidRPr="00CA6B60" w:rsidRDefault="00C57A6C" w:rsidP="00C57A6C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44MM WEBBING  </w:t>
                                  </w:r>
                                </w:p>
                                <w:p w14:paraId="5B4A1816" w14:textId="77777777" w:rsidR="00C57A6C" w:rsidRPr="00CA6B60" w:rsidRDefault="00C57A6C" w:rsidP="00C57A6C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MCAM</w:t>
                                  </w:r>
                                </w:p>
                                <w:p w14:paraId="448AE7DF" w14:textId="77777777" w:rsidR="00C57A6C" w:rsidRPr="00CA6B60" w:rsidRDefault="00C57A6C" w:rsidP="00C57A6C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MCAM</w:t>
                                  </w:r>
                                </w:p>
                                <w:p w14:paraId="1FEE34B9" w14:textId="77777777" w:rsidR="00C57A6C" w:rsidRPr="00CA6B60" w:rsidRDefault="00C57A6C" w:rsidP="00C57A6C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  <w:p w14:paraId="10696777" w14:textId="77777777" w:rsidR="00C57A6C" w:rsidRPr="00504B77" w:rsidRDefault="00C57A6C" w:rsidP="00C57A6C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44D80B" id="Text Box 28" o:spid="_x0000_s1040" type="#_x0000_t202" style="position:absolute;margin-left:301.8pt;margin-top:20.45pt;width:87.8pt;height:79.3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" fillcolor="white [3201]" strokeweight=".5pt">
                      <v:textbox>
                        <w:txbxContent>
                          <w:p w14:paraId="5C87A822" w14:textId="7214BB82" w:rsidR="00C57A6C" w:rsidRPr="00CA6B60" w:rsidRDefault="00C57A6C" w:rsidP="00C57A6C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44MM WEBBING  </w:t>
                            </w:r>
                          </w:p>
                          <w:p w14:paraId="5B4A1816" w14:textId="77777777" w:rsidR="00C57A6C" w:rsidRPr="00CA6B60" w:rsidRDefault="00C57A6C" w:rsidP="00C57A6C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MCAM</w:t>
                            </w:r>
                          </w:p>
                          <w:p w14:paraId="448AE7DF" w14:textId="77777777" w:rsidR="00C57A6C" w:rsidRPr="00CA6B60" w:rsidRDefault="00C57A6C" w:rsidP="00C57A6C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MCAM</w:t>
                            </w:r>
                          </w:p>
                          <w:p w14:paraId="1FEE34B9" w14:textId="77777777" w:rsidR="00C57A6C" w:rsidRPr="00CA6B60" w:rsidRDefault="00C57A6C" w:rsidP="00C57A6C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  <w:p w14:paraId="10696777" w14:textId="77777777" w:rsidR="00C57A6C" w:rsidRPr="00504B77" w:rsidRDefault="00C57A6C" w:rsidP="00C57A6C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1F94DD2" w14:textId="21AD54CB" w:rsidR="00437D40" w:rsidRPr="005F3234" w:rsidRDefault="00437D40" w:rsidP="00437D40"/>
          <w:p w14:paraId="642B485B" w14:textId="4D8CBC23" w:rsidR="00437D40" w:rsidRPr="005F3234" w:rsidRDefault="0049724C" w:rsidP="00437D40">
            <w:r w:rsidRPr="0049724C">
              <w:rPr>
                <w:noProof/>
              </w:rPr>
              <w:drawing>
                <wp:anchor distT="0" distB="0" distL="114300" distR="114300" simplePos="0" relativeHeight="251912192" behindDoc="1" locked="0" layoutInCell="1" allowOverlap="1" wp14:anchorId="201E3222" wp14:editId="2E56EFD8">
                  <wp:simplePos x="0" y="0"/>
                  <wp:positionH relativeFrom="column">
                    <wp:posOffset>-26035</wp:posOffset>
                  </wp:positionH>
                  <wp:positionV relativeFrom="paragraph">
                    <wp:posOffset>120650</wp:posOffset>
                  </wp:positionV>
                  <wp:extent cx="3070860" cy="899160"/>
                  <wp:effectExtent l="0" t="0" r="0" b="0"/>
                  <wp:wrapNone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3070860" cy="899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6B83A771" w14:textId="4557D3D8" w:rsidR="00437D40" w:rsidRPr="005F3234" w:rsidRDefault="0049724C" w:rsidP="00437D4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42E4B477" wp14:editId="73F52189">
                      <wp:simplePos x="0" y="0"/>
                      <wp:positionH relativeFrom="column">
                        <wp:posOffset>1132205</wp:posOffset>
                      </wp:positionH>
                      <wp:positionV relativeFrom="paragraph">
                        <wp:posOffset>19685</wp:posOffset>
                      </wp:positionV>
                      <wp:extent cx="2697480" cy="289560"/>
                      <wp:effectExtent l="38100" t="0" r="26670" b="91440"/>
                      <wp:wrapNone/>
                      <wp:docPr id="18" name="Straight Arrow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697480" cy="28956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F2E223" id="Straight Arrow Connector 18" o:spid="_x0000_s1026" type="#_x0000_t32" style="position:absolute;margin-left:89.15pt;margin-top:1.55pt;width:212.4pt;height:22.8pt;flip:x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34BB98D5" w14:textId="3A6810C3" w:rsidR="00437D40" w:rsidRPr="005F3234" w:rsidRDefault="00437D40" w:rsidP="00437D40"/>
          <w:p w14:paraId="1BE2E3BF" w14:textId="16FA77CF" w:rsidR="00437D40" w:rsidRPr="005F3234" w:rsidRDefault="00437D40" w:rsidP="00437D40"/>
          <w:p w14:paraId="6A47CAFC" w14:textId="48140376" w:rsidR="00437D40" w:rsidRPr="005F3234" w:rsidRDefault="00437D40" w:rsidP="00437D40">
            <w:pPr>
              <w:tabs>
                <w:tab w:val="left" w:pos="5538"/>
              </w:tabs>
            </w:pPr>
            <w:r>
              <w:tab/>
            </w:r>
          </w:p>
          <w:p w14:paraId="5F431304" w14:textId="13590458" w:rsidR="00437D40" w:rsidRDefault="00437D40" w:rsidP="00437D40"/>
          <w:p w14:paraId="2B3D68C1" w14:textId="0FEE2633" w:rsidR="00437D40" w:rsidRDefault="00437D40" w:rsidP="00437D40"/>
          <w:p w14:paraId="6DE887F5" w14:textId="25375C2E" w:rsidR="00437D40" w:rsidRDefault="0049724C" w:rsidP="00437D40">
            <w:r w:rsidRPr="0049724C">
              <w:rPr>
                <w:noProof/>
              </w:rPr>
              <w:drawing>
                <wp:anchor distT="0" distB="0" distL="114300" distR="114300" simplePos="0" relativeHeight="251916288" behindDoc="1" locked="0" layoutInCell="1" allowOverlap="1" wp14:anchorId="17EFF582" wp14:editId="187E1093">
                  <wp:simplePos x="0" y="0"/>
                  <wp:positionH relativeFrom="column">
                    <wp:posOffset>-17780</wp:posOffset>
                  </wp:positionH>
                  <wp:positionV relativeFrom="paragraph">
                    <wp:posOffset>183515</wp:posOffset>
                  </wp:positionV>
                  <wp:extent cx="3345180" cy="1236837"/>
                  <wp:effectExtent l="0" t="0" r="7620" b="1905"/>
                  <wp:wrapNone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5180" cy="12368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CB4A5A9" w14:textId="0EF228D2" w:rsidR="00437D40" w:rsidRDefault="008021C9" w:rsidP="00437D40">
            <w:pPr>
              <w:rPr>
                <w:noProof/>
                <w14:ligatures w14:val="standard"/>
              </w:rPr>
            </w:pPr>
            <w:r w:rsidRPr="00453BA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7743DF85" wp14:editId="531B45AA">
                      <wp:simplePos x="0" y="0"/>
                      <wp:positionH relativeFrom="column">
                        <wp:posOffset>3617595</wp:posOffset>
                      </wp:positionH>
                      <wp:positionV relativeFrom="paragraph">
                        <wp:posOffset>123825</wp:posOffset>
                      </wp:positionV>
                      <wp:extent cx="1731818" cy="1115290"/>
                      <wp:effectExtent l="0" t="0" r="20955" b="27940"/>
                      <wp:wrapNone/>
                      <wp:docPr id="36" name="Text Box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31818" cy="11152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CDCE2D9" w14:textId="2EC64E21" w:rsidR="00CB00BB" w:rsidRPr="00CA6B60" w:rsidRDefault="00CB00BB" w:rsidP="00CB00BB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 w:rsidR="00C766F1">
                                    <w:rPr>
                                      <w:sz w:val="14"/>
                                      <w:szCs w:val="14"/>
                                    </w:rPr>
                                    <w:t xml:space="preserve">AUSTRI-ALPIN COBRA QUICK RELEASE ADJUSTABLE BUCKLE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  </w:t>
                                  </w:r>
                                </w:p>
                                <w:p w14:paraId="30F76E08" w14:textId="77777777" w:rsidR="00CB00BB" w:rsidRPr="00CA6B60" w:rsidRDefault="00CB00BB" w:rsidP="00CB00BB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MCAM</w:t>
                                  </w:r>
                                </w:p>
                                <w:p w14:paraId="1F450286" w14:textId="3C392A18" w:rsidR="00CB00BB" w:rsidRPr="00CA6B60" w:rsidRDefault="00CB00BB" w:rsidP="00CB00BB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 w:rsidR="00C766F1">
                                    <w:rPr>
                                      <w:sz w:val="14"/>
                                      <w:szCs w:val="14"/>
                                    </w:rPr>
                                    <w:t>CBK</w:t>
                                  </w:r>
                                </w:p>
                                <w:p w14:paraId="357E8B73" w14:textId="77777777" w:rsidR="00CB00BB" w:rsidRPr="00CA6B60" w:rsidRDefault="00CB00BB" w:rsidP="00CB00BB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  <w:p w14:paraId="52B87A2A" w14:textId="77777777" w:rsidR="00CB00BB" w:rsidRPr="00504B77" w:rsidRDefault="00CB00BB" w:rsidP="00CB00BB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43DF85" id="Text Box 36" o:spid="_x0000_s1041" type="#_x0000_t202" style="position:absolute;margin-left:284.85pt;margin-top:9.75pt;width:136.35pt;height:87.8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" fillcolor="white [3201]" strokeweight=".5pt">
                      <v:textbox>
                        <w:txbxContent>
                          <w:p w14:paraId="2CDCE2D9" w14:textId="2EC64E21" w:rsidR="00CB00BB" w:rsidRPr="00CA6B60" w:rsidRDefault="00CB00BB" w:rsidP="00CB00BB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 w:rsidR="00C766F1">
                              <w:rPr>
                                <w:sz w:val="14"/>
                                <w:szCs w:val="14"/>
                              </w:rPr>
                              <w:t xml:space="preserve">AUSTRI-ALPIN COBRA QUICK RELEASE ADJUSTABLE BUCKLE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  </w:t>
                            </w:r>
                          </w:p>
                          <w:p w14:paraId="30F76E08" w14:textId="77777777" w:rsidR="00CB00BB" w:rsidRPr="00CA6B60" w:rsidRDefault="00CB00BB" w:rsidP="00CB00BB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MCAM</w:t>
                            </w:r>
                          </w:p>
                          <w:p w14:paraId="1F450286" w14:textId="3C392A18" w:rsidR="00CB00BB" w:rsidRPr="00CA6B60" w:rsidRDefault="00CB00BB" w:rsidP="00CB00BB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 w:rsidR="00C766F1">
                              <w:rPr>
                                <w:sz w:val="14"/>
                                <w:szCs w:val="14"/>
                              </w:rPr>
                              <w:t>CBK</w:t>
                            </w:r>
                          </w:p>
                          <w:p w14:paraId="357E8B73" w14:textId="77777777" w:rsidR="00CB00BB" w:rsidRPr="00CA6B60" w:rsidRDefault="00CB00BB" w:rsidP="00CB00BB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  <w:p w14:paraId="52B87A2A" w14:textId="77777777" w:rsidR="00CB00BB" w:rsidRPr="00504B77" w:rsidRDefault="00CB00BB" w:rsidP="00CB00BB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9440E5A" w14:textId="36E2785C" w:rsidR="00437D40" w:rsidRDefault="00437D40" w:rsidP="00437D40"/>
          <w:p w14:paraId="12E750E4" w14:textId="6DB88697" w:rsidR="00437D40" w:rsidRPr="002E3823" w:rsidRDefault="0049724C" w:rsidP="00437D4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73C08F0A" wp14:editId="6C254555">
                      <wp:simplePos x="0" y="0"/>
                      <wp:positionH relativeFrom="column">
                        <wp:posOffset>1452244</wp:posOffset>
                      </wp:positionH>
                      <wp:positionV relativeFrom="paragraph">
                        <wp:posOffset>184785</wp:posOffset>
                      </wp:positionV>
                      <wp:extent cx="2194560" cy="434975"/>
                      <wp:effectExtent l="19050" t="57150" r="15240" b="22225"/>
                      <wp:wrapNone/>
                      <wp:docPr id="21" name="Straight Arrow Connecto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194560" cy="43497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D2AF84" id="Straight Arrow Connector 21" o:spid="_x0000_s1026" type="#_x0000_t32" style="position:absolute;margin-left:114.35pt;margin-top:14.55pt;width:172.8pt;height:34.25pt;flip:x y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4F16E529" w14:textId="5A73B747" w:rsidR="00437D40" w:rsidRPr="002E3823" w:rsidRDefault="00437D40" w:rsidP="00437D40"/>
          <w:p w14:paraId="3C6247C9" w14:textId="63BE19D7" w:rsidR="00437D40" w:rsidRPr="002E3823" w:rsidRDefault="00437D40" w:rsidP="00437D40"/>
          <w:p w14:paraId="2168C775" w14:textId="3318506C" w:rsidR="00437D40" w:rsidRPr="002E3823" w:rsidRDefault="00437D40" w:rsidP="00437D40"/>
          <w:p w14:paraId="4BB89A63" w14:textId="62A0DA5A" w:rsidR="00437D40" w:rsidRPr="002E3823" w:rsidRDefault="00437D40" w:rsidP="00437D40"/>
          <w:p w14:paraId="04079B5D" w14:textId="65CCCB2A" w:rsidR="00437D40" w:rsidRPr="002E3823" w:rsidRDefault="00437D40" w:rsidP="00437D40"/>
          <w:p w14:paraId="32DFF8A2" w14:textId="4E31BC43" w:rsidR="00437D40" w:rsidRDefault="00437D40" w:rsidP="00437D40"/>
          <w:p w14:paraId="55521B05" w14:textId="4F5263C6" w:rsidR="00437D40" w:rsidRPr="002E3823" w:rsidRDefault="00437D40" w:rsidP="00437D40"/>
          <w:p w14:paraId="49E3632F" w14:textId="32ECE425" w:rsidR="00437D40" w:rsidRDefault="00437D40" w:rsidP="00437D40"/>
          <w:p w14:paraId="3360F025" w14:textId="36663142" w:rsidR="00437D40" w:rsidRDefault="00437D40" w:rsidP="00437D40">
            <w:r>
              <w:t>Label Placement</w:t>
            </w:r>
          </w:p>
          <w:p w14:paraId="28E98EC3" w14:textId="278B63A1" w:rsidR="00437D40" w:rsidRDefault="00437D40" w:rsidP="00437D40">
            <w:pPr>
              <w:rPr>
                <w:noProof/>
                <w14:ligatures w14:val="standard"/>
              </w:rPr>
            </w:pPr>
          </w:p>
          <w:p w14:paraId="2316A815" w14:textId="56B83DA9" w:rsidR="00437D40" w:rsidRDefault="008021C9" w:rsidP="00437D40">
            <w:r w:rsidRPr="008021C9">
              <w:rPr>
                <w:noProof/>
              </w:rPr>
              <w:drawing>
                <wp:anchor distT="0" distB="0" distL="114300" distR="114300" simplePos="0" relativeHeight="251996160" behindDoc="1" locked="0" layoutInCell="1" allowOverlap="1" wp14:anchorId="75225D0D" wp14:editId="43D91860">
                  <wp:simplePos x="0" y="0"/>
                  <wp:positionH relativeFrom="column">
                    <wp:posOffset>477605</wp:posOffset>
                  </wp:positionH>
                  <wp:positionV relativeFrom="paragraph">
                    <wp:posOffset>-469350</wp:posOffset>
                  </wp:positionV>
                  <wp:extent cx="1892135" cy="2829563"/>
                  <wp:effectExtent l="7303" t="0" r="1587" b="1588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1892135" cy="28295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373AEDEB" w14:textId="54EB6F1B" w:rsidR="00437D40" w:rsidRPr="003C1E1D" w:rsidRDefault="00812508" w:rsidP="00437D4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53168592" wp14:editId="085A2595">
                      <wp:simplePos x="0" y="0"/>
                      <wp:positionH relativeFrom="column">
                        <wp:posOffset>3364865</wp:posOffset>
                      </wp:positionH>
                      <wp:positionV relativeFrom="paragraph">
                        <wp:posOffset>160655</wp:posOffset>
                      </wp:positionV>
                      <wp:extent cx="1787525" cy="668215"/>
                      <wp:effectExtent l="0" t="0" r="22225" b="17780"/>
                      <wp:wrapNone/>
                      <wp:docPr id="23" name="Text Box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87525" cy="6682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371B33B" w14:textId="6A0E18BE" w:rsidR="00437D40" w:rsidRDefault="00437D40" w:rsidP="00C13B0A">
                                  <w:r>
                                    <w:t xml:space="preserve">Attaching </w:t>
                                  </w:r>
                                  <w:r w:rsidR="00462633">
                                    <w:t>to</w:t>
                                  </w:r>
                                  <w:r>
                                    <w:t xml:space="preserve"> </w:t>
                                  </w:r>
                                  <w:r w:rsidR="00812508">
                                    <w:t>38</w:t>
                                  </w:r>
                                  <w:r w:rsidR="00462633">
                                    <w:t>mm</w:t>
                                  </w:r>
                                  <w:r>
                                    <w:t xml:space="preserve"> </w:t>
                                  </w:r>
                                  <w:r w:rsidR="00462633">
                                    <w:t>Velcro hook</w:t>
                                  </w:r>
                                  <w:r>
                                    <w:t xml:space="preserve"> (Cobra Buckle </w:t>
                                  </w:r>
                                  <w:r w:rsidR="00812508">
                                    <w:t>Latch</w:t>
                                  </w:r>
                                  <w:r>
                                    <w:t xml:space="preserve"> Side) as a </w:t>
                                  </w:r>
                                  <w:r w:rsidR="00DF5CE8">
                                    <w:t>Loop</w:t>
                                  </w:r>
                                  <w:r>
                                    <w:t xml:space="preserve"> Label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168592" id="Text Box 23" o:spid="_x0000_s1042" type="#_x0000_t202" style="position:absolute;margin-left:264.95pt;margin-top:12.65pt;width:140.75pt;height:52.6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" fillcolor="white [3201]" strokeweight=".5pt">
                      <v:textbox>
                        <w:txbxContent>
                          <w:p w14:paraId="1371B33B" w14:textId="6A0E18BE" w:rsidR="00437D40" w:rsidRDefault="00437D40" w:rsidP="00C13B0A">
                            <w:r>
                              <w:t xml:space="preserve">Attaching </w:t>
                            </w:r>
                            <w:r w:rsidR="00462633">
                              <w:t>to</w:t>
                            </w:r>
                            <w:r>
                              <w:t xml:space="preserve"> </w:t>
                            </w:r>
                            <w:r w:rsidR="00812508">
                              <w:t>38</w:t>
                            </w:r>
                            <w:r w:rsidR="00462633">
                              <w:t>mm</w:t>
                            </w:r>
                            <w:r>
                              <w:t xml:space="preserve"> </w:t>
                            </w:r>
                            <w:r w:rsidR="00462633">
                              <w:t>Velcro hook</w:t>
                            </w:r>
                            <w:r>
                              <w:t xml:space="preserve"> (Cobra Buckle </w:t>
                            </w:r>
                            <w:r w:rsidR="00812508">
                              <w:t>Latch</w:t>
                            </w:r>
                            <w:r>
                              <w:t xml:space="preserve"> Side) as a </w:t>
                            </w:r>
                            <w:r w:rsidR="00DF5CE8">
                              <w:t>Loop</w:t>
                            </w:r>
                            <w:r>
                              <w:t xml:space="preserve"> Label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AC6245D" w14:textId="4C18D62C" w:rsidR="00437D40" w:rsidRPr="003C1E1D" w:rsidRDefault="00437D40" w:rsidP="00437D40"/>
          <w:p w14:paraId="4E6DF560" w14:textId="485A8D4C" w:rsidR="00437D40" w:rsidRPr="003C1E1D" w:rsidRDefault="00812508" w:rsidP="00437D4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25641AF8" wp14:editId="21D65421">
                      <wp:simplePos x="0" y="0"/>
                      <wp:positionH relativeFrom="column">
                        <wp:posOffset>687705</wp:posOffset>
                      </wp:positionH>
                      <wp:positionV relativeFrom="paragraph">
                        <wp:posOffset>52070</wp:posOffset>
                      </wp:positionV>
                      <wp:extent cx="2677160" cy="238760"/>
                      <wp:effectExtent l="38100" t="0" r="27940" b="85090"/>
                      <wp:wrapNone/>
                      <wp:docPr id="8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677160" cy="23876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6EA1C5" id="Straight Arrow Connector 8" o:spid="_x0000_s1026" type="#_x0000_t32" style="position:absolute;margin-left:54.15pt;margin-top:4.1pt;width:210.8pt;height:18.8pt;flip:x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6B6B4BCC" w14:textId="4935EEDF" w:rsidR="00437D40" w:rsidRPr="003C1E1D" w:rsidRDefault="00437D40" w:rsidP="00437D40"/>
          <w:p w14:paraId="0E47CED8" w14:textId="77777777" w:rsidR="00437D40" w:rsidRPr="003C1E1D" w:rsidRDefault="00437D40" w:rsidP="00437D40"/>
          <w:p w14:paraId="73D6E026" w14:textId="77777777" w:rsidR="00437D40" w:rsidRDefault="00437D40" w:rsidP="00437D40"/>
          <w:p w14:paraId="15620E0A" w14:textId="23DCCE60" w:rsidR="00437D40" w:rsidRDefault="00437D40" w:rsidP="00437D40"/>
          <w:p w14:paraId="2A93A6BE" w14:textId="4E90A789" w:rsidR="00437D40" w:rsidRPr="00437D40" w:rsidRDefault="00437D40" w:rsidP="00437D40">
            <w:pPr>
              <w:tabs>
                <w:tab w:val="left" w:pos="900"/>
              </w:tabs>
            </w:pPr>
          </w:p>
        </w:tc>
      </w:tr>
    </w:tbl>
    <w:p w14:paraId="27FD0E76" w14:textId="42B234E3" w:rsidR="000B1457" w:rsidRDefault="000B1457" w:rsidP="00155384">
      <w:pPr>
        <w:rPr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9306DF" w:rsidRPr="00DE4BCC" w14:paraId="69593D2C" w14:textId="77777777" w:rsidTr="003407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5D7840C2" w14:textId="77777777" w:rsidR="009306DF" w:rsidRPr="00DE4BCC" w:rsidRDefault="009306DF" w:rsidP="003407B3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lastRenderedPageBreak/>
              <w:t xml:space="preserve">Images </w:t>
            </w:r>
          </w:p>
        </w:tc>
      </w:tr>
      <w:tr w:rsidR="00437D40" w:rsidRPr="00DE4BCC" w14:paraId="5F23E7D5" w14:textId="77777777" w:rsidTr="00F42648">
        <w:trPr>
          <w:trHeight w:val="3833"/>
        </w:trPr>
        <w:tc>
          <w:tcPr>
            <w:tcW w:w="5000" w:type="pct"/>
          </w:tcPr>
          <w:p w14:paraId="22E1AC2E" w14:textId="1C4C9170" w:rsidR="00551D92" w:rsidRDefault="00F42648" w:rsidP="00D85DD3">
            <w:r w:rsidRPr="00F42648">
              <w:drawing>
                <wp:anchor distT="0" distB="0" distL="114300" distR="114300" simplePos="0" relativeHeight="252004352" behindDoc="1" locked="0" layoutInCell="1" allowOverlap="1" wp14:anchorId="21B782EF" wp14:editId="64E52BA5">
                  <wp:simplePos x="0" y="0"/>
                  <wp:positionH relativeFrom="column">
                    <wp:posOffset>2900045</wp:posOffset>
                  </wp:positionH>
                  <wp:positionV relativeFrom="paragraph">
                    <wp:posOffset>269240</wp:posOffset>
                  </wp:positionV>
                  <wp:extent cx="2773680" cy="989965"/>
                  <wp:effectExtent l="0" t="0" r="7620" b="635"/>
                  <wp:wrapNone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3680" cy="989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F42648">
              <w:drawing>
                <wp:anchor distT="0" distB="0" distL="114300" distR="114300" simplePos="0" relativeHeight="252003328" behindDoc="1" locked="0" layoutInCell="1" allowOverlap="1" wp14:anchorId="65DCCB02" wp14:editId="67DB7D96">
                  <wp:simplePos x="0" y="0"/>
                  <wp:positionH relativeFrom="column">
                    <wp:posOffset>42545</wp:posOffset>
                  </wp:positionH>
                  <wp:positionV relativeFrom="paragraph">
                    <wp:posOffset>276860</wp:posOffset>
                  </wp:positionV>
                  <wp:extent cx="2758440" cy="993450"/>
                  <wp:effectExtent l="0" t="0" r="3810" b="0"/>
                  <wp:wrapNone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0297" cy="997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37D40">
              <w:t>Label artworks</w:t>
            </w:r>
          </w:p>
          <w:p w14:paraId="15E517A3" w14:textId="3BDCAFAF" w:rsidR="00551D92" w:rsidRDefault="00551D92" w:rsidP="00551D92">
            <w:pPr>
              <w:tabs>
                <w:tab w:val="left" w:pos="5145"/>
              </w:tabs>
            </w:pPr>
            <w:r>
              <w:tab/>
            </w:r>
          </w:p>
          <w:p w14:paraId="05EFE4A9" w14:textId="787B179C" w:rsidR="00551D92" w:rsidRPr="00551D92" w:rsidRDefault="00F42648" w:rsidP="00551D92">
            <w:r w:rsidRPr="00F42648">
              <w:drawing>
                <wp:anchor distT="0" distB="0" distL="114300" distR="114300" simplePos="0" relativeHeight="252005376" behindDoc="1" locked="0" layoutInCell="1" allowOverlap="1" wp14:anchorId="2545BB80" wp14:editId="0C51CF66">
                  <wp:simplePos x="0" y="0"/>
                  <wp:positionH relativeFrom="column">
                    <wp:posOffset>35485</wp:posOffset>
                  </wp:positionH>
                  <wp:positionV relativeFrom="paragraph">
                    <wp:posOffset>867410</wp:posOffset>
                  </wp:positionV>
                  <wp:extent cx="2766060" cy="987625"/>
                  <wp:effectExtent l="0" t="0" r="0" b="3175"/>
                  <wp:wrapNone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6060" cy="987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1AD4F2BC" w14:textId="30BB60F4" w:rsidR="009306DF" w:rsidRDefault="009306DF" w:rsidP="00155384">
      <w:pPr>
        <w:rPr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D85DD3" w:rsidRPr="00DE4BCC" w14:paraId="5F50AEE9" w14:textId="77777777" w:rsidTr="00F62C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0985711A" w14:textId="2E70DDF3" w:rsidR="00D85DD3" w:rsidRPr="00DE4BCC" w:rsidRDefault="00D85DD3" w:rsidP="00F62C69">
            <w:pPr>
              <w:rPr>
                <w:color w:val="auto"/>
              </w:rPr>
            </w:pPr>
            <w:r>
              <w:rPr>
                <w:color w:val="auto"/>
              </w:rPr>
              <w:t>Sticker artwork</w:t>
            </w:r>
          </w:p>
        </w:tc>
      </w:tr>
      <w:tr w:rsidR="00D85DD3" w:rsidRPr="00DE4BCC" w14:paraId="61DFAA08" w14:textId="77777777" w:rsidTr="00632E7B">
        <w:trPr>
          <w:trHeight w:val="4937"/>
        </w:trPr>
        <w:tc>
          <w:tcPr>
            <w:tcW w:w="5000" w:type="pct"/>
          </w:tcPr>
          <w:p w14:paraId="6DD12D6F" w14:textId="3B132096" w:rsidR="00632E7B" w:rsidRDefault="00632E7B" w:rsidP="00632E7B">
            <w:pPr>
              <w:pStyle w:val="NormalWeb"/>
            </w:pPr>
            <w:r>
              <w:rPr>
                <w:noProof/>
              </w:rPr>
              <w:drawing>
                <wp:anchor distT="0" distB="0" distL="114300" distR="114300" simplePos="0" relativeHeight="252007424" behindDoc="1" locked="0" layoutInCell="1" allowOverlap="1" wp14:anchorId="1CD123D2" wp14:editId="52912EC5">
                  <wp:simplePos x="0" y="0"/>
                  <wp:positionH relativeFrom="column">
                    <wp:posOffset>2922905</wp:posOffset>
                  </wp:positionH>
                  <wp:positionV relativeFrom="paragraph">
                    <wp:posOffset>86638</wp:posOffset>
                  </wp:positionV>
                  <wp:extent cx="2809795" cy="1409700"/>
                  <wp:effectExtent l="0" t="0" r="0" b="0"/>
                  <wp:wrapNone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795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06400" behindDoc="1" locked="0" layoutInCell="1" allowOverlap="1" wp14:anchorId="6149F88D" wp14:editId="4AA5768A">
                  <wp:simplePos x="0" y="0"/>
                  <wp:positionH relativeFrom="column">
                    <wp:posOffset>73025</wp:posOffset>
                  </wp:positionH>
                  <wp:positionV relativeFrom="paragraph">
                    <wp:posOffset>115617</wp:posOffset>
                  </wp:positionV>
                  <wp:extent cx="2758101" cy="1383766"/>
                  <wp:effectExtent l="0" t="0" r="4445" b="6985"/>
                  <wp:wrapNone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8101" cy="13837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E580143" w14:textId="38C6D364" w:rsidR="00632E7B" w:rsidRDefault="00632E7B" w:rsidP="00632E7B">
            <w:pPr>
              <w:pStyle w:val="NormalWeb"/>
            </w:pPr>
          </w:p>
          <w:p w14:paraId="17F3D6D2" w14:textId="16D79286" w:rsidR="00632E7B" w:rsidRDefault="00632E7B" w:rsidP="00632E7B">
            <w:pPr>
              <w:pStyle w:val="NormalWeb"/>
            </w:pPr>
          </w:p>
          <w:p w14:paraId="43745B4E" w14:textId="671CCEB5" w:rsidR="00D85DD3" w:rsidRDefault="00632E7B" w:rsidP="00F62C69">
            <w:pPr>
              <w:rPr>
                <w:color w:val="auto"/>
              </w:rPr>
            </w:pPr>
            <w:r>
              <w:rPr>
                <w:noProof/>
              </w:rPr>
              <w:drawing>
                <wp:anchor distT="0" distB="0" distL="114300" distR="114300" simplePos="0" relativeHeight="252008448" behindDoc="1" locked="0" layoutInCell="1" allowOverlap="1" wp14:anchorId="53EBCBBC" wp14:editId="2E785E3B">
                  <wp:simplePos x="0" y="0"/>
                  <wp:positionH relativeFrom="column">
                    <wp:posOffset>88116</wp:posOffset>
                  </wp:positionH>
                  <wp:positionV relativeFrom="paragraph">
                    <wp:posOffset>493395</wp:posOffset>
                  </wp:positionV>
                  <wp:extent cx="2743200" cy="1376289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13762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1F8341F1" w14:textId="77777777" w:rsidR="00D85DD3" w:rsidRDefault="00D85DD3" w:rsidP="00155384">
      <w:pPr>
        <w:rPr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6E0310" w:rsidRPr="00DE4BCC" w14:paraId="5F9D4830" w14:textId="77777777" w:rsidTr="00C731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7B7C0373" w14:textId="4C184B8B" w:rsidR="006E0310" w:rsidRPr="00DE4BCC" w:rsidRDefault="00FC1F95" w:rsidP="00C73196">
            <w:pPr>
              <w:rPr>
                <w:color w:val="auto"/>
              </w:rPr>
            </w:pPr>
            <w:r>
              <w:rPr>
                <w:color w:val="auto"/>
              </w:rPr>
              <w:t xml:space="preserve">PACKING </w:t>
            </w:r>
          </w:p>
        </w:tc>
      </w:tr>
      <w:tr w:rsidR="00FC1F95" w:rsidRPr="00DE4BCC" w14:paraId="27AE3382" w14:textId="77777777" w:rsidTr="00FC1F95">
        <w:trPr>
          <w:trHeight w:val="322"/>
        </w:trPr>
        <w:tc>
          <w:tcPr>
            <w:tcW w:w="5000" w:type="pct"/>
          </w:tcPr>
          <w:p w14:paraId="3E965100" w14:textId="3D30E8C6" w:rsidR="00FC1F95" w:rsidRPr="00711EBF" w:rsidRDefault="00E7033E" w:rsidP="00C73196">
            <w:pPr>
              <w:rPr>
                <w:color w:val="auto"/>
                <w:sz w:val="20"/>
                <w:szCs w:val="22"/>
              </w:rPr>
            </w:pPr>
            <w:r w:rsidRPr="00E7033E">
              <w:rPr>
                <w:color w:val="auto"/>
                <w:sz w:val="20"/>
                <w:szCs w:val="22"/>
                <w:highlight w:val="yellow"/>
              </w:rPr>
              <w:t xml:space="preserve">PLATATAC </w:t>
            </w:r>
            <w:r w:rsidR="00FC1F95" w:rsidRPr="00E7033E">
              <w:rPr>
                <w:color w:val="auto"/>
                <w:sz w:val="20"/>
                <w:szCs w:val="22"/>
                <w:highlight w:val="yellow"/>
              </w:rPr>
              <w:t xml:space="preserve">poly bag </w:t>
            </w:r>
            <w:r w:rsidRPr="00E7033E">
              <w:rPr>
                <w:color w:val="auto"/>
                <w:sz w:val="20"/>
                <w:szCs w:val="22"/>
                <w:highlight w:val="yellow"/>
              </w:rPr>
              <w:t>– 17CM X 24CM</w:t>
            </w:r>
            <w:r w:rsidR="00FC1F95">
              <w:rPr>
                <w:color w:val="auto"/>
                <w:sz w:val="20"/>
                <w:szCs w:val="22"/>
              </w:rPr>
              <w:t xml:space="preserve"> </w:t>
            </w:r>
          </w:p>
        </w:tc>
      </w:tr>
      <w:tr w:rsidR="00FC1F95" w:rsidRPr="00DE4BCC" w14:paraId="4F238BB8" w14:textId="77777777" w:rsidTr="00FC1F95">
        <w:trPr>
          <w:trHeight w:val="322"/>
        </w:trPr>
        <w:tc>
          <w:tcPr>
            <w:tcW w:w="5000" w:type="pct"/>
          </w:tcPr>
          <w:p w14:paraId="7FBB4A6F" w14:textId="6964626B" w:rsidR="00FC1F95" w:rsidRDefault="00FC1F95" w:rsidP="00C73196">
            <w:pPr>
              <w:rPr>
                <w:color w:val="auto"/>
                <w:sz w:val="20"/>
                <w:szCs w:val="22"/>
              </w:rPr>
            </w:pPr>
            <w:r>
              <w:rPr>
                <w:color w:val="auto"/>
                <w:sz w:val="20"/>
                <w:szCs w:val="22"/>
              </w:rPr>
              <w:t xml:space="preserve">No hang tac </w:t>
            </w:r>
            <w:r w:rsidR="00E7033E" w:rsidRPr="00E7033E">
              <w:rPr>
                <w:color w:val="auto"/>
                <w:sz w:val="20"/>
                <w:szCs w:val="22"/>
                <w:highlight w:val="yellow"/>
              </w:rPr>
              <w:t>only</w:t>
            </w:r>
            <w:r w:rsidRPr="00E7033E">
              <w:rPr>
                <w:color w:val="auto"/>
                <w:sz w:val="20"/>
                <w:szCs w:val="22"/>
                <w:highlight w:val="yellow"/>
              </w:rPr>
              <w:t xml:space="preserve"> poly bag sticker</w:t>
            </w:r>
            <w:r>
              <w:rPr>
                <w:color w:val="auto"/>
                <w:sz w:val="20"/>
                <w:szCs w:val="22"/>
              </w:rPr>
              <w:t xml:space="preserve"> </w:t>
            </w:r>
          </w:p>
        </w:tc>
      </w:tr>
    </w:tbl>
    <w:p w14:paraId="036AD662" w14:textId="1F5EEA0F" w:rsidR="00437D40" w:rsidRPr="00DE4BCC" w:rsidRDefault="00437D40" w:rsidP="00155384">
      <w:pPr>
        <w:rPr>
          <w:color w:val="auto"/>
        </w:rPr>
      </w:pPr>
    </w:p>
    <w:sectPr w:rsidR="00437D40" w:rsidRPr="00DE4BCC" w:rsidSect="007E3D23">
      <w:footerReference w:type="default" r:id="rId29"/>
      <w:headerReference w:type="first" r:id="rId30"/>
      <w:pgSz w:w="12240" w:h="15840" w:code="1"/>
      <w:pgMar w:top="1080" w:right="1440" w:bottom="72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5CBDD" w14:textId="77777777" w:rsidR="00BC03BB" w:rsidRDefault="00BC03BB">
      <w:pPr>
        <w:spacing w:after="0"/>
      </w:pPr>
      <w:r>
        <w:separator/>
      </w:r>
    </w:p>
  </w:endnote>
  <w:endnote w:type="continuationSeparator" w:id="0">
    <w:p w14:paraId="38BCDB55" w14:textId="77777777" w:rsidR="00BC03BB" w:rsidRDefault="00BC03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154D" w14:textId="77777777" w:rsidR="00147208" w:rsidRPr="00147208" w:rsidRDefault="00147208" w:rsidP="00147208">
    <w:pPr>
      <w:pStyle w:val="Footer"/>
      <w:jc w:val="left"/>
    </w:pPr>
    <w:r w:rsidRPr="00147208">
      <w:fldChar w:fldCharType="begin"/>
    </w:r>
    <w:r w:rsidRPr="00147208">
      <w:instrText xml:space="preserve"> PAGE   \* MERGEFORMAT </w:instrText>
    </w:r>
    <w:r w:rsidRPr="00147208">
      <w:fldChar w:fldCharType="separate"/>
    </w:r>
    <w:r w:rsidRPr="00147208">
      <w:t>2</w:t>
    </w:r>
    <w:r w:rsidRPr="00147208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5E27B" w14:textId="77777777" w:rsidR="00BC03BB" w:rsidRDefault="00BC03BB">
      <w:pPr>
        <w:spacing w:after="0"/>
      </w:pPr>
      <w:r>
        <w:separator/>
      </w:r>
    </w:p>
  </w:footnote>
  <w:footnote w:type="continuationSeparator" w:id="0">
    <w:p w14:paraId="0D865F3F" w14:textId="77777777" w:rsidR="00BC03BB" w:rsidRDefault="00BC03B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0BFCE" w14:textId="77777777" w:rsidR="00335603" w:rsidRDefault="003356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8D8F4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57E5D71"/>
    <w:multiLevelType w:val="hybridMultilevel"/>
    <w:tmpl w:val="BFBE56B6"/>
    <w:lvl w:ilvl="0" w:tplc="DF622CE6">
      <w:start w:val="1"/>
      <w:numFmt w:val="bullet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5B9BD5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BCC"/>
    <w:rsid w:val="00002192"/>
    <w:rsid w:val="000170AC"/>
    <w:rsid w:val="00047818"/>
    <w:rsid w:val="00051B06"/>
    <w:rsid w:val="00053073"/>
    <w:rsid w:val="000677DA"/>
    <w:rsid w:val="000A13CF"/>
    <w:rsid w:val="000A53F5"/>
    <w:rsid w:val="000B1457"/>
    <w:rsid w:val="000D37AE"/>
    <w:rsid w:val="000E45E2"/>
    <w:rsid w:val="000E5146"/>
    <w:rsid w:val="000E7BA5"/>
    <w:rsid w:val="0013673C"/>
    <w:rsid w:val="00136E3C"/>
    <w:rsid w:val="00147208"/>
    <w:rsid w:val="00155384"/>
    <w:rsid w:val="00163788"/>
    <w:rsid w:val="0018603C"/>
    <w:rsid w:val="001B7B38"/>
    <w:rsid w:val="001C7690"/>
    <w:rsid w:val="001D0C6A"/>
    <w:rsid w:val="001E2728"/>
    <w:rsid w:val="001E5C8E"/>
    <w:rsid w:val="00223B8D"/>
    <w:rsid w:val="00226B3F"/>
    <w:rsid w:val="00255734"/>
    <w:rsid w:val="002750DA"/>
    <w:rsid w:val="0028638D"/>
    <w:rsid w:val="0029442A"/>
    <w:rsid w:val="00295114"/>
    <w:rsid w:val="002A2DA1"/>
    <w:rsid w:val="002A4407"/>
    <w:rsid w:val="002B020D"/>
    <w:rsid w:val="002C6EAE"/>
    <w:rsid w:val="002D7990"/>
    <w:rsid w:val="002F272E"/>
    <w:rsid w:val="0032578F"/>
    <w:rsid w:val="00335603"/>
    <w:rsid w:val="00335B41"/>
    <w:rsid w:val="003366D8"/>
    <w:rsid w:val="00371D00"/>
    <w:rsid w:val="00392530"/>
    <w:rsid w:val="003C192B"/>
    <w:rsid w:val="003C2460"/>
    <w:rsid w:val="003C256A"/>
    <w:rsid w:val="003D3075"/>
    <w:rsid w:val="003E2F5B"/>
    <w:rsid w:val="00420F69"/>
    <w:rsid w:val="004342C2"/>
    <w:rsid w:val="00437D40"/>
    <w:rsid w:val="00437F9D"/>
    <w:rsid w:val="00451E2E"/>
    <w:rsid w:val="00453BA8"/>
    <w:rsid w:val="00462633"/>
    <w:rsid w:val="00484557"/>
    <w:rsid w:val="004954AB"/>
    <w:rsid w:val="0049724C"/>
    <w:rsid w:val="004A7424"/>
    <w:rsid w:val="004C306F"/>
    <w:rsid w:val="004C30E4"/>
    <w:rsid w:val="004C34EC"/>
    <w:rsid w:val="004C726C"/>
    <w:rsid w:val="004D0AEF"/>
    <w:rsid w:val="004D342A"/>
    <w:rsid w:val="004E0B40"/>
    <w:rsid w:val="00504B77"/>
    <w:rsid w:val="005058D0"/>
    <w:rsid w:val="005076EA"/>
    <w:rsid w:val="00551D92"/>
    <w:rsid w:val="00553DF6"/>
    <w:rsid w:val="00571207"/>
    <w:rsid w:val="00575A98"/>
    <w:rsid w:val="00591137"/>
    <w:rsid w:val="005C2CF2"/>
    <w:rsid w:val="005E4A3B"/>
    <w:rsid w:val="00606077"/>
    <w:rsid w:val="00632E7B"/>
    <w:rsid w:val="00633D7A"/>
    <w:rsid w:val="006433F3"/>
    <w:rsid w:val="00650B59"/>
    <w:rsid w:val="0065347E"/>
    <w:rsid w:val="00664C5D"/>
    <w:rsid w:val="006D5CB8"/>
    <w:rsid w:val="006D6A3A"/>
    <w:rsid w:val="006E0310"/>
    <w:rsid w:val="006F24EC"/>
    <w:rsid w:val="00711EBF"/>
    <w:rsid w:val="007265C0"/>
    <w:rsid w:val="00731476"/>
    <w:rsid w:val="00735CF9"/>
    <w:rsid w:val="00747E46"/>
    <w:rsid w:val="00754D02"/>
    <w:rsid w:val="00773BF1"/>
    <w:rsid w:val="00797D0E"/>
    <w:rsid w:val="007A209A"/>
    <w:rsid w:val="007B0C03"/>
    <w:rsid w:val="007B56EE"/>
    <w:rsid w:val="007C1E31"/>
    <w:rsid w:val="007C6E0E"/>
    <w:rsid w:val="007E1496"/>
    <w:rsid w:val="007E3D23"/>
    <w:rsid w:val="007F74A6"/>
    <w:rsid w:val="008021C9"/>
    <w:rsid w:val="00812508"/>
    <w:rsid w:val="0083292E"/>
    <w:rsid w:val="008675B2"/>
    <w:rsid w:val="00871E7A"/>
    <w:rsid w:val="00874856"/>
    <w:rsid w:val="0087508E"/>
    <w:rsid w:val="00894FA0"/>
    <w:rsid w:val="0089773C"/>
    <w:rsid w:val="008F68B1"/>
    <w:rsid w:val="009306DF"/>
    <w:rsid w:val="0097148B"/>
    <w:rsid w:val="00985466"/>
    <w:rsid w:val="00994A93"/>
    <w:rsid w:val="009F0E8D"/>
    <w:rsid w:val="00A04845"/>
    <w:rsid w:val="00A33C84"/>
    <w:rsid w:val="00A56B70"/>
    <w:rsid w:val="00A60AC1"/>
    <w:rsid w:val="00A77704"/>
    <w:rsid w:val="00A835B2"/>
    <w:rsid w:val="00A9050A"/>
    <w:rsid w:val="00AA002D"/>
    <w:rsid w:val="00AC250E"/>
    <w:rsid w:val="00AF3C61"/>
    <w:rsid w:val="00B11297"/>
    <w:rsid w:val="00B11648"/>
    <w:rsid w:val="00B135A6"/>
    <w:rsid w:val="00B22D5C"/>
    <w:rsid w:val="00B242AD"/>
    <w:rsid w:val="00B445DD"/>
    <w:rsid w:val="00B66047"/>
    <w:rsid w:val="00B8674E"/>
    <w:rsid w:val="00B8707A"/>
    <w:rsid w:val="00BA271E"/>
    <w:rsid w:val="00BA4210"/>
    <w:rsid w:val="00BB351C"/>
    <w:rsid w:val="00BC03BB"/>
    <w:rsid w:val="00BC6BFC"/>
    <w:rsid w:val="00C066BC"/>
    <w:rsid w:val="00C07627"/>
    <w:rsid w:val="00C10A47"/>
    <w:rsid w:val="00C4369C"/>
    <w:rsid w:val="00C57A6C"/>
    <w:rsid w:val="00C6340F"/>
    <w:rsid w:val="00C7576A"/>
    <w:rsid w:val="00C766F1"/>
    <w:rsid w:val="00C8732B"/>
    <w:rsid w:val="00CA528F"/>
    <w:rsid w:val="00CB00BB"/>
    <w:rsid w:val="00CF00C0"/>
    <w:rsid w:val="00D145E0"/>
    <w:rsid w:val="00D3176E"/>
    <w:rsid w:val="00D336B6"/>
    <w:rsid w:val="00D44742"/>
    <w:rsid w:val="00D65408"/>
    <w:rsid w:val="00D776E0"/>
    <w:rsid w:val="00D85DD3"/>
    <w:rsid w:val="00DA0104"/>
    <w:rsid w:val="00DC2E1D"/>
    <w:rsid w:val="00DE4BCC"/>
    <w:rsid w:val="00DF38F3"/>
    <w:rsid w:val="00DF5CE8"/>
    <w:rsid w:val="00E356EF"/>
    <w:rsid w:val="00E40E81"/>
    <w:rsid w:val="00E64FF7"/>
    <w:rsid w:val="00E7033E"/>
    <w:rsid w:val="00E870E2"/>
    <w:rsid w:val="00E91C1C"/>
    <w:rsid w:val="00EB3A1C"/>
    <w:rsid w:val="00EB7B91"/>
    <w:rsid w:val="00EC52D1"/>
    <w:rsid w:val="00ED1462"/>
    <w:rsid w:val="00F07EAE"/>
    <w:rsid w:val="00F245C1"/>
    <w:rsid w:val="00F33D62"/>
    <w:rsid w:val="00F37692"/>
    <w:rsid w:val="00F42648"/>
    <w:rsid w:val="00F51E42"/>
    <w:rsid w:val="00F900BE"/>
    <w:rsid w:val="00FA4FCB"/>
    <w:rsid w:val="00FA5EFB"/>
    <w:rsid w:val="00FC13FD"/>
    <w:rsid w:val="00FC1F95"/>
    <w:rsid w:val="00FE46BF"/>
    <w:rsid w:val="00FE6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14E56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404040" w:themeColor="text1" w:themeTint="BF"/>
        <w:kern w:val="2"/>
        <w:sz w:val="18"/>
        <w:lang w:val="en-US" w:eastAsia="ja-JP" w:bidi="ar-SA"/>
        <w14:ligatures w14:val="standard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0310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600" w:after="240"/>
      <w:outlineLvl w:val="0"/>
    </w:pPr>
    <w:rPr>
      <w:b/>
      <w:bCs/>
      <w:caps/>
      <w:color w:val="1F4E79" w:themeColor="accent1" w:themeShade="80"/>
      <w:kern w:val="0"/>
      <w:sz w:val="28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360" w:after="120"/>
      <w:outlineLvl w:val="1"/>
    </w:pPr>
    <w:rPr>
      <w:b/>
      <w:bCs/>
      <w:color w:val="5B9BD5" w:themeColor="accent1"/>
      <w:kern w:val="0"/>
      <w:sz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3"/>
    <w:qFormat/>
    <w:rsid w:val="00147208"/>
    <w:pPr>
      <w:numPr>
        <w:ilvl w:val="1"/>
      </w:numPr>
      <w:spacing w:before="80" w:after="0" w:line="280" w:lineRule="exact"/>
    </w:pPr>
    <w:rPr>
      <w:b/>
      <w:bCs/>
      <w:color w:val="2E74B5" w:themeColor="accent1" w:themeShade="BF"/>
      <w:kern w:val="0"/>
      <w:sz w:val="24"/>
      <w14:ligatures w14:val="none"/>
    </w:rPr>
  </w:style>
  <w:style w:type="character" w:customStyle="1" w:styleId="SubtitleChar">
    <w:name w:val="Subtitle Char"/>
    <w:basedOn w:val="DefaultParagraphFont"/>
    <w:link w:val="Subtitle"/>
    <w:uiPriority w:val="3"/>
    <w:rsid w:val="00147208"/>
    <w:rPr>
      <w:b/>
      <w:bCs/>
      <w:color w:val="2E74B5" w:themeColor="accent1" w:themeShade="BF"/>
      <w:kern w:val="0"/>
      <w:sz w:val="24"/>
      <w14:ligatures w14:val="none"/>
    </w:rPr>
  </w:style>
  <w:style w:type="paragraph" w:styleId="Title">
    <w:name w:val="Title"/>
    <w:basedOn w:val="Normal"/>
    <w:next w:val="Normal"/>
    <w:link w:val="TitleChar"/>
    <w:uiPriority w:val="2"/>
    <w:qFormat/>
    <w:rsid w:val="005C2CF2"/>
    <w:pPr>
      <w:spacing w:after="0" w:line="420" w:lineRule="exact"/>
    </w:pPr>
    <w:rPr>
      <w:rFonts w:asciiTheme="majorHAnsi" w:eastAsiaTheme="majorEastAsia" w:hAnsiTheme="majorHAnsi" w:cstheme="majorBidi"/>
      <w:caps/>
      <w:color w:val="1F4E79" w:themeColor="accent1" w:themeShade="80"/>
      <w:kern w:val="28"/>
      <w:sz w:val="38"/>
      <w14:ligatures w14:val="none"/>
    </w:rPr>
  </w:style>
  <w:style w:type="character" w:customStyle="1" w:styleId="TitleChar">
    <w:name w:val="Title Char"/>
    <w:basedOn w:val="DefaultParagraphFont"/>
    <w:link w:val="Title"/>
    <w:uiPriority w:val="2"/>
    <w:rsid w:val="005C2CF2"/>
    <w:rPr>
      <w:rFonts w:asciiTheme="majorHAnsi" w:eastAsiaTheme="majorEastAsia" w:hAnsiTheme="majorHAnsi" w:cstheme="majorBidi"/>
      <w:caps/>
      <w:color w:val="1F4E79" w:themeColor="accent1" w:themeShade="80"/>
      <w:kern w:val="28"/>
      <w:sz w:val="38"/>
      <w14:ligatures w14:val="none"/>
    </w:rPr>
  </w:style>
  <w:style w:type="table" w:customStyle="1" w:styleId="InvoiceTable">
    <w:name w:val="Invoice Table"/>
    <w:basedOn w:val="TableNormal"/>
    <w:uiPriority w:val="99"/>
    <w:rsid w:val="00147208"/>
    <w:pPr>
      <w:spacing w:before="120" w:after="120"/>
    </w:pPr>
    <w:rPr>
      <w:kern w:val="0"/>
      <w14:ligatures w14:val="none"/>
    </w:r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left w:w="144" w:type="dxa"/>
        <w:right w:w="144" w:type="dxa"/>
      </w:tblCellMar>
    </w:tblPr>
    <w:tblStylePr w:type="firstRow">
      <w:pPr>
        <w:keepNext/>
        <w:wordWrap/>
      </w:pPr>
      <w:rPr>
        <w:b/>
      </w:rPr>
      <w:tblPr/>
      <w:tcPr>
        <w:shd w:val="clear" w:color="auto" w:fill="DEEAF6" w:themeFill="accent1" w:themeFillTint="33"/>
        <w:vAlign w:val="bottom"/>
      </w:tcPr>
    </w:tblStylePr>
    <w:tblStylePr w:type="lastRow">
      <w:pPr>
        <w:wordWrap/>
        <w:jc w:val="right"/>
      </w:pPr>
      <w:rPr>
        <w:b/>
        <w:color w:val="auto"/>
      </w:rPr>
      <w:tblPr/>
      <w:tcPr>
        <w:shd w:val="clear" w:color="auto" w:fill="9CC2E5" w:themeFill="accent1" w:themeFillTint="99"/>
      </w:tcPr>
    </w:tblStyle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InvoiceHeading">
    <w:name w:val="Invoice Heading"/>
    <w:basedOn w:val="Normal"/>
    <w:next w:val="Normal"/>
    <w:uiPriority w:val="2"/>
    <w:qFormat/>
    <w:pPr>
      <w:spacing w:before="600" w:after="240"/>
    </w:pPr>
    <w:rPr>
      <w:b/>
      <w:bCs/>
      <w:caps/>
      <w:color w:val="1F4E79" w:themeColor="accent1" w:themeShade="80"/>
      <w:sz w:val="28"/>
    </w:rPr>
  </w:style>
  <w:style w:type="character" w:customStyle="1" w:styleId="Heading1Char">
    <w:name w:val="Heading 1 Char"/>
    <w:basedOn w:val="DefaultParagraphFont"/>
    <w:link w:val="Heading1"/>
    <w:uiPriority w:val="9"/>
    <w:rPr>
      <w:b/>
      <w:bCs/>
      <w:caps/>
      <w:color w:val="1F4E79" w:themeColor="accent1" w:themeShade="80"/>
      <w:kern w:val="0"/>
      <w:sz w:val="28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Pr>
      <w:b/>
      <w:bCs/>
      <w:color w:val="5B9BD5" w:themeColor="accent1"/>
      <w:kern w:val="0"/>
      <w:sz w:val="24"/>
      <w14:ligatures w14:val="none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Heading">
    <w:name w:val="Form Heading"/>
    <w:basedOn w:val="Normal"/>
    <w:uiPriority w:val="2"/>
    <w:qFormat/>
    <w:pPr>
      <w:spacing w:after="120"/>
    </w:pPr>
    <w:rPr>
      <w:b/>
      <w:bCs/>
    </w:rPr>
  </w:style>
  <w:style w:type="paragraph" w:customStyle="1" w:styleId="FormText">
    <w:name w:val="Form Text"/>
    <w:basedOn w:val="Normal"/>
    <w:uiPriority w:val="2"/>
    <w:qFormat/>
    <w:pPr>
      <w:spacing w:after="1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before="200" w:after="0"/>
      <w:contextualSpacing/>
      <w:jc w:val="right"/>
    </w:pPr>
    <w:rPr>
      <w:rFonts w:asciiTheme="majorHAnsi" w:eastAsiaTheme="majorEastAsia" w:hAnsiTheme="majorHAnsi" w:cstheme="majorBidi"/>
      <w:noProof/>
      <w:color w:val="1F4E79" w:themeColor="accent1" w:themeShade="80"/>
      <w:kern w:val="0"/>
      <w:sz w:val="20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Theme="majorEastAsia" w:hAnsiTheme="majorHAnsi" w:cstheme="majorBidi"/>
      <w:noProof/>
      <w:color w:val="1F4E79" w:themeColor="accent1" w:themeShade="80"/>
      <w:kern w:val="0"/>
      <w:sz w:val="20"/>
      <w14:ligatures w14:val="none"/>
    </w:rPr>
  </w:style>
  <w:style w:type="paragraph" w:styleId="Closing">
    <w:name w:val="Closing"/>
    <w:basedOn w:val="Normal"/>
    <w:link w:val="ClosingChar"/>
    <w:uiPriority w:val="4"/>
    <w:unhideWhenUsed/>
    <w:qFormat/>
    <w:rsid w:val="00147208"/>
    <w:pPr>
      <w:spacing w:before="360" w:after="120"/>
    </w:pPr>
    <w:rPr>
      <w:b/>
      <w:bCs/>
      <w:color w:val="2E74B5" w:themeColor="accent1" w:themeShade="BF"/>
      <w:sz w:val="24"/>
    </w:rPr>
  </w:style>
  <w:style w:type="character" w:customStyle="1" w:styleId="ClosingChar">
    <w:name w:val="Closing Char"/>
    <w:basedOn w:val="DefaultParagraphFont"/>
    <w:link w:val="Closing"/>
    <w:uiPriority w:val="4"/>
    <w:rsid w:val="00147208"/>
    <w:rPr>
      <w:b/>
      <w:bCs/>
      <w:color w:val="2E74B5" w:themeColor="accent1" w:themeShade="BF"/>
      <w:sz w:val="24"/>
    </w:rPr>
  </w:style>
  <w:style w:type="paragraph" w:customStyle="1" w:styleId="Organization">
    <w:name w:val="Organization"/>
    <w:basedOn w:val="Normal"/>
    <w:next w:val="Normal"/>
    <w:uiPriority w:val="4"/>
    <w:qFormat/>
    <w:rsid w:val="00591137"/>
    <w:pPr>
      <w:spacing w:before="840" w:after="0" w:line="288" w:lineRule="auto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styleId="Strong">
    <w:name w:val="Strong"/>
    <w:basedOn w:val="DefaultParagraphFont"/>
    <w:uiPriority w:val="2"/>
    <w:unhideWhenUsed/>
    <w:qFormat/>
    <w:rPr>
      <w:b w:val="0"/>
      <w:bCs w:val="0"/>
      <w:color w:val="5B9BD5" w:themeColor="accent1"/>
    </w:rPr>
  </w:style>
  <w:style w:type="paragraph" w:customStyle="1" w:styleId="ContactInfo">
    <w:name w:val="Contact Info"/>
    <w:basedOn w:val="Normal"/>
    <w:uiPriority w:val="4"/>
    <w:qFormat/>
    <w:pPr>
      <w:spacing w:before="40" w:after="0"/>
    </w:pPr>
  </w:style>
  <w:style w:type="paragraph" w:styleId="NormalWeb">
    <w:name w:val="Normal (Web)"/>
    <w:basedOn w:val="Normal"/>
    <w:uiPriority w:val="99"/>
    <w:semiHidden/>
    <w:unhideWhenUsed/>
    <w:rsid w:val="00632E7B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jpe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png"/><Relationship Id="rId32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jpe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jpeg"/><Relationship Id="rId30" Type="http://schemas.openxmlformats.org/officeDocument/2006/relationships/header" Target="header1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vi\AppData\Roaming\Microsoft\Templates\Business%20sales%20invoic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D1C9F03812946ACA5EAD41E4BD791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6BED23-E7E7-49A2-8BA2-4B2DEEA63D2F}"/>
      </w:docPartPr>
      <w:docPartBody>
        <w:p w:rsidR="00E70D14" w:rsidRDefault="00F07890" w:rsidP="00F07890">
          <w:pPr>
            <w:pStyle w:val="2D1C9F03812946ACA5EAD41E4BD791DB"/>
          </w:pPr>
          <w:r w:rsidRPr="005C2CF2">
            <w:t>November 30, 2022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E9E"/>
    <w:rsid w:val="00017E68"/>
    <w:rsid w:val="000242E5"/>
    <w:rsid w:val="00040D14"/>
    <w:rsid w:val="0006724E"/>
    <w:rsid w:val="00084191"/>
    <w:rsid w:val="000C52D9"/>
    <w:rsid w:val="00104B97"/>
    <w:rsid w:val="001801A2"/>
    <w:rsid w:val="00237945"/>
    <w:rsid w:val="002469A9"/>
    <w:rsid w:val="00447568"/>
    <w:rsid w:val="00476E9E"/>
    <w:rsid w:val="00476EF4"/>
    <w:rsid w:val="004F05F6"/>
    <w:rsid w:val="00517E07"/>
    <w:rsid w:val="0057469C"/>
    <w:rsid w:val="00623A13"/>
    <w:rsid w:val="00624081"/>
    <w:rsid w:val="006C18FF"/>
    <w:rsid w:val="006C669B"/>
    <w:rsid w:val="00702FC7"/>
    <w:rsid w:val="00712F22"/>
    <w:rsid w:val="00875C2A"/>
    <w:rsid w:val="008D55CE"/>
    <w:rsid w:val="00937E91"/>
    <w:rsid w:val="009C50EB"/>
    <w:rsid w:val="009F502E"/>
    <w:rsid w:val="00A00971"/>
    <w:rsid w:val="00AB6E08"/>
    <w:rsid w:val="00AF3AC3"/>
    <w:rsid w:val="00BA608E"/>
    <w:rsid w:val="00C61CDB"/>
    <w:rsid w:val="00D47C45"/>
    <w:rsid w:val="00D57713"/>
    <w:rsid w:val="00D657F2"/>
    <w:rsid w:val="00DF03EC"/>
    <w:rsid w:val="00E70D14"/>
    <w:rsid w:val="00ED264A"/>
    <w:rsid w:val="00F07890"/>
    <w:rsid w:val="00F46583"/>
    <w:rsid w:val="00F5786D"/>
    <w:rsid w:val="00FD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2"/>
    <w:qFormat/>
    <w:pPr>
      <w:spacing w:after="0" w:line="420" w:lineRule="exact"/>
    </w:pPr>
    <w:rPr>
      <w:rFonts w:asciiTheme="majorHAnsi" w:eastAsiaTheme="majorEastAsia" w:hAnsiTheme="majorHAnsi" w:cstheme="majorBidi"/>
      <w:caps/>
      <w:color w:val="1F3864" w:themeColor="accent1" w:themeShade="80"/>
      <w:kern w:val="28"/>
      <w:sz w:val="38"/>
      <w:szCs w:val="20"/>
      <w:lang w:eastAsia="ja-JP"/>
    </w:rPr>
  </w:style>
  <w:style w:type="character" w:customStyle="1" w:styleId="TitleChar">
    <w:name w:val="Title Char"/>
    <w:basedOn w:val="DefaultParagraphFont"/>
    <w:link w:val="Title"/>
    <w:uiPriority w:val="2"/>
    <w:rPr>
      <w:rFonts w:asciiTheme="majorHAnsi" w:eastAsiaTheme="majorEastAsia" w:hAnsiTheme="majorHAnsi" w:cstheme="majorBidi"/>
      <w:caps/>
      <w:color w:val="1F3864" w:themeColor="accent1" w:themeShade="80"/>
      <w:kern w:val="28"/>
      <w:sz w:val="38"/>
      <w:szCs w:val="20"/>
      <w:lang w:eastAsia="ja-JP"/>
    </w:rPr>
  </w:style>
  <w:style w:type="paragraph" w:customStyle="1" w:styleId="2D1C9F03812946ACA5EAD41E4BD791DB">
    <w:name w:val="2D1C9F03812946ACA5EAD41E4BD791DB"/>
    <w:rsid w:val="00F078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Blue Business Set">
  <a:themeElements>
    <a:clrScheme name="Proposal">
      <a:dk1>
        <a:sysClr val="windowText" lastClr="000000"/>
      </a:dk1>
      <a:lt1>
        <a:sysClr val="window" lastClr="FFFFFF"/>
      </a:lt1>
      <a:dk2>
        <a:srgbClr val="2C283A"/>
      </a:dk2>
      <a:lt2>
        <a:srgbClr val="F1EAE6"/>
      </a:lt2>
      <a:accent1>
        <a:srgbClr val="5B9BD5"/>
      </a:accent1>
      <a:accent2>
        <a:srgbClr val="86BB40"/>
      </a:accent2>
      <a:accent3>
        <a:srgbClr val="F4BF2E"/>
      </a:accent3>
      <a:accent4>
        <a:srgbClr val="F3866C"/>
      </a:accent4>
      <a:accent5>
        <a:srgbClr val="92588D"/>
      </a:accent5>
      <a:accent6>
        <a:srgbClr val="F3533F"/>
      </a:accent6>
      <a:hlink>
        <a:srgbClr val="40ACD1"/>
      </a:hlink>
      <a:folHlink>
        <a:srgbClr val="92588D"/>
      </a:folHlink>
    </a:clrScheme>
    <a:fontScheme name="Arial Black-Arial">
      <a:majorFont>
        <a:latin typeface="Arial Black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6" ma:contentTypeDescription="Create a new document." ma:contentTypeScope="" ma:versionID="ac37c1753acd5e330d2062ccec26ea66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3b340c7101c92c5120abd06486f94548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  <xsd:element ref="ns2:MediaServiceSearchProperties" minOccurs="0"/>
                <xsd:element ref="ns2:MediaServiceDoc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ocTags" ma:index="30" nillable="true" ma:displayName="MediaServiceDocTags" ma:hidden="true" ma:internalName="MediaServiceDoc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F0ACC9-2D1A-44A7-BC7A-D7A43A58C4E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customXml/itemProps2.xml><?xml version="1.0" encoding="utf-8"?>
<ds:datastoreItem xmlns:ds="http://schemas.openxmlformats.org/officeDocument/2006/customXml" ds:itemID="{95920CCC-7971-4980-8B94-C0D74CBC4C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3B1A1D-B6FD-4D51-9E85-E58130E5B6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ED7E39-1D0B-4FB6-B926-433E7A52DAD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Business sales invoice</Template>
  <TotalTime>0</TotalTime>
  <Pages>5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2025-05-21T23:38:00Z</dcterms:created>
  <dcterms:modified xsi:type="dcterms:W3CDTF">2026-07-02T06:18:00Z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