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9CCD9" w14:textId="333B97F0" w:rsidR="00B038FA" w:rsidRPr="00B038FA" w:rsidRDefault="00B038FA">
      <w:pPr>
        <w:rPr>
          <w:b/>
          <w:bCs/>
          <w:color w:val="FF0000"/>
          <w:sz w:val="24"/>
          <w:szCs w:val="24"/>
        </w:rPr>
      </w:pPr>
      <w:r>
        <w:rPr>
          <w:b/>
          <w:bCs/>
          <w:color w:val="FF0000"/>
          <w:sz w:val="24"/>
          <w:szCs w:val="24"/>
        </w:rPr>
        <w:t>STYLE REFERENCE NUMBER – LINK-PB-25-</w:t>
      </w:r>
      <w:r w:rsidR="006D74D9">
        <w:rPr>
          <w:b/>
          <w:bCs/>
          <w:color w:val="FF0000"/>
          <w:sz w:val="24"/>
          <w:szCs w:val="24"/>
        </w:rPr>
        <w:t>150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B038FA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26E57520" w14:textId="77777777" w:rsidR="00327675" w:rsidRDefault="000B6685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0B668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327675" w:rsidRPr="0032767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ASAD Back Panel Hydro</w:t>
            </w:r>
          </w:p>
          <w:p w14:paraId="7724776B" w14:textId="1DCDF56D" w:rsidR="000C0858" w:rsidRDefault="00327675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32767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carrier</w:t>
            </w: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</w:t>
            </w:r>
            <w:sdt>
              <w:sdtPr>
                <w:rPr>
                  <w:color w:val="002060"/>
                </w:rPr>
                <w:id w:val="825012644"/>
                <w:placeholder>
                  <w:docPart w:val="4CE9EA45A6C74636B8F3A4575C6454DA"/>
                </w:placeholder>
                <w15:appearance w15:val="hidden"/>
              </w:sdtPr>
              <w:sdtEndPr/>
              <w:sdtContent>
                <w:r>
                  <w:rPr>
                    <w:color w:val="002060"/>
                  </w:rPr>
                  <w:t>September 22, 2025</w:t>
                </w:r>
              </w:sdtContent>
            </w:sdt>
          </w:p>
          <w:p w14:paraId="5BA4441E" w14:textId="30D4B215" w:rsidR="005C2CF2" w:rsidRPr="00711EBF" w:rsidRDefault="005C2CF2" w:rsidP="00DE4BCC">
            <w:pPr>
              <w:pStyle w:val="Subtitle"/>
              <w:rPr>
                <w:color w:val="auto"/>
              </w:rPr>
            </w:pPr>
          </w:p>
        </w:tc>
      </w:tr>
    </w:tbl>
    <w:p w14:paraId="2E06F1D6" w14:textId="6B6670C0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2050"/>
        <w:gridCol w:w="2319"/>
        <w:gridCol w:w="2494"/>
        <w:gridCol w:w="2487"/>
      </w:tblGrid>
      <w:tr w:rsidR="001B6B88" w14:paraId="19AE759A" w14:textId="7F4EABB6" w:rsidTr="001B6B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050" w:type="dxa"/>
            <w:vAlign w:val="center"/>
          </w:tcPr>
          <w:p w14:paraId="7FA2DD29" w14:textId="1E22C02A" w:rsidR="001B6B88" w:rsidRDefault="001B6B88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PO Number</w:t>
            </w:r>
          </w:p>
        </w:tc>
        <w:tc>
          <w:tcPr>
            <w:tcW w:w="2319" w:type="dxa"/>
            <w:vAlign w:val="center"/>
          </w:tcPr>
          <w:p w14:paraId="260B65A2" w14:textId="1806A0A7" w:rsidR="001B6B88" w:rsidRDefault="001B6B88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Product Code</w:t>
            </w:r>
          </w:p>
        </w:tc>
        <w:tc>
          <w:tcPr>
            <w:tcW w:w="2494" w:type="dxa"/>
            <w:vAlign w:val="center"/>
          </w:tcPr>
          <w:p w14:paraId="1E46B585" w14:textId="21F3F849" w:rsidR="001B6B88" w:rsidRDefault="001B6B88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Color</w:t>
            </w:r>
          </w:p>
        </w:tc>
        <w:tc>
          <w:tcPr>
            <w:tcW w:w="2487" w:type="dxa"/>
          </w:tcPr>
          <w:p w14:paraId="081E4E8C" w14:textId="136BE580" w:rsidR="001B6B88" w:rsidRPr="001B6B88" w:rsidRDefault="001B6B88" w:rsidP="00037268">
            <w:pPr>
              <w:jc w:val="center"/>
              <w:rPr>
                <w:b w:val="0"/>
                <w:color w:val="auto"/>
              </w:rPr>
            </w:pPr>
            <w:r w:rsidRPr="001B6B88">
              <w:rPr>
                <w:b w:val="0"/>
                <w:color w:val="auto"/>
              </w:rPr>
              <w:t>QTY</w:t>
            </w:r>
          </w:p>
        </w:tc>
      </w:tr>
      <w:tr w:rsidR="000C0858" w14:paraId="0805CD0D" w14:textId="0DB7F3DB" w:rsidTr="00F00384">
        <w:tc>
          <w:tcPr>
            <w:tcW w:w="2050" w:type="dxa"/>
            <w:vAlign w:val="bottom"/>
          </w:tcPr>
          <w:p w14:paraId="54E256F5" w14:textId="318052E9" w:rsidR="000C0858" w:rsidRDefault="000C0858" w:rsidP="000C0858">
            <w:pPr>
              <w:jc w:val="center"/>
              <w:rPr>
                <w:b/>
                <w:bCs/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P10124</w:t>
            </w:r>
            <w:r w:rsidR="00132903">
              <w:rPr>
                <w:rFonts w:ascii="Calibri" w:hAnsi="Calibri" w:cs="Calibri"/>
                <w:szCs w:val="18"/>
              </w:rPr>
              <w:t>37</w:t>
            </w:r>
          </w:p>
        </w:tc>
        <w:tc>
          <w:tcPr>
            <w:tcW w:w="2319" w:type="dxa"/>
            <w:vAlign w:val="center"/>
          </w:tcPr>
          <w:p w14:paraId="0A2ECFD2" w14:textId="1DB980E8" w:rsidR="000C0858" w:rsidRDefault="000C0858" w:rsidP="000C0858">
            <w:pPr>
              <w:jc w:val="center"/>
              <w:rPr>
                <w:b/>
                <w:bCs/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8436</w:t>
            </w:r>
            <w:r w:rsidR="00132903">
              <w:rPr>
                <w:rFonts w:ascii="Calibri" w:hAnsi="Calibri" w:cs="Calibri"/>
                <w:szCs w:val="18"/>
              </w:rPr>
              <w:t>30</w:t>
            </w:r>
          </w:p>
        </w:tc>
        <w:tc>
          <w:tcPr>
            <w:tcW w:w="2494" w:type="dxa"/>
            <w:vAlign w:val="center"/>
          </w:tcPr>
          <w:p w14:paraId="40E76476" w14:textId="70DF340D" w:rsidR="000C0858" w:rsidRPr="005F6098" w:rsidRDefault="005F6098" w:rsidP="000C0858">
            <w:pPr>
              <w:jc w:val="center"/>
              <w:rPr>
                <w:color w:val="auto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MULTICAM</w:t>
            </w:r>
          </w:p>
        </w:tc>
        <w:tc>
          <w:tcPr>
            <w:tcW w:w="2487" w:type="dxa"/>
          </w:tcPr>
          <w:p w14:paraId="6512C55D" w14:textId="6528CE31" w:rsidR="000C0858" w:rsidRDefault="00132903" w:rsidP="000C085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5</w:t>
            </w:r>
            <w:r w:rsidR="000C0858">
              <w:rPr>
                <w:rFonts w:ascii="Calibri" w:hAnsi="Calibri" w:cs="Calibri"/>
                <w:szCs w:val="18"/>
              </w:rPr>
              <w:t>0pcs</w:t>
            </w:r>
          </w:p>
        </w:tc>
      </w:tr>
      <w:tr w:rsidR="000C0858" w14:paraId="5BACD368" w14:textId="77777777" w:rsidTr="00F00384">
        <w:tc>
          <w:tcPr>
            <w:tcW w:w="2050" w:type="dxa"/>
            <w:vAlign w:val="bottom"/>
          </w:tcPr>
          <w:p w14:paraId="01FD7221" w14:textId="41C53149" w:rsidR="000C0858" w:rsidRDefault="000C0858" w:rsidP="000C085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P10124</w:t>
            </w:r>
            <w:r w:rsidR="00132903">
              <w:rPr>
                <w:rFonts w:ascii="Calibri" w:hAnsi="Calibri" w:cs="Calibri"/>
                <w:szCs w:val="18"/>
              </w:rPr>
              <w:t>37</w:t>
            </w:r>
          </w:p>
        </w:tc>
        <w:tc>
          <w:tcPr>
            <w:tcW w:w="2319" w:type="dxa"/>
            <w:vAlign w:val="center"/>
          </w:tcPr>
          <w:p w14:paraId="73100E43" w14:textId="77C41E25" w:rsidR="000C0858" w:rsidRDefault="000C0858" w:rsidP="000C085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8436</w:t>
            </w:r>
            <w:r w:rsidR="00132903">
              <w:rPr>
                <w:rFonts w:ascii="Calibri" w:hAnsi="Calibri" w:cs="Calibri"/>
                <w:szCs w:val="18"/>
              </w:rPr>
              <w:t>31</w:t>
            </w:r>
          </w:p>
        </w:tc>
        <w:tc>
          <w:tcPr>
            <w:tcW w:w="2494" w:type="dxa"/>
            <w:vAlign w:val="center"/>
          </w:tcPr>
          <w:p w14:paraId="4A002778" w14:textId="430D4C85" w:rsidR="000C0858" w:rsidRPr="000C0858" w:rsidRDefault="00132903" w:rsidP="000C0858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RANGER GREEN</w:t>
            </w:r>
          </w:p>
        </w:tc>
        <w:tc>
          <w:tcPr>
            <w:tcW w:w="2487" w:type="dxa"/>
          </w:tcPr>
          <w:p w14:paraId="02F71352" w14:textId="7EC8C82C" w:rsidR="000C0858" w:rsidRDefault="00132903" w:rsidP="000C085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5</w:t>
            </w:r>
            <w:r w:rsidR="000C0858">
              <w:rPr>
                <w:rFonts w:ascii="Calibri" w:hAnsi="Calibri" w:cs="Calibri"/>
                <w:szCs w:val="18"/>
              </w:rPr>
              <w:t>0pcs</w:t>
            </w:r>
          </w:p>
        </w:tc>
      </w:tr>
      <w:tr w:rsidR="005F6098" w14:paraId="357436D6" w14:textId="77777777" w:rsidTr="00F00384">
        <w:tc>
          <w:tcPr>
            <w:tcW w:w="2050" w:type="dxa"/>
            <w:vAlign w:val="bottom"/>
          </w:tcPr>
          <w:p w14:paraId="06BEC7F1" w14:textId="2FD6A8A8" w:rsidR="005F6098" w:rsidRDefault="005F6098" w:rsidP="005F609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P10124</w:t>
            </w:r>
            <w:r w:rsidR="00132903">
              <w:rPr>
                <w:rFonts w:ascii="Calibri" w:hAnsi="Calibri" w:cs="Calibri"/>
                <w:szCs w:val="18"/>
              </w:rPr>
              <w:t>37</w:t>
            </w:r>
          </w:p>
        </w:tc>
        <w:tc>
          <w:tcPr>
            <w:tcW w:w="2319" w:type="dxa"/>
            <w:vAlign w:val="center"/>
          </w:tcPr>
          <w:p w14:paraId="60091EA6" w14:textId="2CA63F43" w:rsidR="005F6098" w:rsidRDefault="005F6098" w:rsidP="005F609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8436</w:t>
            </w:r>
            <w:r w:rsidR="00132903">
              <w:rPr>
                <w:rFonts w:ascii="Calibri" w:hAnsi="Calibri" w:cs="Calibri"/>
                <w:szCs w:val="18"/>
              </w:rPr>
              <w:t>32</w:t>
            </w:r>
          </w:p>
        </w:tc>
        <w:tc>
          <w:tcPr>
            <w:tcW w:w="2494" w:type="dxa"/>
            <w:vAlign w:val="center"/>
          </w:tcPr>
          <w:p w14:paraId="58E9A5B0" w14:textId="3BEC1CF3" w:rsidR="005F6098" w:rsidRPr="000C0858" w:rsidRDefault="00132903" w:rsidP="005F6098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TFP</w:t>
            </w:r>
          </w:p>
        </w:tc>
        <w:tc>
          <w:tcPr>
            <w:tcW w:w="2487" w:type="dxa"/>
          </w:tcPr>
          <w:p w14:paraId="1686338C" w14:textId="39F565A6" w:rsidR="005F6098" w:rsidRDefault="005F6098" w:rsidP="005F609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50pcs</w:t>
            </w:r>
          </w:p>
        </w:tc>
      </w:tr>
    </w:tbl>
    <w:p w14:paraId="4568EBF1" w14:textId="4C575AA6" w:rsidR="0077396A" w:rsidRDefault="004649DF" w:rsidP="00155384">
      <w:pPr>
        <w:rPr>
          <w:color w:val="auto"/>
        </w:rPr>
      </w:pPr>
      <w:r w:rsidRPr="004649DF">
        <w:rPr>
          <w:noProof/>
          <w:sz w:val="20"/>
          <w:szCs w:val="22"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4BC5C956" wp14:editId="28057B1D">
                <wp:simplePos x="0" y="0"/>
                <wp:positionH relativeFrom="column">
                  <wp:posOffset>1234440</wp:posOffset>
                </wp:positionH>
                <wp:positionV relativeFrom="paragraph">
                  <wp:posOffset>880110</wp:posOffset>
                </wp:positionV>
                <wp:extent cx="1935480" cy="121285"/>
                <wp:effectExtent l="38100" t="0" r="26670" b="88265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35480" cy="12128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387CED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" o:spid="_x0000_s1026" type="#_x0000_t32" style="position:absolute;margin-left:97.2pt;margin-top:69.3pt;width:152.4pt;height:9.55pt;flip:x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" strokecolor="#d7230d [2409]" strokeweight=".5pt">
                <v:stroke endarrow="block" joinstyle="miter"/>
              </v:shape>
            </w:pict>
          </mc:Fallback>
        </mc:AlternateContent>
      </w: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D077E5" w:rsidRPr="00DE4BCC" w14:paraId="5AB1B898" w14:textId="77777777" w:rsidTr="00262A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AB19BC6" w14:textId="593B4E77" w:rsidR="00D077E5" w:rsidRPr="00DE4BCC" w:rsidRDefault="00D077E5" w:rsidP="00262A98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D077E5" w:rsidRPr="00DE4BCC" w14:paraId="4C297F48" w14:textId="77777777" w:rsidTr="004649DF">
        <w:trPr>
          <w:trHeight w:val="9008"/>
        </w:trPr>
        <w:tc>
          <w:tcPr>
            <w:tcW w:w="5000" w:type="pct"/>
          </w:tcPr>
          <w:p w14:paraId="3E55D46A" w14:textId="4223A6B1" w:rsidR="00132903" w:rsidRPr="00132903" w:rsidRDefault="00EF2432" w:rsidP="00132903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62F901D6" wp14:editId="39465D70">
                      <wp:simplePos x="0" y="0"/>
                      <wp:positionH relativeFrom="column">
                        <wp:posOffset>3075305</wp:posOffset>
                      </wp:positionH>
                      <wp:positionV relativeFrom="paragraph">
                        <wp:posOffset>137796</wp:posOffset>
                      </wp:positionV>
                      <wp:extent cx="2758440" cy="1752600"/>
                      <wp:effectExtent l="0" t="0" r="22860" b="19050"/>
                      <wp:wrapNone/>
                      <wp:docPr id="1276515321" name="Text Box 12765153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58440" cy="1752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9B7BE0F" w14:textId="74272CAE" w:rsidR="00E10F5B" w:rsidRDefault="00E10F5B" w:rsidP="00E10F5B">
                                  <w:r>
                                    <w:t xml:space="preserve">Item: </w:t>
                                  </w:r>
                                  <w:r w:rsidR="004649DF">
                                    <w:t xml:space="preserve">500D </w:t>
                                  </w:r>
                                  <w:r>
                                    <w:t xml:space="preserve">CODURA </w:t>
                                  </w:r>
                                  <w:r w:rsidR="004649DF">
                                    <w:t>/ b52 squadron / 25MM WEBBING S/S / VELCRO LOOP 25MM &amp; 50MM</w:t>
                                  </w:r>
                                </w:p>
                                <w:p w14:paraId="090318A0" w14:textId="214AF302" w:rsidR="00E10F5B" w:rsidRDefault="00E10F5B" w:rsidP="00E10F5B">
                                  <w:r>
                                    <w:t xml:space="preserve">Style Color: </w:t>
                                  </w:r>
                                  <w:r w:rsidR="000C0858">
                                    <w:t>MCAM</w:t>
                                  </w:r>
                                </w:p>
                                <w:p w14:paraId="56D45710" w14:textId="70C55CD3" w:rsidR="00E10F5B" w:rsidRDefault="00E10F5B" w:rsidP="00E10F5B">
                                  <w:r>
                                    <w:t xml:space="preserve">RM Color: </w:t>
                                  </w:r>
                                  <w:r w:rsidR="000C0858">
                                    <w:t xml:space="preserve">MCAM </w:t>
                                  </w:r>
                                </w:p>
                                <w:p w14:paraId="02BBCB6D" w14:textId="627892CB" w:rsidR="000C0858" w:rsidRDefault="000C0858" w:rsidP="000C0858">
                                  <w:r>
                                    <w:t xml:space="preserve">Style Color: </w:t>
                                  </w:r>
                                  <w:r w:rsidR="000D5669">
                                    <w:t>TFP</w:t>
                                  </w:r>
                                </w:p>
                                <w:p w14:paraId="7977CBF8" w14:textId="0EEA615A" w:rsidR="000C0858" w:rsidRDefault="000C0858" w:rsidP="000C0858">
                                  <w:r>
                                    <w:t xml:space="preserve">RM Color: </w:t>
                                  </w:r>
                                  <w:r w:rsidR="000D5669">
                                    <w:t>TFP</w:t>
                                  </w:r>
                                </w:p>
                                <w:p w14:paraId="1098673C" w14:textId="76131078" w:rsidR="000C0858" w:rsidRDefault="000C0858" w:rsidP="000C0858">
                                  <w:r>
                                    <w:t xml:space="preserve">Style Color: </w:t>
                                  </w:r>
                                  <w:r w:rsidR="000D5669">
                                    <w:t>RG</w:t>
                                  </w:r>
                                </w:p>
                                <w:p w14:paraId="41BD2E8E" w14:textId="6A291EB6" w:rsidR="000C0858" w:rsidRDefault="000C0858" w:rsidP="000C0858">
                                  <w:r>
                                    <w:t xml:space="preserve">RM Color: </w:t>
                                  </w:r>
                                  <w:r w:rsidR="000D5669">
                                    <w:t>RG</w:t>
                                  </w:r>
                                </w:p>
                                <w:p w14:paraId="4A64C3ED" w14:textId="77777777" w:rsidR="000C0858" w:rsidRDefault="000C0858" w:rsidP="00E10F5B"/>
                                <w:p w14:paraId="2B1CEFB5" w14:textId="77777777" w:rsidR="00E10F5B" w:rsidRDefault="00E10F5B" w:rsidP="00E10F5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2F901D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276515321" o:spid="_x0000_s1026" type="#_x0000_t202" style="position:absolute;margin-left:242.15pt;margin-top:10.85pt;width:217.2pt;height:138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" fillcolor="white [3201]" strokeweight=".5pt">
                      <v:textbox>
                        <w:txbxContent>
                          <w:p w14:paraId="29B7BE0F" w14:textId="74272CAE" w:rsidR="00E10F5B" w:rsidRDefault="00E10F5B" w:rsidP="00E10F5B">
                            <w:r>
                              <w:t xml:space="preserve">Item: </w:t>
                            </w:r>
                            <w:r w:rsidR="004649DF">
                              <w:t xml:space="preserve">500D </w:t>
                            </w:r>
                            <w:r>
                              <w:t xml:space="preserve">CODURA </w:t>
                            </w:r>
                            <w:r w:rsidR="004649DF">
                              <w:t>/ b52 squadron / 25MM WEBBING S/S / VELCRO LOOP 25MM &amp; 50MM</w:t>
                            </w:r>
                          </w:p>
                          <w:p w14:paraId="090318A0" w14:textId="214AF302" w:rsidR="00E10F5B" w:rsidRDefault="00E10F5B" w:rsidP="00E10F5B">
                            <w:r>
                              <w:t xml:space="preserve">Style Color: </w:t>
                            </w:r>
                            <w:r w:rsidR="000C0858">
                              <w:t>MCAM</w:t>
                            </w:r>
                          </w:p>
                          <w:p w14:paraId="56D45710" w14:textId="70C55CD3" w:rsidR="00E10F5B" w:rsidRDefault="00E10F5B" w:rsidP="00E10F5B">
                            <w:r>
                              <w:t xml:space="preserve">RM Color: </w:t>
                            </w:r>
                            <w:r w:rsidR="000C0858">
                              <w:t xml:space="preserve">MCAM </w:t>
                            </w:r>
                          </w:p>
                          <w:p w14:paraId="02BBCB6D" w14:textId="627892CB" w:rsidR="000C0858" w:rsidRDefault="000C0858" w:rsidP="000C0858">
                            <w:r>
                              <w:t xml:space="preserve">Style Color: </w:t>
                            </w:r>
                            <w:r w:rsidR="000D5669">
                              <w:t>TFP</w:t>
                            </w:r>
                          </w:p>
                          <w:p w14:paraId="7977CBF8" w14:textId="0EEA615A" w:rsidR="000C0858" w:rsidRDefault="000C0858" w:rsidP="000C0858">
                            <w:r>
                              <w:t xml:space="preserve">RM Color: </w:t>
                            </w:r>
                            <w:r w:rsidR="000D5669">
                              <w:t>TFP</w:t>
                            </w:r>
                          </w:p>
                          <w:p w14:paraId="1098673C" w14:textId="76131078" w:rsidR="000C0858" w:rsidRDefault="000C0858" w:rsidP="000C0858">
                            <w:r>
                              <w:t xml:space="preserve">Style Color: </w:t>
                            </w:r>
                            <w:r w:rsidR="000D5669">
                              <w:t>RG</w:t>
                            </w:r>
                          </w:p>
                          <w:p w14:paraId="41BD2E8E" w14:textId="6A291EB6" w:rsidR="000C0858" w:rsidRDefault="000C0858" w:rsidP="000C0858">
                            <w:r>
                              <w:t xml:space="preserve">RM Color: </w:t>
                            </w:r>
                            <w:r w:rsidR="000D5669">
                              <w:t>RG</w:t>
                            </w:r>
                          </w:p>
                          <w:p w14:paraId="4A64C3ED" w14:textId="77777777" w:rsidR="000C0858" w:rsidRDefault="000C0858" w:rsidP="00E10F5B"/>
                          <w:p w14:paraId="2B1CEFB5" w14:textId="77777777" w:rsidR="00E10F5B" w:rsidRDefault="00E10F5B" w:rsidP="00E10F5B"/>
                        </w:txbxContent>
                      </v:textbox>
                    </v:shape>
                  </w:pict>
                </mc:Fallback>
              </mc:AlternateContent>
            </w:r>
            <w:r w:rsidR="004649D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644CEDE8" wp14:editId="6441BE96">
                      <wp:simplePos x="0" y="0"/>
                      <wp:positionH relativeFrom="column">
                        <wp:posOffset>1132205</wp:posOffset>
                      </wp:positionH>
                      <wp:positionV relativeFrom="paragraph">
                        <wp:posOffset>343535</wp:posOffset>
                      </wp:positionV>
                      <wp:extent cx="1950720" cy="1805305"/>
                      <wp:effectExtent l="38100" t="0" r="30480" b="61595"/>
                      <wp:wrapNone/>
                      <wp:docPr id="1276515318" name="Straight Arrow Connector 12765153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50720" cy="180530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5F9298" id="Straight Arrow Connector 1276515318" o:spid="_x0000_s1026" type="#_x0000_t32" style="position:absolute;margin-left:89.15pt;margin-top:27.05pt;width:153.6pt;height:142.15pt;flip:x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4649DF" w:rsidRPr="004649DF">
              <w:rPr>
                <w:noProof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095488" behindDoc="0" locked="0" layoutInCell="1" allowOverlap="1" wp14:anchorId="407ACD8D" wp14:editId="759269BD">
                      <wp:simplePos x="0" y="0"/>
                      <wp:positionH relativeFrom="column">
                        <wp:posOffset>1231265</wp:posOffset>
                      </wp:positionH>
                      <wp:positionV relativeFrom="paragraph">
                        <wp:posOffset>335915</wp:posOffset>
                      </wp:positionV>
                      <wp:extent cx="1844040" cy="1370965"/>
                      <wp:effectExtent l="38100" t="0" r="22860" b="57785"/>
                      <wp:wrapNone/>
                      <wp:docPr id="3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44040" cy="137096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C555E4" id="Straight Arrow Connector 3" o:spid="_x0000_s1026" type="#_x0000_t32" style="position:absolute;margin-left:96.95pt;margin-top:26.45pt;width:145.2pt;height:107.95pt;flip:x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4649D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06377C09" wp14:editId="58A67711">
                      <wp:simplePos x="0" y="0"/>
                      <wp:positionH relativeFrom="column">
                        <wp:posOffset>1482725</wp:posOffset>
                      </wp:positionH>
                      <wp:positionV relativeFrom="paragraph">
                        <wp:posOffset>343535</wp:posOffset>
                      </wp:positionV>
                      <wp:extent cx="1584960" cy="358140"/>
                      <wp:effectExtent l="38100" t="0" r="15240" b="80010"/>
                      <wp:wrapNone/>
                      <wp:docPr id="13" name="Straight Arrow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84960" cy="3581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573D39" id="Straight Arrow Connector 13" o:spid="_x0000_s1026" type="#_x0000_t32" style="position:absolute;margin-left:116.75pt;margin-top:27.05pt;width:124.8pt;height:28.2pt;flip:x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4649D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8640" behindDoc="0" locked="0" layoutInCell="1" allowOverlap="1" wp14:anchorId="35F045C4" wp14:editId="74D72AA2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290195</wp:posOffset>
                      </wp:positionV>
                      <wp:extent cx="2240280" cy="1020445"/>
                      <wp:effectExtent l="38100" t="0" r="26670" b="65405"/>
                      <wp:wrapNone/>
                      <wp:docPr id="1276515308" name="Straight Arrow Connector 12765153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40280" cy="10204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B9F2FA" id="Straight Arrow Connector 1276515308" o:spid="_x0000_s1026" type="#_x0000_t32" style="position:absolute;margin-left:76.55pt;margin-top:22.85pt;width:176.4pt;height:80.35pt;flip:x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132903">
              <w:t xml:space="preserve"> </w:t>
            </w:r>
            <w:r w:rsidR="00132903" w:rsidRPr="00132903">
              <w:rPr>
                <w:noProof/>
              </w:rPr>
              <w:drawing>
                <wp:anchor distT="0" distB="0" distL="114300" distR="114300" simplePos="0" relativeHeight="252092416" behindDoc="1" locked="0" layoutInCell="1" allowOverlap="1" wp14:anchorId="57A3B4A4" wp14:editId="5209149E">
                  <wp:simplePos x="0" y="0"/>
                  <wp:positionH relativeFrom="column">
                    <wp:posOffset>-79375</wp:posOffset>
                  </wp:positionH>
                  <wp:positionV relativeFrom="paragraph">
                    <wp:posOffset>122555</wp:posOffset>
                  </wp:positionV>
                  <wp:extent cx="2750820" cy="2505710"/>
                  <wp:effectExtent l="8255" t="0" r="635" b="635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34" r="13333"/>
                          <a:stretch/>
                        </pic:blipFill>
                        <pic:spPr bwMode="auto">
                          <a:xfrm rot="5400000">
                            <a:off x="0" y="0"/>
                            <a:ext cx="2750820" cy="250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4A5CCB66" w14:textId="70876319" w:rsidR="00B14A94" w:rsidRPr="00B14A94" w:rsidRDefault="00B14A94" w:rsidP="00B14A9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5A78E52C" w14:textId="62B63BFF" w:rsidR="00E10F5B" w:rsidRPr="00863041" w:rsidRDefault="00E10F5B" w:rsidP="00E10F5B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</w:p>
          <w:p w14:paraId="698B4B26" w14:textId="038009E5" w:rsidR="00E10F5B" w:rsidRDefault="00E10F5B" w:rsidP="00E10F5B">
            <w:pPr>
              <w:tabs>
                <w:tab w:val="left" w:pos="3905"/>
              </w:tabs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ab/>
            </w:r>
          </w:p>
          <w:p w14:paraId="5CD63B60" w14:textId="574EAB53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168F456A" w14:textId="54549640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2E179591" w14:textId="18670386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5D91F619" w14:textId="6DEB2D42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2C4FDE47" w14:textId="29C04E79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4F8115EF" w14:textId="3CE2B428" w:rsidR="00FA021C" w:rsidRPr="00FA021C" w:rsidRDefault="004649DF" w:rsidP="00FA021C">
            <w:pPr>
              <w:rPr>
                <w:sz w:val="20"/>
                <w:szCs w:val="22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99584" behindDoc="0" locked="0" layoutInCell="1" allowOverlap="1" wp14:anchorId="0F4B106C" wp14:editId="3B667794">
                      <wp:simplePos x="0" y="0"/>
                      <wp:positionH relativeFrom="column">
                        <wp:posOffset>2983865</wp:posOffset>
                      </wp:positionH>
                      <wp:positionV relativeFrom="paragraph">
                        <wp:posOffset>55245</wp:posOffset>
                      </wp:positionV>
                      <wp:extent cx="1310640" cy="716280"/>
                      <wp:effectExtent l="0" t="0" r="22860" b="2667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0640" cy="716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1B8E851" w14:textId="1BCBE7C8" w:rsidR="004649DF" w:rsidRDefault="004649DF" w:rsidP="004649DF">
                                  <w:r>
                                    <w:t xml:space="preserve">Item: heat tube  </w:t>
                                  </w:r>
                                </w:p>
                                <w:p w14:paraId="19DD1C5A" w14:textId="5E08C539" w:rsidR="004649DF" w:rsidRDefault="004649DF" w:rsidP="004649DF">
                                  <w:r>
                                    <w:t xml:space="preserve">Style Color: all color </w:t>
                                  </w:r>
                                </w:p>
                                <w:p w14:paraId="539262CD" w14:textId="7887A212" w:rsidR="004649DF" w:rsidRDefault="004649DF" w:rsidP="004649DF">
                                  <w:r>
                                    <w:t>RM Color: BLACK</w:t>
                                  </w:r>
                                </w:p>
                                <w:p w14:paraId="31E52A71" w14:textId="77777777" w:rsidR="004649DF" w:rsidRDefault="004649DF" w:rsidP="004649DF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4B106C" id="Text Box 8" o:spid="_x0000_s1027" type="#_x0000_t202" style="position:absolute;margin-left:234.95pt;margin-top:4.35pt;width:103.2pt;height:56.4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" fillcolor="white [3201]" strokeweight=".5pt">
                      <v:textbox>
                        <w:txbxContent>
                          <w:p w14:paraId="21B8E851" w14:textId="1BCBE7C8" w:rsidR="004649DF" w:rsidRDefault="004649DF" w:rsidP="004649DF">
                            <w:r>
                              <w:t xml:space="preserve">Item: heat tube  </w:t>
                            </w:r>
                          </w:p>
                          <w:p w14:paraId="19DD1C5A" w14:textId="5E08C539" w:rsidR="004649DF" w:rsidRDefault="004649DF" w:rsidP="004649DF">
                            <w:r>
                              <w:t xml:space="preserve">Style Color: all color </w:t>
                            </w:r>
                          </w:p>
                          <w:p w14:paraId="539262CD" w14:textId="7887A212" w:rsidR="004649DF" w:rsidRDefault="004649DF" w:rsidP="004649DF">
                            <w:r>
                              <w:t>RM Color: BLACK</w:t>
                            </w:r>
                          </w:p>
                          <w:p w14:paraId="31E52A71" w14:textId="77777777" w:rsidR="004649DF" w:rsidRDefault="004649DF" w:rsidP="004649DF"/>
                        </w:txbxContent>
                      </v:textbox>
                    </v:shape>
                  </w:pict>
                </mc:Fallback>
              </mc:AlternateContent>
            </w:r>
          </w:p>
          <w:p w14:paraId="184C718C" w14:textId="5773C8F3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48034AC5" w14:textId="35976DDC" w:rsidR="00FA021C" w:rsidRPr="00FA021C" w:rsidRDefault="004649DF" w:rsidP="00FA021C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 wp14:anchorId="3CA14E0F" wp14:editId="11C9F712">
                      <wp:simplePos x="0" y="0"/>
                      <wp:positionH relativeFrom="column">
                        <wp:posOffset>785495</wp:posOffset>
                      </wp:positionH>
                      <wp:positionV relativeFrom="paragraph">
                        <wp:posOffset>128905</wp:posOffset>
                      </wp:positionV>
                      <wp:extent cx="2221230" cy="419100"/>
                      <wp:effectExtent l="38100" t="0" r="26670" b="76200"/>
                      <wp:wrapNone/>
                      <wp:docPr id="11" name="Straight Arrow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21230" cy="4191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F3FC08" id="Straight Arrow Connector 11" o:spid="_x0000_s1026" type="#_x0000_t32" style="position:absolute;margin-left:61.85pt;margin-top:10.15pt;width:174.9pt;height:33pt;flip:x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FFD7988" w14:textId="196CB646" w:rsidR="00FA021C" w:rsidRPr="00FA021C" w:rsidRDefault="004649DF" w:rsidP="00FA021C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 wp14:anchorId="07D8EE57" wp14:editId="0AE4C7C4">
                      <wp:simplePos x="0" y="0"/>
                      <wp:positionH relativeFrom="column">
                        <wp:posOffset>774065</wp:posOffset>
                      </wp:positionH>
                      <wp:positionV relativeFrom="paragraph">
                        <wp:posOffset>81915</wp:posOffset>
                      </wp:positionV>
                      <wp:extent cx="2209800" cy="1158240"/>
                      <wp:effectExtent l="38100" t="38100" r="19050" b="22860"/>
                      <wp:wrapNone/>
                      <wp:docPr id="24" name="Straight Arrow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209800" cy="11582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788B42" id="Straight Arrow Connector 24" o:spid="_x0000_s1026" type="#_x0000_t32" style="position:absolute;margin-left:60.95pt;margin-top:6.45pt;width:174pt;height:91.2pt;flip:x y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132903">
              <w:rPr>
                <w:noProof/>
              </w:rPr>
              <w:drawing>
                <wp:anchor distT="0" distB="0" distL="114300" distR="114300" simplePos="0" relativeHeight="252097536" behindDoc="1" locked="0" layoutInCell="1" allowOverlap="1" wp14:anchorId="7F03BDE9" wp14:editId="4D999425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4445</wp:posOffset>
                  </wp:positionV>
                  <wp:extent cx="2750820" cy="2505710"/>
                  <wp:effectExtent l="8255" t="0" r="635" b="635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34" r="13333"/>
                          <a:stretch/>
                        </pic:blipFill>
                        <pic:spPr bwMode="auto">
                          <a:xfrm rot="5400000">
                            <a:off x="0" y="0"/>
                            <a:ext cx="2750820" cy="250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23E7C4CF" w14:textId="53627CD1" w:rsidR="00CB41DC" w:rsidRPr="00CB41DC" w:rsidRDefault="004649DF" w:rsidP="00CB41D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1280" behindDoc="0" locked="0" layoutInCell="1" allowOverlap="1" wp14:anchorId="09195A69" wp14:editId="7FEE2B03">
                      <wp:simplePos x="0" y="0"/>
                      <wp:positionH relativeFrom="column">
                        <wp:posOffset>911225</wp:posOffset>
                      </wp:positionH>
                      <wp:positionV relativeFrom="paragraph">
                        <wp:posOffset>248285</wp:posOffset>
                      </wp:positionV>
                      <wp:extent cx="2057400" cy="754380"/>
                      <wp:effectExtent l="38100" t="38100" r="19050" b="26670"/>
                      <wp:wrapNone/>
                      <wp:docPr id="58" name="Straight Arrow Connector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057400" cy="7543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4F4449" id="Straight Arrow Connector 58" o:spid="_x0000_s1026" type="#_x0000_t32" style="position:absolute;margin-left:71.75pt;margin-top:19.55pt;width:162pt;height:59.4pt;flip:x y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F20B1BB" w14:textId="045B3DC3" w:rsidR="00FA021C" w:rsidRDefault="00EF2432" w:rsidP="00FA021C">
            <w:pPr>
              <w:rPr>
                <w:sz w:val="20"/>
                <w:szCs w:val="22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23808" behindDoc="0" locked="0" layoutInCell="1" allowOverlap="1" wp14:anchorId="04A5CC4D" wp14:editId="0C06D34D">
                      <wp:simplePos x="0" y="0"/>
                      <wp:positionH relativeFrom="column">
                        <wp:posOffset>2953385</wp:posOffset>
                      </wp:positionH>
                      <wp:positionV relativeFrom="paragraph">
                        <wp:posOffset>60325</wp:posOffset>
                      </wp:positionV>
                      <wp:extent cx="2712720" cy="1455420"/>
                      <wp:effectExtent l="0" t="0" r="11430" b="1143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12720" cy="1455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A3EA097" w14:textId="6CBEB4A8" w:rsidR="00CB41DC" w:rsidRDefault="00CB41DC" w:rsidP="00E10F5B">
                                  <w:r>
                                    <w:t xml:space="preserve">Item: Velcro loop </w:t>
                                  </w:r>
                                  <w:r w:rsidR="004649DF">
                                    <w:t>25</w:t>
                                  </w:r>
                                  <w:r>
                                    <w:t xml:space="preserve">mm </w:t>
                                  </w:r>
                                  <w:r w:rsidR="004649DF">
                                    <w:t xml:space="preserve">Inside 25mm webbing </w:t>
                                  </w:r>
                                  <w:r>
                                    <w:t xml:space="preserve">/ </w:t>
                                  </w:r>
                                  <w:r w:rsidR="004649DF">
                                    <w:t>#8 zipper chain &amp; slider with 3mm new para cord with bead</w:t>
                                  </w:r>
                                  <w:r>
                                    <w:t xml:space="preserve"> </w:t>
                                  </w:r>
                                  <w:r w:rsidR="004649DF">
                                    <w:t xml:space="preserve">/ 2.8mm elastic string </w:t>
                                  </w:r>
                                </w:p>
                                <w:p w14:paraId="3FA38E08" w14:textId="586B9B4E" w:rsidR="00CB41DC" w:rsidRDefault="00CB41DC" w:rsidP="00E10F5B">
                                  <w:r>
                                    <w:t>Style Color: MCAM</w:t>
                                  </w:r>
                                  <w:r w:rsidR="004649DF">
                                    <w:t xml:space="preserve"> / TFP</w:t>
                                  </w:r>
                                </w:p>
                                <w:p w14:paraId="008CA632" w14:textId="312C90F9" w:rsidR="00CB41DC" w:rsidRDefault="00CB41DC" w:rsidP="00E10F5B">
                                  <w:r>
                                    <w:t xml:space="preserve">RM Color: </w:t>
                                  </w:r>
                                  <w:r w:rsidR="004649DF">
                                    <w:t>CBK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657D67C7" w14:textId="77777777" w:rsidR="00CB41DC" w:rsidRDefault="00CB41DC" w:rsidP="000C0858">
                                  <w:r>
                                    <w:t>Style Color: RG</w:t>
                                  </w:r>
                                </w:p>
                                <w:p w14:paraId="17032B37" w14:textId="77777777" w:rsidR="00CB41DC" w:rsidRDefault="00CB41DC" w:rsidP="000C0858">
                                  <w:r>
                                    <w:t>RM Color: RG</w:t>
                                  </w:r>
                                </w:p>
                                <w:p w14:paraId="6F9DA25D" w14:textId="77777777" w:rsidR="00CB41DC" w:rsidRDefault="00CB41DC" w:rsidP="00E10F5B"/>
                                <w:p w14:paraId="0D6AAB45" w14:textId="77777777" w:rsidR="00CB41DC" w:rsidRDefault="00CB41DC" w:rsidP="00E10F5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A5CC4D" id="Text Box 12" o:spid="_x0000_s1028" type="#_x0000_t202" style="position:absolute;margin-left:232.55pt;margin-top:4.75pt;width:213.6pt;height:114.6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" fillcolor="white [3201]" strokeweight=".5pt">
                      <v:textbox>
                        <w:txbxContent>
                          <w:p w14:paraId="2A3EA097" w14:textId="6CBEB4A8" w:rsidR="00CB41DC" w:rsidRDefault="00CB41DC" w:rsidP="00E10F5B">
                            <w:r>
                              <w:t xml:space="preserve">Item: Velcro loop </w:t>
                            </w:r>
                            <w:r w:rsidR="004649DF">
                              <w:t>25</w:t>
                            </w:r>
                            <w:r>
                              <w:t xml:space="preserve">mm </w:t>
                            </w:r>
                            <w:r w:rsidR="004649DF">
                              <w:t xml:space="preserve">Inside 25mm webbing </w:t>
                            </w:r>
                            <w:r>
                              <w:t xml:space="preserve">/ </w:t>
                            </w:r>
                            <w:r w:rsidR="004649DF">
                              <w:t>#8 zipper chain &amp; slider with 3mm new para cord with bead</w:t>
                            </w:r>
                            <w:r>
                              <w:t xml:space="preserve"> </w:t>
                            </w:r>
                            <w:r w:rsidR="004649DF">
                              <w:t xml:space="preserve">/ 2.8mm elastic string </w:t>
                            </w:r>
                          </w:p>
                          <w:p w14:paraId="3FA38E08" w14:textId="586B9B4E" w:rsidR="00CB41DC" w:rsidRDefault="00CB41DC" w:rsidP="00E10F5B">
                            <w:r>
                              <w:t>Style Color: MCAM</w:t>
                            </w:r>
                            <w:r w:rsidR="004649DF">
                              <w:t xml:space="preserve"> / TFP</w:t>
                            </w:r>
                          </w:p>
                          <w:p w14:paraId="008CA632" w14:textId="312C90F9" w:rsidR="00CB41DC" w:rsidRDefault="00CB41DC" w:rsidP="00E10F5B">
                            <w:r>
                              <w:t xml:space="preserve">RM Color: </w:t>
                            </w:r>
                            <w:r w:rsidR="004649DF">
                              <w:t>CBK</w:t>
                            </w:r>
                            <w:r>
                              <w:t xml:space="preserve"> </w:t>
                            </w:r>
                          </w:p>
                          <w:p w14:paraId="657D67C7" w14:textId="77777777" w:rsidR="00CB41DC" w:rsidRDefault="00CB41DC" w:rsidP="000C0858">
                            <w:r>
                              <w:t>Style Color: RG</w:t>
                            </w:r>
                          </w:p>
                          <w:p w14:paraId="17032B37" w14:textId="77777777" w:rsidR="00CB41DC" w:rsidRDefault="00CB41DC" w:rsidP="000C0858">
                            <w:r>
                              <w:t>RM Color: RG</w:t>
                            </w:r>
                          </w:p>
                          <w:p w14:paraId="6F9DA25D" w14:textId="77777777" w:rsidR="00CB41DC" w:rsidRDefault="00CB41DC" w:rsidP="00E10F5B"/>
                          <w:p w14:paraId="0D6AAB45" w14:textId="77777777" w:rsidR="00CB41DC" w:rsidRDefault="00CB41DC" w:rsidP="00E10F5B"/>
                        </w:txbxContent>
                      </v:textbox>
                    </v:shape>
                  </w:pict>
                </mc:Fallback>
              </mc:AlternateContent>
            </w:r>
          </w:p>
          <w:p w14:paraId="6089DB98" w14:textId="20E16AEF" w:rsidR="00FA021C" w:rsidRDefault="00FA021C" w:rsidP="00FA021C">
            <w:pPr>
              <w:rPr>
                <w:sz w:val="20"/>
                <w:szCs w:val="22"/>
              </w:rPr>
            </w:pPr>
          </w:p>
          <w:p w14:paraId="5CD42331" w14:textId="7CE99605" w:rsidR="00FA021C" w:rsidRDefault="004649DF" w:rsidP="00FA021C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5728" behindDoc="0" locked="0" layoutInCell="1" allowOverlap="1" wp14:anchorId="7562DE9B" wp14:editId="406950ED">
                      <wp:simplePos x="0" y="0"/>
                      <wp:positionH relativeFrom="column">
                        <wp:posOffset>393065</wp:posOffset>
                      </wp:positionH>
                      <wp:positionV relativeFrom="paragraph">
                        <wp:posOffset>103505</wp:posOffset>
                      </wp:positionV>
                      <wp:extent cx="2575560" cy="1093470"/>
                      <wp:effectExtent l="38100" t="0" r="15240" b="68580"/>
                      <wp:wrapNone/>
                      <wp:docPr id="27" name="Straight Arrow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575560" cy="10934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EC40D8" id="Straight Arrow Connector 27" o:spid="_x0000_s1026" type="#_x0000_t32" style="position:absolute;margin-left:30.95pt;margin-top:8.15pt;width:202.8pt;height:86.1pt;flip:x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3680" behindDoc="0" locked="0" layoutInCell="1" allowOverlap="1" wp14:anchorId="336AE809" wp14:editId="0F908CD4">
                      <wp:simplePos x="0" y="0"/>
                      <wp:positionH relativeFrom="column">
                        <wp:posOffset>1269365</wp:posOffset>
                      </wp:positionH>
                      <wp:positionV relativeFrom="paragraph">
                        <wp:posOffset>118745</wp:posOffset>
                      </wp:positionV>
                      <wp:extent cx="1691640" cy="1104900"/>
                      <wp:effectExtent l="38100" t="0" r="22860" b="57150"/>
                      <wp:wrapNone/>
                      <wp:docPr id="26" name="Straight Arrow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91640" cy="11049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ED5540" id="Straight Arrow Connector 26" o:spid="_x0000_s1026" type="#_x0000_t32" style="position:absolute;margin-left:99.95pt;margin-top:9.35pt;width:133.2pt;height:87pt;flip:x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61985A8" w14:textId="32F505BB" w:rsidR="00FA021C" w:rsidRPr="00FA021C" w:rsidRDefault="00FA021C" w:rsidP="00FA021C">
            <w:pPr>
              <w:rPr>
                <w:sz w:val="20"/>
                <w:szCs w:val="22"/>
              </w:rPr>
            </w:pPr>
          </w:p>
        </w:tc>
      </w:tr>
    </w:tbl>
    <w:p w14:paraId="768FD41C" w14:textId="5BFB44BB" w:rsidR="000C0858" w:rsidRDefault="000C0858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C0858" w:rsidRPr="00DE4BCC" w14:paraId="7D0799E1" w14:textId="77777777" w:rsidTr="005414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FE270A1" w14:textId="77777777" w:rsidR="000C0858" w:rsidRPr="00DE4BCC" w:rsidRDefault="000C0858" w:rsidP="0054149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0C0858" w:rsidRPr="00DE4BCC" w14:paraId="501D8519" w14:textId="77777777" w:rsidTr="00CD2476">
        <w:trPr>
          <w:trHeight w:val="11933"/>
        </w:trPr>
        <w:tc>
          <w:tcPr>
            <w:tcW w:w="5000" w:type="pct"/>
          </w:tcPr>
          <w:p w14:paraId="0F504BE8" w14:textId="6B7B44D9" w:rsidR="004649DF" w:rsidRPr="004649DF" w:rsidRDefault="000379ED" w:rsidP="004649D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 wp14:anchorId="72C953DF" wp14:editId="4D3BE986">
                      <wp:simplePos x="0" y="0"/>
                      <wp:positionH relativeFrom="column">
                        <wp:posOffset>2610485</wp:posOffset>
                      </wp:positionH>
                      <wp:positionV relativeFrom="paragraph">
                        <wp:posOffset>275590</wp:posOffset>
                      </wp:positionV>
                      <wp:extent cx="3230880" cy="1264920"/>
                      <wp:effectExtent l="0" t="0" r="26670" b="1143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30880" cy="12649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9A364A0" w14:textId="01AE9388" w:rsidR="00B23099" w:rsidRDefault="00B23099" w:rsidP="00B23099">
                                  <w:r>
                                    <w:t xml:space="preserve">Item: </w:t>
                                  </w:r>
                                  <w:r w:rsidR="000379ED">
                                    <w:t xml:space="preserve">25mm one wrap / b52 squadron / 2.8mm elastic string / 25mm nylon tape </w:t>
                                  </w:r>
                                </w:p>
                                <w:p w14:paraId="7C58129B" w14:textId="2AC3041E" w:rsidR="00B23099" w:rsidRDefault="00B23099" w:rsidP="00B23099">
                                  <w:r>
                                    <w:t>Style Color: MCAM / TFP</w:t>
                                  </w:r>
                                </w:p>
                                <w:p w14:paraId="59CEC542" w14:textId="08D238B9" w:rsidR="00B23099" w:rsidRDefault="00B23099" w:rsidP="00B23099">
                                  <w:r>
                                    <w:t>RM Color: CBK</w:t>
                                  </w:r>
                                </w:p>
                                <w:p w14:paraId="08C46A97" w14:textId="77777777" w:rsidR="00B23099" w:rsidRDefault="00B23099" w:rsidP="00B23099">
                                  <w:r>
                                    <w:t>Style Color: RG</w:t>
                                  </w:r>
                                </w:p>
                                <w:p w14:paraId="7239D761" w14:textId="77777777" w:rsidR="00B23099" w:rsidRDefault="00B23099" w:rsidP="00B23099">
                                  <w:r>
                                    <w:t>RM Color: RG</w:t>
                                  </w:r>
                                </w:p>
                                <w:p w14:paraId="3008A1BC" w14:textId="77777777" w:rsidR="00B23099" w:rsidRDefault="00B23099" w:rsidP="00B23099"/>
                                <w:p w14:paraId="56317D71" w14:textId="77777777" w:rsidR="00B23099" w:rsidRDefault="00B23099" w:rsidP="00B23099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C953DF" id="Text Box 14" o:spid="_x0000_s1029" type="#_x0000_t202" style="position:absolute;margin-left:205.55pt;margin-top:21.7pt;width:254.4pt;height:99.6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" fillcolor="white [3201]" strokeweight=".5pt">
                      <v:textbox>
                        <w:txbxContent>
                          <w:p w14:paraId="29A364A0" w14:textId="01AE9388" w:rsidR="00B23099" w:rsidRDefault="00B23099" w:rsidP="00B23099">
                            <w:r>
                              <w:t xml:space="preserve">Item: </w:t>
                            </w:r>
                            <w:r w:rsidR="000379ED">
                              <w:t xml:space="preserve">25mm one wrap / b52 squadron / 2.8mm elastic string / 25mm nylon tape </w:t>
                            </w:r>
                          </w:p>
                          <w:p w14:paraId="7C58129B" w14:textId="2AC3041E" w:rsidR="00B23099" w:rsidRDefault="00B23099" w:rsidP="00B23099">
                            <w:r>
                              <w:t>Style Color: MCAM / TFP</w:t>
                            </w:r>
                          </w:p>
                          <w:p w14:paraId="59CEC542" w14:textId="08D238B9" w:rsidR="00B23099" w:rsidRDefault="00B23099" w:rsidP="00B23099">
                            <w:r>
                              <w:t>RM Color: CBK</w:t>
                            </w:r>
                          </w:p>
                          <w:p w14:paraId="08C46A97" w14:textId="77777777" w:rsidR="00B23099" w:rsidRDefault="00B23099" w:rsidP="00B23099">
                            <w:r>
                              <w:t>Style Color: RG</w:t>
                            </w:r>
                          </w:p>
                          <w:p w14:paraId="7239D761" w14:textId="77777777" w:rsidR="00B23099" w:rsidRDefault="00B23099" w:rsidP="00B23099">
                            <w:r>
                              <w:t>RM Color: RG</w:t>
                            </w:r>
                          </w:p>
                          <w:p w14:paraId="3008A1BC" w14:textId="77777777" w:rsidR="00B23099" w:rsidRDefault="00B23099" w:rsidP="00B23099"/>
                          <w:p w14:paraId="56317D71" w14:textId="77777777" w:rsidR="00B23099" w:rsidRDefault="00B23099" w:rsidP="00B23099"/>
                        </w:txbxContent>
                      </v:textbox>
                    </v:shape>
                  </w:pict>
                </mc:Fallback>
              </mc:AlternateContent>
            </w:r>
            <w:r w:rsidRPr="004649DF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06752" behindDoc="1" locked="0" layoutInCell="1" allowOverlap="1" wp14:anchorId="4281F993" wp14:editId="0EFF7C25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161290</wp:posOffset>
                  </wp:positionV>
                  <wp:extent cx="2171700" cy="2552700"/>
                  <wp:effectExtent l="0" t="0" r="0" b="0"/>
                  <wp:wrapNone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05" t="9929" r="3861" b="10875"/>
                          <a:stretch/>
                        </pic:blipFill>
                        <pic:spPr bwMode="auto">
                          <a:xfrm>
                            <a:off x="0" y="0"/>
                            <a:ext cx="217170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31016AD" w14:textId="3E1C05E3" w:rsidR="00B23099" w:rsidRPr="00B23099" w:rsidRDefault="00B23099" w:rsidP="00B230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27A73694" w14:textId="766FE66C" w:rsidR="000C0858" w:rsidRPr="00863041" w:rsidRDefault="000379ED" w:rsidP="0054149A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  <w:r w:rsidRPr="000379ED">
              <w:rPr>
                <w:noProof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08800" behindDoc="0" locked="0" layoutInCell="1" allowOverlap="1" wp14:anchorId="707C531B" wp14:editId="125F6751">
                      <wp:simplePos x="0" y="0"/>
                      <wp:positionH relativeFrom="column">
                        <wp:posOffset>271145</wp:posOffset>
                      </wp:positionH>
                      <wp:positionV relativeFrom="paragraph">
                        <wp:posOffset>34290</wp:posOffset>
                      </wp:positionV>
                      <wp:extent cx="2484120" cy="1188720"/>
                      <wp:effectExtent l="38100" t="0" r="30480" b="49530"/>
                      <wp:wrapNone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484120" cy="11887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184A0F" id="Straight Arrow Connector 30" o:spid="_x0000_s1026" type="#_x0000_t32" style="position:absolute;margin-left:21.35pt;margin-top:2.7pt;width:195.6pt;height:93.6pt;flip:x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0672" behindDoc="0" locked="0" layoutInCell="1" allowOverlap="1" wp14:anchorId="08E104DE" wp14:editId="169B9F0B">
                      <wp:simplePos x="0" y="0"/>
                      <wp:positionH relativeFrom="column">
                        <wp:posOffset>629285</wp:posOffset>
                      </wp:positionH>
                      <wp:positionV relativeFrom="paragraph">
                        <wp:posOffset>45720</wp:posOffset>
                      </wp:positionV>
                      <wp:extent cx="2118360" cy="826770"/>
                      <wp:effectExtent l="38100" t="0" r="15240" b="68580"/>
                      <wp:wrapNone/>
                      <wp:docPr id="20" name="Straight Arrow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18360" cy="8267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D3D2D3" id="Straight Arrow Connector 20" o:spid="_x0000_s1026" type="#_x0000_t32" style="position:absolute;margin-left:49.55pt;margin-top:3.6pt;width:166.8pt;height:65.1pt;flip:x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 wp14:anchorId="24DBEE2C" wp14:editId="72CC9ED4">
                      <wp:simplePos x="0" y="0"/>
                      <wp:positionH relativeFrom="column">
                        <wp:posOffset>1078865</wp:posOffset>
                      </wp:positionH>
                      <wp:positionV relativeFrom="paragraph">
                        <wp:posOffset>44450</wp:posOffset>
                      </wp:positionV>
                      <wp:extent cx="1661160" cy="60960"/>
                      <wp:effectExtent l="38100" t="19050" r="15240" b="91440"/>
                      <wp:wrapNone/>
                      <wp:docPr id="46" name="Straight Arrow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61160" cy="609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472075" id="Straight Arrow Connector 46" o:spid="_x0000_s1026" type="#_x0000_t32" style="position:absolute;margin-left:84.95pt;margin-top:3.5pt;width:130.8pt;height:4.8pt;flip:x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C0858" w:rsidRPr="00D077E5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 wp14:anchorId="1787F517" wp14:editId="2EF625E6">
                      <wp:simplePos x="0" y="0"/>
                      <wp:positionH relativeFrom="column">
                        <wp:posOffset>1039321</wp:posOffset>
                      </wp:positionH>
                      <wp:positionV relativeFrom="paragraph">
                        <wp:posOffset>-4025553</wp:posOffset>
                      </wp:positionV>
                      <wp:extent cx="1644650" cy="207645"/>
                      <wp:effectExtent l="0" t="57150" r="12700" b="20955"/>
                      <wp:wrapNone/>
                      <wp:docPr id="31" name="Straight Arrow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44650" cy="2076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4CCE03" id="Straight Arrow Connector 31" o:spid="_x0000_s1026" type="#_x0000_t32" style="position:absolute;margin-left:81.85pt;margin-top:-316.95pt;width:129.5pt;height:16.35pt;flip:x y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4E581F0" w14:textId="218D9B72" w:rsidR="000C0858" w:rsidRDefault="000379ED" w:rsidP="0054149A">
            <w:pPr>
              <w:tabs>
                <w:tab w:val="left" w:pos="3905"/>
              </w:tabs>
              <w:rPr>
                <w:sz w:val="20"/>
                <w:szCs w:val="22"/>
              </w:rPr>
            </w:pPr>
            <w:r w:rsidRPr="000379ED">
              <w:rPr>
                <w:noProof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09824" behindDoc="0" locked="0" layoutInCell="1" allowOverlap="1" wp14:anchorId="7D5B6952" wp14:editId="78ACC3A6">
                      <wp:simplePos x="0" y="0"/>
                      <wp:positionH relativeFrom="column">
                        <wp:posOffset>1368425</wp:posOffset>
                      </wp:positionH>
                      <wp:positionV relativeFrom="paragraph">
                        <wp:posOffset>-187960</wp:posOffset>
                      </wp:positionV>
                      <wp:extent cx="1371600" cy="1348740"/>
                      <wp:effectExtent l="38100" t="0" r="19050" b="60960"/>
                      <wp:wrapNone/>
                      <wp:docPr id="44" name="Straight Arrow Connector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1600" cy="13487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52832D" id="Straight Arrow Connector 44" o:spid="_x0000_s1026" type="#_x0000_t32" style="position:absolute;margin-left:107.75pt;margin-top:-14.8pt;width:108pt;height:106.2pt;flip:x;z-index:25210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C0858">
              <w:rPr>
                <w:sz w:val="20"/>
                <w:szCs w:val="22"/>
              </w:rPr>
              <w:tab/>
            </w:r>
          </w:p>
          <w:p w14:paraId="03B6BA8B" w14:textId="67539249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141F1E9F" w14:textId="4B6B5285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08E66F1D" w14:textId="0D73F4B5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0B416B9A" w14:textId="4A45EC56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67C9B208" w14:textId="52AD6B4E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3FBFDADC" w14:textId="5AFCDE00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3E3C10B9" w14:textId="0617C242" w:rsidR="000C0858" w:rsidRPr="00FA021C" w:rsidRDefault="00CD2476" w:rsidP="0054149A">
            <w:pPr>
              <w:rPr>
                <w:sz w:val="20"/>
                <w:szCs w:val="22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126208" behindDoc="0" locked="0" layoutInCell="1" allowOverlap="1" wp14:anchorId="5BD07F1F" wp14:editId="4DB9B433">
                      <wp:simplePos x="0" y="0"/>
                      <wp:positionH relativeFrom="column">
                        <wp:posOffset>2892425</wp:posOffset>
                      </wp:positionH>
                      <wp:positionV relativeFrom="paragraph">
                        <wp:posOffset>115570</wp:posOffset>
                      </wp:positionV>
                      <wp:extent cx="2400300" cy="716280"/>
                      <wp:effectExtent l="0" t="0" r="19050" b="2667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00300" cy="716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774CEDE" w14:textId="07D4A95C" w:rsidR="00CD2476" w:rsidRDefault="00CD2476" w:rsidP="00CD2476">
                                  <w:r>
                                    <w:t>Item: b52 squadron inside 1mm pp board</w:t>
                                  </w:r>
                                </w:p>
                                <w:p w14:paraId="4730CFFF" w14:textId="77777777" w:rsidR="00CD2476" w:rsidRDefault="00CD2476" w:rsidP="00CD2476">
                                  <w:r>
                                    <w:t>Style Color: all color</w:t>
                                  </w:r>
                                </w:p>
                                <w:p w14:paraId="36A85011" w14:textId="77777777" w:rsidR="00CD2476" w:rsidRDefault="00CD2476" w:rsidP="00CD2476">
                                  <w:r>
                                    <w:t>RM Color: BLACK</w:t>
                                  </w:r>
                                </w:p>
                                <w:p w14:paraId="72145B43" w14:textId="77777777" w:rsidR="00CD2476" w:rsidRDefault="00CD2476" w:rsidP="00CD2476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D07F1F" id="Text Box 56" o:spid="_x0000_s1030" type="#_x0000_t202" style="position:absolute;margin-left:227.75pt;margin-top:9.1pt;width:189pt;height:56.4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" fillcolor="white [3201]" strokeweight=".5pt">
                      <v:textbox>
                        <w:txbxContent>
                          <w:p w14:paraId="2774CEDE" w14:textId="07D4A95C" w:rsidR="00CD2476" w:rsidRDefault="00CD2476" w:rsidP="00CD2476">
                            <w:r>
                              <w:t>Item: b52 squadron inside 1mm pp board</w:t>
                            </w:r>
                          </w:p>
                          <w:p w14:paraId="4730CFFF" w14:textId="77777777" w:rsidR="00CD2476" w:rsidRDefault="00CD2476" w:rsidP="00CD2476">
                            <w:r>
                              <w:t>Style Color: all color</w:t>
                            </w:r>
                          </w:p>
                          <w:p w14:paraId="36A85011" w14:textId="77777777" w:rsidR="00CD2476" w:rsidRDefault="00CD2476" w:rsidP="00CD2476">
                            <w:r>
                              <w:t>RM Color: BLACK</w:t>
                            </w:r>
                          </w:p>
                          <w:p w14:paraId="72145B43" w14:textId="77777777" w:rsidR="00CD2476" w:rsidRDefault="00CD2476" w:rsidP="00CD2476"/>
                        </w:txbxContent>
                      </v:textbox>
                    </v:shape>
                  </w:pict>
                </mc:Fallback>
              </mc:AlternateContent>
            </w:r>
          </w:p>
          <w:p w14:paraId="215A6B24" w14:textId="0CDD027B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4BFDB4BF" w14:textId="567949F9" w:rsidR="000379ED" w:rsidRPr="000379ED" w:rsidRDefault="00CD2476" w:rsidP="000379E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4160" behindDoc="0" locked="0" layoutInCell="1" allowOverlap="1" wp14:anchorId="34C348EF" wp14:editId="60643466">
                      <wp:simplePos x="0" y="0"/>
                      <wp:positionH relativeFrom="column">
                        <wp:posOffset>949325</wp:posOffset>
                      </wp:positionH>
                      <wp:positionV relativeFrom="paragraph">
                        <wp:posOffset>387350</wp:posOffset>
                      </wp:positionV>
                      <wp:extent cx="2446020" cy="982980"/>
                      <wp:effectExtent l="38100" t="0" r="30480" b="64770"/>
                      <wp:wrapNone/>
                      <wp:docPr id="55" name="Straight Arrow Connector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446020" cy="9829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A5E219" id="Straight Arrow Connector 55" o:spid="_x0000_s1026" type="#_x0000_t32" style="position:absolute;margin-left:74.75pt;margin-top:30.5pt;width:192.6pt;height:77.4pt;flip:x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4CD0711" w14:textId="3888EAC2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6894D97C" w14:textId="6586BF9A" w:rsidR="000C0858" w:rsidRDefault="000379ED" w:rsidP="0054149A">
            <w:pPr>
              <w:rPr>
                <w:sz w:val="20"/>
                <w:szCs w:val="22"/>
              </w:rPr>
            </w:pPr>
            <w:r w:rsidRPr="000379ED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10848" behindDoc="1" locked="0" layoutInCell="1" allowOverlap="1" wp14:anchorId="3CDED77D" wp14:editId="3D357B68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22860</wp:posOffset>
                  </wp:positionV>
                  <wp:extent cx="2897505" cy="3863340"/>
                  <wp:effectExtent l="0" t="0" r="0" b="3810"/>
                  <wp:wrapNone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505" cy="386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16860BC" w14:textId="79D4BCDF" w:rsidR="000C0858" w:rsidRDefault="000379ED" w:rsidP="0054149A">
            <w:pPr>
              <w:rPr>
                <w:sz w:val="20"/>
                <w:szCs w:val="22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120064" behindDoc="0" locked="0" layoutInCell="1" allowOverlap="1" wp14:anchorId="291D9231" wp14:editId="014071CE">
                      <wp:simplePos x="0" y="0"/>
                      <wp:positionH relativeFrom="column">
                        <wp:posOffset>3197225</wp:posOffset>
                      </wp:positionH>
                      <wp:positionV relativeFrom="paragraph">
                        <wp:posOffset>196850</wp:posOffset>
                      </wp:positionV>
                      <wp:extent cx="2522220" cy="1196340"/>
                      <wp:effectExtent l="0" t="0" r="11430" b="22860"/>
                      <wp:wrapNone/>
                      <wp:docPr id="52" name="Text Box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22220" cy="11963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F61D2A8" w14:textId="57709E2A" w:rsidR="000379ED" w:rsidRDefault="000379ED" w:rsidP="000379ED">
                                  <w:r>
                                    <w:t xml:space="preserve">Item: b52 squadron / </w:t>
                                  </w:r>
                                  <w:r w:rsidR="00CD2476">
                                    <w:t>75MM VELCRO HOOK</w:t>
                                  </w:r>
                                </w:p>
                                <w:p w14:paraId="16DB59CA" w14:textId="77777777" w:rsidR="000379ED" w:rsidRDefault="000379ED" w:rsidP="000379ED">
                                  <w:r>
                                    <w:t>Style Color: MCAM / TFP</w:t>
                                  </w:r>
                                </w:p>
                                <w:p w14:paraId="78105D71" w14:textId="77777777" w:rsidR="000379ED" w:rsidRDefault="000379ED" w:rsidP="000379ED">
                                  <w:r>
                                    <w:t>RM Color: CBK</w:t>
                                  </w:r>
                                </w:p>
                                <w:p w14:paraId="15AD8AD1" w14:textId="77777777" w:rsidR="000379ED" w:rsidRDefault="000379ED" w:rsidP="000379ED">
                                  <w:r>
                                    <w:t>Style Color: RG</w:t>
                                  </w:r>
                                </w:p>
                                <w:p w14:paraId="3DB333D7" w14:textId="77777777" w:rsidR="000379ED" w:rsidRDefault="000379ED" w:rsidP="000379ED">
                                  <w:r>
                                    <w:t>RM Color: RG</w:t>
                                  </w:r>
                                </w:p>
                                <w:p w14:paraId="1ED896A0" w14:textId="77777777" w:rsidR="000379ED" w:rsidRDefault="000379ED" w:rsidP="000379ED"/>
                                <w:p w14:paraId="76173198" w14:textId="77777777" w:rsidR="000379ED" w:rsidRDefault="000379ED" w:rsidP="000379E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1D9231" id="Text Box 52" o:spid="_x0000_s1031" type="#_x0000_t202" style="position:absolute;margin-left:251.75pt;margin-top:15.5pt;width:198.6pt;height:94.2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" fillcolor="white [3201]" strokeweight=".5pt">
                      <v:textbox>
                        <w:txbxContent>
                          <w:p w14:paraId="6F61D2A8" w14:textId="57709E2A" w:rsidR="000379ED" w:rsidRDefault="000379ED" w:rsidP="000379ED">
                            <w:r>
                              <w:t xml:space="preserve">Item: b52 squadron / </w:t>
                            </w:r>
                            <w:r w:rsidR="00CD2476">
                              <w:t>75MM VELCRO HOOK</w:t>
                            </w:r>
                          </w:p>
                          <w:p w14:paraId="16DB59CA" w14:textId="77777777" w:rsidR="000379ED" w:rsidRDefault="000379ED" w:rsidP="000379ED">
                            <w:r>
                              <w:t>Style Color: MCAM / TFP</w:t>
                            </w:r>
                          </w:p>
                          <w:p w14:paraId="78105D71" w14:textId="77777777" w:rsidR="000379ED" w:rsidRDefault="000379ED" w:rsidP="000379ED">
                            <w:r>
                              <w:t>RM Color: CBK</w:t>
                            </w:r>
                          </w:p>
                          <w:p w14:paraId="15AD8AD1" w14:textId="77777777" w:rsidR="000379ED" w:rsidRDefault="000379ED" w:rsidP="000379ED">
                            <w:r>
                              <w:t>Style Color: RG</w:t>
                            </w:r>
                          </w:p>
                          <w:p w14:paraId="3DB333D7" w14:textId="77777777" w:rsidR="000379ED" w:rsidRDefault="000379ED" w:rsidP="000379ED">
                            <w:r>
                              <w:t>RM Color: RG</w:t>
                            </w:r>
                          </w:p>
                          <w:p w14:paraId="1ED896A0" w14:textId="77777777" w:rsidR="000379ED" w:rsidRDefault="000379ED" w:rsidP="000379ED"/>
                          <w:p w14:paraId="76173198" w14:textId="77777777" w:rsidR="000379ED" w:rsidRDefault="000379ED" w:rsidP="000379ED"/>
                        </w:txbxContent>
                      </v:textbox>
                    </v:shape>
                  </w:pict>
                </mc:Fallback>
              </mc:AlternateContent>
            </w:r>
          </w:p>
          <w:p w14:paraId="0C53DB5A" w14:textId="3DDA8891" w:rsidR="000C0858" w:rsidRDefault="000C0858" w:rsidP="0054149A">
            <w:pPr>
              <w:rPr>
                <w:sz w:val="20"/>
                <w:szCs w:val="22"/>
              </w:rPr>
            </w:pPr>
          </w:p>
          <w:p w14:paraId="52A588DB" w14:textId="78C9639A" w:rsidR="000C0858" w:rsidRDefault="000C0858" w:rsidP="0054149A">
            <w:pPr>
              <w:rPr>
                <w:sz w:val="20"/>
                <w:szCs w:val="22"/>
              </w:rPr>
            </w:pPr>
          </w:p>
          <w:p w14:paraId="650DD731" w14:textId="479F77CE" w:rsidR="0020230D" w:rsidRPr="0020230D" w:rsidRDefault="00CD2476" w:rsidP="0020230D">
            <w:pPr>
              <w:rPr>
                <w:sz w:val="20"/>
                <w:szCs w:val="22"/>
              </w:rPr>
            </w:pPr>
            <w:r w:rsidRPr="000379ED">
              <w:rPr>
                <w:noProof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22112" behindDoc="0" locked="0" layoutInCell="1" allowOverlap="1" wp14:anchorId="5D9AE5E7" wp14:editId="1B66D8F5">
                      <wp:simplePos x="0" y="0"/>
                      <wp:positionH relativeFrom="column">
                        <wp:posOffset>1566545</wp:posOffset>
                      </wp:positionH>
                      <wp:positionV relativeFrom="paragraph">
                        <wp:posOffset>200660</wp:posOffset>
                      </wp:positionV>
                      <wp:extent cx="1645920" cy="1752600"/>
                      <wp:effectExtent l="38100" t="0" r="30480" b="57150"/>
                      <wp:wrapNone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45920" cy="17526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E11150" id="Straight Arrow Connector 54" o:spid="_x0000_s1026" type="#_x0000_t32" style="position:absolute;margin-left:123.35pt;margin-top:15.8pt;width:129.6pt;height:138pt;flip:x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379ED" w:rsidRPr="000379ED">
              <w:rPr>
                <w:noProof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18016" behindDoc="0" locked="0" layoutInCell="1" allowOverlap="1" wp14:anchorId="76B5D13A" wp14:editId="2953163D">
                      <wp:simplePos x="0" y="0"/>
                      <wp:positionH relativeFrom="column">
                        <wp:posOffset>1566545</wp:posOffset>
                      </wp:positionH>
                      <wp:positionV relativeFrom="paragraph">
                        <wp:posOffset>177800</wp:posOffset>
                      </wp:positionV>
                      <wp:extent cx="1676400" cy="1158240"/>
                      <wp:effectExtent l="38100" t="0" r="19050" b="60960"/>
                      <wp:wrapNone/>
                      <wp:docPr id="50" name="Straight Arrow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76400" cy="11582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28C698" id="Straight Arrow Connector 50" o:spid="_x0000_s1026" type="#_x0000_t32" style="position:absolute;margin-left:123.35pt;margin-top:14pt;width:132pt;height:91.2pt;flip:x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379E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 wp14:anchorId="5237AC66" wp14:editId="1D6B8F87">
                      <wp:simplePos x="0" y="0"/>
                      <wp:positionH relativeFrom="column">
                        <wp:posOffset>2256790</wp:posOffset>
                      </wp:positionH>
                      <wp:positionV relativeFrom="paragraph">
                        <wp:posOffset>151765</wp:posOffset>
                      </wp:positionV>
                      <wp:extent cx="1569720" cy="121920"/>
                      <wp:effectExtent l="38100" t="0" r="11430" b="8763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69720" cy="1219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477CB0" id="Straight Arrow Connector 17" o:spid="_x0000_s1026" type="#_x0000_t32" style="position:absolute;margin-left:177.7pt;margin-top:11.95pt;width:123.6pt;height:9.6pt;flip:x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9F25A65" w14:textId="281D66E1" w:rsidR="0020230D" w:rsidRDefault="0020230D" w:rsidP="0020230D">
            <w:pPr>
              <w:rPr>
                <w:sz w:val="20"/>
                <w:szCs w:val="22"/>
              </w:rPr>
            </w:pPr>
          </w:p>
          <w:p w14:paraId="0812B103" w14:textId="3210BFEB" w:rsidR="0020230D" w:rsidRPr="0020230D" w:rsidRDefault="000379ED" w:rsidP="0020230D">
            <w:pPr>
              <w:rPr>
                <w:sz w:val="20"/>
                <w:szCs w:val="22"/>
              </w:rPr>
            </w:pPr>
            <w:r w:rsidRPr="000379ED">
              <w:rPr>
                <w:noProof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15968" behindDoc="0" locked="0" layoutInCell="1" allowOverlap="1" wp14:anchorId="4C6B4C3D" wp14:editId="761DD39F">
                      <wp:simplePos x="0" y="0"/>
                      <wp:positionH relativeFrom="column">
                        <wp:posOffset>164465</wp:posOffset>
                      </wp:positionH>
                      <wp:positionV relativeFrom="paragraph">
                        <wp:posOffset>1516380</wp:posOffset>
                      </wp:positionV>
                      <wp:extent cx="3550920" cy="579120"/>
                      <wp:effectExtent l="38100" t="57150" r="11430" b="30480"/>
                      <wp:wrapNone/>
                      <wp:docPr id="49" name="Straight Arrow Connector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550920" cy="5791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95DF84" id="Straight Arrow Connector 49" o:spid="_x0000_s1026" type="#_x0000_t32" style="position:absolute;margin-left:12.95pt;margin-top:119.4pt;width:279.6pt;height:45.6pt;flip:x y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0379ED">
              <w:rPr>
                <w:noProof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14944" behindDoc="0" locked="0" layoutInCell="1" allowOverlap="1" wp14:anchorId="188CCC02" wp14:editId="55E2B904">
                      <wp:simplePos x="0" y="0"/>
                      <wp:positionH relativeFrom="column">
                        <wp:posOffset>2770505</wp:posOffset>
                      </wp:positionH>
                      <wp:positionV relativeFrom="paragraph">
                        <wp:posOffset>1249045</wp:posOffset>
                      </wp:positionV>
                      <wp:extent cx="883920" cy="785495"/>
                      <wp:effectExtent l="38100" t="38100" r="30480" b="33655"/>
                      <wp:wrapNone/>
                      <wp:docPr id="48" name="Straight Arrow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83920" cy="78549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26157E" id="Straight Arrow Connector 48" o:spid="_x0000_s1026" type="#_x0000_t32" style="position:absolute;margin-left:218.15pt;margin-top:98.35pt;width:69.6pt;height:61.85pt;flip:x y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4896" behindDoc="0" locked="0" layoutInCell="1" allowOverlap="1" wp14:anchorId="2B77060F" wp14:editId="00635438">
                      <wp:simplePos x="0" y="0"/>
                      <wp:positionH relativeFrom="column">
                        <wp:posOffset>2580005</wp:posOffset>
                      </wp:positionH>
                      <wp:positionV relativeFrom="paragraph">
                        <wp:posOffset>1264285</wp:posOffset>
                      </wp:positionV>
                      <wp:extent cx="1097280" cy="808355"/>
                      <wp:effectExtent l="38100" t="38100" r="26670" b="29845"/>
                      <wp:wrapNone/>
                      <wp:docPr id="53" name="Straight Arrow Connector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97280" cy="8083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2F6E21" id="Straight Arrow Connector 53" o:spid="_x0000_s1026" type="#_x0000_t32" style="position:absolute;margin-left:203.15pt;margin-top:99.55pt;width:86.4pt;height:63.65pt;flip:x y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2896" behindDoc="0" locked="0" layoutInCell="1" allowOverlap="1" wp14:anchorId="75BA86B1" wp14:editId="274BFB0F">
                      <wp:simplePos x="0" y="0"/>
                      <wp:positionH relativeFrom="column">
                        <wp:posOffset>2176145</wp:posOffset>
                      </wp:positionH>
                      <wp:positionV relativeFrom="paragraph">
                        <wp:posOffset>1172845</wp:posOffset>
                      </wp:positionV>
                      <wp:extent cx="1554480" cy="945515"/>
                      <wp:effectExtent l="38100" t="38100" r="26670" b="26035"/>
                      <wp:wrapNone/>
                      <wp:docPr id="47" name="Straight Arrow Connector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54480" cy="94551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1128FE" id="Straight Arrow Connector 47" o:spid="_x0000_s1026" type="#_x0000_t32" style="position:absolute;margin-left:171.35pt;margin-top:92.35pt;width:122.4pt;height:74.45pt;flip:x y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36096" behindDoc="0" locked="0" layoutInCell="1" allowOverlap="1" wp14:anchorId="1BD1650F" wp14:editId="01EAB978">
                      <wp:simplePos x="0" y="0"/>
                      <wp:positionH relativeFrom="column">
                        <wp:posOffset>3684905</wp:posOffset>
                      </wp:positionH>
                      <wp:positionV relativeFrom="paragraph">
                        <wp:posOffset>1432560</wp:posOffset>
                      </wp:positionV>
                      <wp:extent cx="2087880" cy="952500"/>
                      <wp:effectExtent l="0" t="0" r="26670" b="19050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87880" cy="9525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ED5306F" w14:textId="0225A971" w:rsidR="00EB4DAB" w:rsidRDefault="00EB4DAB" w:rsidP="00B23099">
                                  <w:r>
                                    <w:t xml:space="preserve">Item: </w:t>
                                  </w:r>
                                  <w:proofErr w:type="spellStart"/>
                                  <w:r w:rsidR="000379ED">
                                    <w:t>vizlon</w:t>
                                  </w:r>
                                  <w:proofErr w:type="spellEnd"/>
                                  <w:r w:rsidR="000379ED">
                                    <w:t xml:space="preserve"> zipper 20cm R/I / L/I with new para cord with tactical toggle / MT snap button A- / B / C/ D-</w:t>
                                  </w:r>
                                </w:p>
                                <w:p w14:paraId="512C42D5" w14:textId="14C07D4F" w:rsidR="00EB4DAB" w:rsidRDefault="00EB4DAB" w:rsidP="00B23099">
                                  <w:r>
                                    <w:t xml:space="preserve">Style Color: </w:t>
                                  </w:r>
                                  <w:r w:rsidR="000379ED">
                                    <w:t>all color</w:t>
                                  </w:r>
                                </w:p>
                                <w:p w14:paraId="5DFA76F5" w14:textId="7A1C11AC" w:rsidR="00EB4DAB" w:rsidRDefault="00EB4DAB" w:rsidP="00B23099">
                                  <w:r>
                                    <w:t>RM Color: BLACK</w:t>
                                  </w:r>
                                </w:p>
                                <w:p w14:paraId="6CB26E8A" w14:textId="77777777" w:rsidR="00EB4DAB" w:rsidRDefault="00EB4DAB" w:rsidP="00B23099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D1650F" id="Text Box 18" o:spid="_x0000_s1032" type="#_x0000_t202" style="position:absolute;margin-left:290.15pt;margin-top:112.8pt;width:164.4pt;height:75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" fillcolor="white [3201]" strokeweight=".5pt">
                      <v:textbox>
                        <w:txbxContent>
                          <w:p w14:paraId="3ED5306F" w14:textId="0225A971" w:rsidR="00EB4DAB" w:rsidRDefault="00EB4DAB" w:rsidP="00B23099">
                            <w:r>
                              <w:t xml:space="preserve">Item: </w:t>
                            </w:r>
                            <w:proofErr w:type="spellStart"/>
                            <w:r w:rsidR="000379ED">
                              <w:t>vizlon</w:t>
                            </w:r>
                            <w:proofErr w:type="spellEnd"/>
                            <w:r w:rsidR="000379ED">
                              <w:t xml:space="preserve"> zipper 20cm R/I / L/I with new para cord with tactical toggle / MT snap button A- / B / C/ D-</w:t>
                            </w:r>
                          </w:p>
                          <w:p w14:paraId="512C42D5" w14:textId="14C07D4F" w:rsidR="00EB4DAB" w:rsidRDefault="00EB4DAB" w:rsidP="00B23099">
                            <w:r>
                              <w:t xml:space="preserve">Style Color: </w:t>
                            </w:r>
                            <w:r w:rsidR="000379ED">
                              <w:t>all color</w:t>
                            </w:r>
                          </w:p>
                          <w:p w14:paraId="5DFA76F5" w14:textId="7A1C11AC" w:rsidR="00EB4DAB" w:rsidRDefault="00EB4DAB" w:rsidP="00B23099">
                            <w:r>
                              <w:t>RM Color: BLACK</w:t>
                            </w:r>
                          </w:p>
                          <w:p w14:paraId="6CB26E8A" w14:textId="77777777" w:rsidR="00EB4DAB" w:rsidRDefault="00EB4DAB" w:rsidP="00B23099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470AADCA" w14:textId="5C22F1E2" w:rsidR="00BC661E" w:rsidRDefault="00BC661E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77396A" w:rsidRPr="00DE4BCC" w14:paraId="7075BBED" w14:textId="77777777" w:rsidTr="007A5D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77A78B6" w14:textId="77777777" w:rsidR="0077396A" w:rsidRPr="00DE4BCC" w:rsidRDefault="0077396A" w:rsidP="007A5D1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77396A" w:rsidRPr="00DE4BCC" w14:paraId="6C30D74C" w14:textId="77777777" w:rsidTr="00CF5F19">
        <w:trPr>
          <w:trHeight w:val="4823"/>
        </w:trPr>
        <w:tc>
          <w:tcPr>
            <w:tcW w:w="5000" w:type="pct"/>
          </w:tcPr>
          <w:p w14:paraId="1DE8CB6A" w14:textId="52FAB890" w:rsidR="00CD2476" w:rsidRPr="00CD2476" w:rsidRDefault="0077396A" w:rsidP="00CD2476">
            <w:pPr>
              <w:pStyle w:val="NormalWeb"/>
            </w:pPr>
            <w:r>
              <w:t>Label Placement</w:t>
            </w:r>
            <w:r w:rsidR="00CD2476">
              <w:t xml:space="preserve"> </w:t>
            </w:r>
          </w:p>
          <w:p w14:paraId="69DE08AB" w14:textId="1F4F3DBF" w:rsidR="00C62D5A" w:rsidRPr="00CD2476" w:rsidRDefault="00CD2476" w:rsidP="00CD2476">
            <w:pPr>
              <w:tabs>
                <w:tab w:val="left" w:pos="5610"/>
              </w:tabs>
              <w:rPr>
                <w:color w:val="auto"/>
              </w:rPr>
            </w:pPr>
            <w:r w:rsidRPr="00CD2476">
              <w:rPr>
                <w:noProof/>
              </w:rPr>
              <w:drawing>
                <wp:anchor distT="0" distB="0" distL="114300" distR="114300" simplePos="0" relativeHeight="252127232" behindDoc="1" locked="0" layoutInCell="1" allowOverlap="1" wp14:anchorId="146FBE6B" wp14:editId="640FAD48">
                  <wp:simplePos x="0" y="0"/>
                  <wp:positionH relativeFrom="column">
                    <wp:posOffset>-171132</wp:posOffset>
                  </wp:positionH>
                  <wp:positionV relativeFrom="paragraph">
                    <wp:posOffset>143828</wp:posOffset>
                  </wp:positionV>
                  <wp:extent cx="2575852" cy="2162364"/>
                  <wp:effectExtent l="0" t="2858" r="0" b="0"/>
                  <wp:wrapNone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42" t="3764" r="5384" b="-1"/>
                          <a:stretch/>
                        </pic:blipFill>
                        <pic:spPr bwMode="auto">
                          <a:xfrm rot="5400000">
                            <a:off x="0" y="0"/>
                            <a:ext cx="2575852" cy="2162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D547B13" w14:textId="4FEF02E7" w:rsidR="00C62D5A" w:rsidRDefault="00C62D5A" w:rsidP="007A5D16">
            <w:pPr>
              <w:tabs>
                <w:tab w:val="left" w:pos="5610"/>
              </w:tabs>
              <w:rPr>
                <w:color w:val="auto"/>
              </w:rPr>
            </w:pPr>
          </w:p>
          <w:p w14:paraId="6870C984" w14:textId="28F71A5B" w:rsidR="0077396A" w:rsidRPr="00653241" w:rsidRDefault="00CD2476" w:rsidP="007A5D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 wp14:anchorId="51F8BA9A" wp14:editId="2B6A368F">
                      <wp:simplePos x="0" y="0"/>
                      <wp:positionH relativeFrom="column">
                        <wp:posOffset>1993265</wp:posOffset>
                      </wp:positionH>
                      <wp:positionV relativeFrom="paragraph">
                        <wp:posOffset>284480</wp:posOffset>
                      </wp:positionV>
                      <wp:extent cx="487680" cy="220980"/>
                      <wp:effectExtent l="38100" t="0" r="26670" b="64770"/>
                      <wp:wrapNone/>
                      <wp:docPr id="25" name="Straight Arrow Connector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87680" cy="2209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1E273B" id="Straight Arrow Connector 25" o:spid="_x0000_s1026" type="#_x0000_t32" style="position:absolute;margin-left:156.95pt;margin-top:22.4pt;width:38.4pt;height:17.4pt;flip:x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" strokecolor="#c00000" strokeweight=".5pt">
                      <v:stroke endarrow="block" joinstyle="miter"/>
                    </v:shape>
                  </w:pict>
                </mc:Fallback>
              </mc:AlternateContent>
            </w:r>
            <w:r w:rsidR="00CF5F19"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91392" behindDoc="0" locked="0" layoutInCell="1" allowOverlap="1" wp14:anchorId="15665C9D" wp14:editId="2C1E6F8B">
                      <wp:simplePos x="0" y="0"/>
                      <wp:positionH relativeFrom="column">
                        <wp:posOffset>2450465</wp:posOffset>
                      </wp:positionH>
                      <wp:positionV relativeFrom="paragraph">
                        <wp:posOffset>99061</wp:posOffset>
                      </wp:positionV>
                      <wp:extent cx="1638300" cy="373380"/>
                      <wp:effectExtent l="0" t="0" r="19050" b="2667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373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2FB9E0C" w14:textId="16D09CA7" w:rsidR="00CF5F19" w:rsidRDefault="00CF5F19" w:rsidP="00CF5F19">
                                  <w:r>
                                    <w:t xml:space="preserve">Attaching on </w:t>
                                  </w:r>
                                  <w:r w:rsidR="00CD2476">
                                    <w:t>front</w:t>
                                  </w:r>
                                  <w:r>
                                    <w:t xml:space="preserve"> </w:t>
                                  </w:r>
                                  <w:r w:rsidR="00CD2476">
                                    <w:t>panel</w:t>
                                  </w:r>
                                  <w:r>
                                    <w:t xml:space="preserve"> </w:t>
                                  </w:r>
                                  <w:r w:rsidR="00CD2476">
                                    <w:t xml:space="preserve">inside </w:t>
                                  </w:r>
                                  <w:r>
                                    <w:t xml:space="preserve">as a </w:t>
                                  </w:r>
                                  <w:r w:rsidR="00CD2476">
                                    <w:t>loop</w:t>
                                  </w:r>
                                  <w:r>
                                    <w:t xml:space="preserve"> label 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665C9D" id="Text Box 43" o:spid="_x0000_s1033" type="#_x0000_t202" style="position:absolute;margin-left:192.95pt;margin-top:7.8pt;width:129pt;height:29.4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" fillcolor="white [3201]" strokeweight=".5pt">
                      <v:textbox>
                        <w:txbxContent>
                          <w:p w14:paraId="12FB9E0C" w14:textId="16D09CA7" w:rsidR="00CF5F19" w:rsidRDefault="00CF5F19" w:rsidP="00CF5F19">
                            <w:r>
                              <w:t xml:space="preserve">Attaching on </w:t>
                            </w:r>
                            <w:r w:rsidR="00CD2476">
                              <w:t>front</w:t>
                            </w:r>
                            <w:r>
                              <w:t xml:space="preserve"> </w:t>
                            </w:r>
                            <w:r w:rsidR="00CD2476">
                              <w:t>panel</w:t>
                            </w:r>
                            <w:r>
                              <w:t xml:space="preserve"> </w:t>
                            </w:r>
                            <w:r w:rsidR="00CD2476">
                              <w:t xml:space="preserve">inside </w:t>
                            </w:r>
                            <w:r>
                              <w:t xml:space="preserve">as a </w:t>
                            </w:r>
                            <w:r w:rsidR="00CD2476">
                              <w:t>loop</w:t>
                            </w:r>
                            <w:r>
                              <w:t xml:space="preserve"> label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9EFB614" w14:textId="27DE603C" w:rsidR="0077396A" w:rsidRPr="00A13EFC" w:rsidRDefault="0077396A" w:rsidP="007A5D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0C28F10A" w14:textId="706ED31F" w:rsidR="0077396A" w:rsidRDefault="0077396A" w:rsidP="007A5D16">
            <w:pPr>
              <w:tabs>
                <w:tab w:val="left" w:pos="5610"/>
              </w:tabs>
              <w:rPr>
                <w:noProof/>
                <w14:ligatures w14:val="standard"/>
              </w:rPr>
            </w:pPr>
          </w:p>
          <w:p w14:paraId="19B3C2F5" w14:textId="7C064355" w:rsidR="0077396A" w:rsidRDefault="0077396A" w:rsidP="007A5D16">
            <w:pPr>
              <w:tabs>
                <w:tab w:val="left" w:pos="5610"/>
              </w:tabs>
            </w:pPr>
          </w:p>
          <w:p w14:paraId="204AFEEE" w14:textId="77777777" w:rsidR="0077396A" w:rsidRPr="00D87295" w:rsidRDefault="0077396A" w:rsidP="007A5D16"/>
          <w:p w14:paraId="7822C6B3" w14:textId="77777777" w:rsidR="0077396A" w:rsidRPr="00D87295" w:rsidRDefault="0077396A" w:rsidP="007A5D16"/>
          <w:p w14:paraId="632060DD" w14:textId="77777777" w:rsidR="0077396A" w:rsidRPr="00D83AE7" w:rsidRDefault="0077396A" w:rsidP="007A5D16">
            <w:pPr>
              <w:tabs>
                <w:tab w:val="left" w:pos="3936"/>
              </w:tabs>
            </w:pPr>
          </w:p>
        </w:tc>
      </w:tr>
    </w:tbl>
    <w:p w14:paraId="0E440257" w14:textId="7C1D4A0A" w:rsidR="0077396A" w:rsidRDefault="0077396A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CF5F19" w:rsidRPr="00DE4BCC" w14:paraId="6FEC9EBD" w14:textId="77777777" w:rsidTr="007A5D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0225390" w14:textId="77777777" w:rsidR="00CF5F19" w:rsidRPr="00DE4BCC" w:rsidRDefault="00CF5F19" w:rsidP="007A5D1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CF5F19" w:rsidRPr="00DE4BCC" w14:paraId="76FD1C33" w14:textId="77777777" w:rsidTr="00B071B8">
        <w:trPr>
          <w:trHeight w:val="7145"/>
        </w:trPr>
        <w:tc>
          <w:tcPr>
            <w:tcW w:w="5000" w:type="pct"/>
          </w:tcPr>
          <w:p w14:paraId="555725A9" w14:textId="004BDF30" w:rsidR="00CF5F19" w:rsidRDefault="00B071B8" w:rsidP="007A5D16">
            <w:pPr>
              <w:rPr>
                <w:color w:val="auto"/>
                <w:sz w:val="20"/>
                <w:szCs w:val="22"/>
              </w:rPr>
            </w:pPr>
            <w:r w:rsidRPr="004879F6">
              <w:rPr>
                <w:noProof/>
              </w:rPr>
              <w:drawing>
                <wp:anchor distT="0" distB="0" distL="114300" distR="114300" simplePos="0" relativeHeight="252129280" behindDoc="1" locked="0" layoutInCell="1" allowOverlap="1" wp14:anchorId="18DA4D61" wp14:editId="100200AF">
                  <wp:simplePos x="0" y="0"/>
                  <wp:positionH relativeFrom="margin">
                    <wp:posOffset>241300</wp:posOffset>
                  </wp:positionH>
                  <wp:positionV relativeFrom="paragraph">
                    <wp:posOffset>280670</wp:posOffset>
                  </wp:positionV>
                  <wp:extent cx="2598420" cy="941095"/>
                  <wp:effectExtent l="0" t="0" r="0" b="0"/>
                  <wp:wrapNone/>
                  <wp:docPr id="18581008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810085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420" cy="941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02D34">
              <w:rPr>
                <w:noProof/>
              </w:rPr>
              <w:drawing>
                <wp:anchor distT="0" distB="0" distL="114300" distR="114300" simplePos="0" relativeHeight="252131328" behindDoc="1" locked="0" layoutInCell="1" allowOverlap="1" wp14:anchorId="6A86EF32" wp14:editId="44FA5EA5">
                  <wp:simplePos x="0" y="0"/>
                  <wp:positionH relativeFrom="margin">
                    <wp:posOffset>2892425</wp:posOffset>
                  </wp:positionH>
                  <wp:positionV relativeFrom="paragraph">
                    <wp:posOffset>297180</wp:posOffset>
                  </wp:positionV>
                  <wp:extent cx="2514600" cy="924974"/>
                  <wp:effectExtent l="0" t="0" r="0" b="8890"/>
                  <wp:wrapNone/>
                  <wp:docPr id="5275837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58375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924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color w:val="auto"/>
                <w:sz w:val="20"/>
                <w:szCs w:val="22"/>
              </w:rPr>
              <w:t>Label artwork</w:t>
            </w:r>
          </w:p>
          <w:p w14:paraId="6D10B10D" w14:textId="0D56664F" w:rsidR="00B071B8" w:rsidRDefault="00B071B8" w:rsidP="007A5D16">
            <w:pPr>
              <w:rPr>
                <w:color w:val="auto"/>
                <w:sz w:val="20"/>
                <w:szCs w:val="22"/>
              </w:rPr>
            </w:pPr>
            <w:r w:rsidRPr="00E02D34">
              <w:rPr>
                <w:noProof/>
              </w:rPr>
              <w:drawing>
                <wp:anchor distT="0" distB="0" distL="114300" distR="114300" simplePos="0" relativeHeight="252133376" behindDoc="1" locked="0" layoutInCell="1" allowOverlap="1" wp14:anchorId="0E4480A5" wp14:editId="21A63F32">
                  <wp:simplePos x="0" y="0"/>
                  <wp:positionH relativeFrom="margin">
                    <wp:posOffset>240666</wp:posOffset>
                  </wp:positionH>
                  <wp:positionV relativeFrom="paragraph">
                    <wp:posOffset>966470</wp:posOffset>
                  </wp:positionV>
                  <wp:extent cx="2598420" cy="954697"/>
                  <wp:effectExtent l="0" t="0" r="0" b="0"/>
                  <wp:wrapNone/>
                  <wp:docPr id="10677818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781894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906" cy="958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97ACE0E" w14:textId="77777777" w:rsidR="00B071B8" w:rsidRPr="00B071B8" w:rsidRDefault="00B071B8" w:rsidP="00B071B8">
            <w:pPr>
              <w:rPr>
                <w:sz w:val="20"/>
                <w:szCs w:val="22"/>
              </w:rPr>
            </w:pPr>
          </w:p>
          <w:p w14:paraId="13D2ABDE" w14:textId="77777777" w:rsidR="00B071B8" w:rsidRPr="00B071B8" w:rsidRDefault="00B071B8" w:rsidP="00B071B8">
            <w:pPr>
              <w:rPr>
                <w:sz w:val="20"/>
                <w:szCs w:val="22"/>
              </w:rPr>
            </w:pPr>
          </w:p>
          <w:p w14:paraId="7F3E2A20" w14:textId="77777777" w:rsidR="00B071B8" w:rsidRPr="00B071B8" w:rsidRDefault="00B071B8" w:rsidP="00B071B8">
            <w:pPr>
              <w:rPr>
                <w:sz w:val="20"/>
                <w:szCs w:val="22"/>
              </w:rPr>
            </w:pPr>
          </w:p>
          <w:p w14:paraId="358287C3" w14:textId="695FE369" w:rsidR="00B071B8" w:rsidRPr="00B071B8" w:rsidRDefault="00B071B8" w:rsidP="00B071B8">
            <w:pPr>
              <w:rPr>
                <w:sz w:val="20"/>
                <w:szCs w:val="22"/>
              </w:rPr>
            </w:pPr>
          </w:p>
          <w:p w14:paraId="538CFF02" w14:textId="6D5594CC" w:rsidR="00B071B8" w:rsidRPr="00B071B8" w:rsidRDefault="00B071B8" w:rsidP="00B071B8">
            <w:pPr>
              <w:rPr>
                <w:sz w:val="20"/>
                <w:szCs w:val="22"/>
              </w:rPr>
            </w:pPr>
          </w:p>
          <w:p w14:paraId="592DA730" w14:textId="469F946E" w:rsidR="00B071B8" w:rsidRPr="00B071B8" w:rsidRDefault="00B071B8" w:rsidP="00B071B8">
            <w:pPr>
              <w:rPr>
                <w:sz w:val="20"/>
                <w:szCs w:val="22"/>
              </w:rPr>
            </w:pPr>
            <w:r w:rsidRPr="00B071B8">
              <w:rPr>
                <w:noProof/>
                <w:color w:val="auto"/>
                <w:sz w:val="20"/>
                <w:szCs w:val="22"/>
              </w:rPr>
              <w:drawing>
                <wp:anchor distT="0" distB="0" distL="114300" distR="114300" simplePos="0" relativeHeight="252134400" behindDoc="1" locked="0" layoutInCell="1" allowOverlap="1" wp14:anchorId="04EF20D2" wp14:editId="7A6AAA47">
                  <wp:simplePos x="0" y="0"/>
                  <wp:positionH relativeFrom="column">
                    <wp:posOffset>2892425</wp:posOffset>
                  </wp:positionH>
                  <wp:positionV relativeFrom="paragraph">
                    <wp:posOffset>59690</wp:posOffset>
                  </wp:positionV>
                  <wp:extent cx="2827020" cy="1243164"/>
                  <wp:effectExtent l="0" t="0" r="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020" cy="1243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D973FBD" w14:textId="77777777" w:rsidR="00B071B8" w:rsidRDefault="00B071B8" w:rsidP="00B071B8">
            <w:pPr>
              <w:rPr>
                <w:color w:val="auto"/>
                <w:sz w:val="20"/>
                <w:szCs w:val="22"/>
              </w:rPr>
            </w:pPr>
          </w:p>
          <w:p w14:paraId="2B79A55A" w14:textId="77777777" w:rsidR="00B071B8" w:rsidRDefault="00B071B8" w:rsidP="00B071B8">
            <w:pPr>
              <w:rPr>
                <w:color w:val="auto"/>
                <w:sz w:val="20"/>
                <w:szCs w:val="22"/>
              </w:rPr>
            </w:pPr>
          </w:p>
          <w:p w14:paraId="0AFBFFC4" w14:textId="77777777" w:rsidR="00B071B8" w:rsidRDefault="00B071B8" w:rsidP="00B071B8">
            <w:pPr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Sticker artwork</w:t>
            </w:r>
          </w:p>
          <w:p w14:paraId="764CAFB1" w14:textId="74BEFFF5" w:rsidR="00B071B8" w:rsidRPr="00B071B8" w:rsidRDefault="00B071B8" w:rsidP="00B071B8">
            <w:pPr>
              <w:rPr>
                <w:sz w:val="20"/>
                <w:szCs w:val="22"/>
              </w:rPr>
            </w:pPr>
            <w:r w:rsidRPr="00B071B8">
              <w:rPr>
                <w:noProof/>
                <w:sz w:val="20"/>
                <w:szCs w:val="22"/>
              </w:rPr>
              <w:drawing>
                <wp:anchor distT="0" distB="0" distL="114300" distR="114300" simplePos="0" relativeHeight="252136448" behindDoc="1" locked="0" layoutInCell="1" allowOverlap="1" wp14:anchorId="3725DFF1" wp14:editId="1F202B70">
                  <wp:simplePos x="0" y="0"/>
                  <wp:positionH relativeFrom="column">
                    <wp:posOffset>2877185</wp:posOffset>
                  </wp:positionH>
                  <wp:positionV relativeFrom="paragraph">
                    <wp:posOffset>504190</wp:posOffset>
                  </wp:positionV>
                  <wp:extent cx="2789853" cy="1226820"/>
                  <wp:effectExtent l="0" t="0" r="0" b="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9853" cy="1226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B071B8">
              <w:rPr>
                <w:noProof/>
                <w:sz w:val="20"/>
                <w:szCs w:val="22"/>
              </w:rPr>
              <w:drawing>
                <wp:anchor distT="0" distB="0" distL="114300" distR="114300" simplePos="0" relativeHeight="252135424" behindDoc="1" locked="0" layoutInCell="1" allowOverlap="1" wp14:anchorId="21EFE35E" wp14:editId="4F5ECFAA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557530</wp:posOffset>
                  </wp:positionV>
                  <wp:extent cx="2758440" cy="1214774"/>
                  <wp:effectExtent l="0" t="0" r="3810" b="4445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8440" cy="1214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AAE6270" w14:textId="77777777" w:rsidR="00CF5F19" w:rsidRPr="00DE4BCC" w:rsidRDefault="00CF5F19" w:rsidP="00155384">
      <w:pPr>
        <w:rPr>
          <w:color w:val="auto"/>
        </w:rPr>
      </w:pPr>
    </w:p>
    <w:sectPr w:rsidR="00CF5F19" w:rsidRPr="00DE4BCC" w:rsidSect="00591137">
      <w:footerReference w:type="default" r:id="rId21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694BD5" w14:textId="77777777" w:rsidR="00ED7A70" w:rsidRDefault="00ED7A70">
      <w:pPr>
        <w:spacing w:after="0"/>
      </w:pPr>
      <w:r>
        <w:separator/>
      </w:r>
    </w:p>
  </w:endnote>
  <w:endnote w:type="continuationSeparator" w:id="0">
    <w:p w14:paraId="0A03E827" w14:textId="77777777" w:rsidR="00ED7A70" w:rsidRDefault="00ED7A7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63B331" w14:textId="77777777" w:rsidR="00ED7A70" w:rsidRDefault="00ED7A70">
      <w:pPr>
        <w:spacing w:after="0"/>
      </w:pPr>
      <w:r>
        <w:separator/>
      </w:r>
    </w:p>
  </w:footnote>
  <w:footnote w:type="continuationSeparator" w:id="0">
    <w:p w14:paraId="7C9121E8" w14:textId="77777777" w:rsidR="00ED7A70" w:rsidRDefault="00ED7A7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438D"/>
    <w:rsid w:val="0001117B"/>
    <w:rsid w:val="00037268"/>
    <w:rsid w:val="000379ED"/>
    <w:rsid w:val="00047818"/>
    <w:rsid w:val="00051B06"/>
    <w:rsid w:val="00061376"/>
    <w:rsid w:val="00064CB0"/>
    <w:rsid w:val="000677DA"/>
    <w:rsid w:val="000A13CF"/>
    <w:rsid w:val="000B1457"/>
    <w:rsid w:val="000B6685"/>
    <w:rsid w:val="000C0858"/>
    <w:rsid w:val="000D37AE"/>
    <w:rsid w:val="000D5669"/>
    <w:rsid w:val="000E2C4C"/>
    <w:rsid w:val="000E45E2"/>
    <w:rsid w:val="000E5146"/>
    <w:rsid w:val="00115902"/>
    <w:rsid w:val="00124D21"/>
    <w:rsid w:val="00132903"/>
    <w:rsid w:val="00136E3C"/>
    <w:rsid w:val="00147208"/>
    <w:rsid w:val="00155384"/>
    <w:rsid w:val="001B6B88"/>
    <w:rsid w:val="001C1EDE"/>
    <w:rsid w:val="001D0C6A"/>
    <w:rsid w:val="001D7A6A"/>
    <w:rsid w:val="001E5C8E"/>
    <w:rsid w:val="001F20D6"/>
    <w:rsid w:val="0020230D"/>
    <w:rsid w:val="00223B8D"/>
    <w:rsid w:val="00224F8F"/>
    <w:rsid w:val="00227D07"/>
    <w:rsid w:val="00255734"/>
    <w:rsid w:val="002750DA"/>
    <w:rsid w:val="0028638D"/>
    <w:rsid w:val="002A2DA1"/>
    <w:rsid w:val="002A4407"/>
    <w:rsid w:val="002B62BF"/>
    <w:rsid w:val="002B6BFB"/>
    <w:rsid w:val="002C6EAE"/>
    <w:rsid w:val="002D7E62"/>
    <w:rsid w:val="002F5B29"/>
    <w:rsid w:val="00304FCE"/>
    <w:rsid w:val="00305A6B"/>
    <w:rsid w:val="00327675"/>
    <w:rsid w:val="003366D8"/>
    <w:rsid w:val="00340D16"/>
    <w:rsid w:val="00371D00"/>
    <w:rsid w:val="00382874"/>
    <w:rsid w:val="0038360F"/>
    <w:rsid w:val="003C192B"/>
    <w:rsid w:val="003C2460"/>
    <w:rsid w:val="003C256A"/>
    <w:rsid w:val="003F2A2D"/>
    <w:rsid w:val="004342C2"/>
    <w:rsid w:val="00437F9D"/>
    <w:rsid w:val="00451E2E"/>
    <w:rsid w:val="004649DF"/>
    <w:rsid w:val="004936F9"/>
    <w:rsid w:val="004A15F5"/>
    <w:rsid w:val="004A7424"/>
    <w:rsid w:val="004B0E62"/>
    <w:rsid w:val="004C306F"/>
    <w:rsid w:val="004C30E4"/>
    <w:rsid w:val="004C34EC"/>
    <w:rsid w:val="004C726C"/>
    <w:rsid w:val="004C7E9E"/>
    <w:rsid w:val="004D1AB6"/>
    <w:rsid w:val="004E679F"/>
    <w:rsid w:val="004F1C92"/>
    <w:rsid w:val="005076EA"/>
    <w:rsid w:val="00552181"/>
    <w:rsid w:val="00553DF6"/>
    <w:rsid w:val="00575A98"/>
    <w:rsid w:val="005767B3"/>
    <w:rsid w:val="0058474F"/>
    <w:rsid w:val="00584CAD"/>
    <w:rsid w:val="00591137"/>
    <w:rsid w:val="005A7AEA"/>
    <w:rsid w:val="005C2CF2"/>
    <w:rsid w:val="005E4A3B"/>
    <w:rsid w:val="005F6098"/>
    <w:rsid w:val="006433F3"/>
    <w:rsid w:val="00646CC4"/>
    <w:rsid w:val="00650B59"/>
    <w:rsid w:val="00653241"/>
    <w:rsid w:val="0065347E"/>
    <w:rsid w:val="0065685A"/>
    <w:rsid w:val="00664C5D"/>
    <w:rsid w:val="00671B23"/>
    <w:rsid w:val="006A753C"/>
    <w:rsid w:val="006D6A3A"/>
    <w:rsid w:val="006D74D9"/>
    <w:rsid w:val="006F24EC"/>
    <w:rsid w:val="00711EBF"/>
    <w:rsid w:val="007265C0"/>
    <w:rsid w:val="00735CF9"/>
    <w:rsid w:val="00747E46"/>
    <w:rsid w:val="00750468"/>
    <w:rsid w:val="00757EF7"/>
    <w:rsid w:val="0077396A"/>
    <w:rsid w:val="007978D2"/>
    <w:rsid w:val="00797D0E"/>
    <w:rsid w:val="007A209A"/>
    <w:rsid w:val="007B0C03"/>
    <w:rsid w:val="007B56EE"/>
    <w:rsid w:val="007C1E31"/>
    <w:rsid w:val="007C2E7C"/>
    <w:rsid w:val="007E1496"/>
    <w:rsid w:val="008508C8"/>
    <w:rsid w:val="00863041"/>
    <w:rsid w:val="008644CA"/>
    <w:rsid w:val="008675B2"/>
    <w:rsid w:val="00894FA0"/>
    <w:rsid w:val="008A6D14"/>
    <w:rsid w:val="0090046A"/>
    <w:rsid w:val="0091093D"/>
    <w:rsid w:val="0092279D"/>
    <w:rsid w:val="00934B86"/>
    <w:rsid w:val="009516D0"/>
    <w:rsid w:val="00967C45"/>
    <w:rsid w:val="00985466"/>
    <w:rsid w:val="00990972"/>
    <w:rsid w:val="00994A93"/>
    <w:rsid w:val="009C4410"/>
    <w:rsid w:val="009E6762"/>
    <w:rsid w:val="009F0E8D"/>
    <w:rsid w:val="009F6887"/>
    <w:rsid w:val="009F7460"/>
    <w:rsid w:val="00A13EFC"/>
    <w:rsid w:val="00A33C84"/>
    <w:rsid w:val="00A56B70"/>
    <w:rsid w:val="00A835B2"/>
    <w:rsid w:val="00A937DB"/>
    <w:rsid w:val="00A93D1D"/>
    <w:rsid w:val="00AC250E"/>
    <w:rsid w:val="00AF3C61"/>
    <w:rsid w:val="00B038FA"/>
    <w:rsid w:val="00B071B8"/>
    <w:rsid w:val="00B11297"/>
    <w:rsid w:val="00B14A94"/>
    <w:rsid w:val="00B23099"/>
    <w:rsid w:val="00B41D79"/>
    <w:rsid w:val="00B445DD"/>
    <w:rsid w:val="00B8674E"/>
    <w:rsid w:val="00B8707A"/>
    <w:rsid w:val="00BA4210"/>
    <w:rsid w:val="00BB351C"/>
    <w:rsid w:val="00BC661E"/>
    <w:rsid w:val="00C066BC"/>
    <w:rsid w:val="00C405FC"/>
    <w:rsid w:val="00C441B6"/>
    <w:rsid w:val="00C467E0"/>
    <w:rsid w:val="00C62D5A"/>
    <w:rsid w:val="00C7576A"/>
    <w:rsid w:val="00CA528F"/>
    <w:rsid w:val="00CB0AF7"/>
    <w:rsid w:val="00CB41DC"/>
    <w:rsid w:val="00CD2476"/>
    <w:rsid w:val="00CD434E"/>
    <w:rsid w:val="00CF5F19"/>
    <w:rsid w:val="00D077E5"/>
    <w:rsid w:val="00D279CB"/>
    <w:rsid w:val="00D3176E"/>
    <w:rsid w:val="00D336B6"/>
    <w:rsid w:val="00D351A3"/>
    <w:rsid w:val="00D42E05"/>
    <w:rsid w:val="00D44742"/>
    <w:rsid w:val="00D776E0"/>
    <w:rsid w:val="00D83AE7"/>
    <w:rsid w:val="00D87295"/>
    <w:rsid w:val="00D87A34"/>
    <w:rsid w:val="00D96BDD"/>
    <w:rsid w:val="00DB0605"/>
    <w:rsid w:val="00DB3A8B"/>
    <w:rsid w:val="00DC2E1D"/>
    <w:rsid w:val="00DE4BCC"/>
    <w:rsid w:val="00DF38F3"/>
    <w:rsid w:val="00E10F5B"/>
    <w:rsid w:val="00E3796B"/>
    <w:rsid w:val="00E40E81"/>
    <w:rsid w:val="00E91C1C"/>
    <w:rsid w:val="00EA157B"/>
    <w:rsid w:val="00EA301D"/>
    <w:rsid w:val="00EB4DAB"/>
    <w:rsid w:val="00EB78F4"/>
    <w:rsid w:val="00EB7B91"/>
    <w:rsid w:val="00EC52D1"/>
    <w:rsid w:val="00ED7A70"/>
    <w:rsid w:val="00EF2432"/>
    <w:rsid w:val="00F07EAE"/>
    <w:rsid w:val="00F30396"/>
    <w:rsid w:val="00F33D62"/>
    <w:rsid w:val="00F37692"/>
    <w:rsid w:val="00F51E42"/>
    <w:rsid w:val="00F575FD"/>
    <w:rsid w:val="00F900BE"/>
    <w:rsid w:val="00F95343"/>
    <w:rsid w:val="00F95BA9"/>
    <w:rsid w:val="00FA021C"/>
    <w:rsid w:val="00FA4FCB"/>
    <w:rsid w:val="00FA5EFB"/>
    <w:rsid w:val="00FC13FD"/>
    <w:rsid w:val="00FD191A"/>
    <w:rsid w:val="00FE5D1F"/>
    <w:rsid w:val="00FE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F5F19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unhideWhenUsed/>
    <w:rsid w:val="005767B3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94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1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5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8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6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56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1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8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0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4CE9EA45A6C74636B8F3A4575C6454D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B170F7-3D3C-476F-B5CB-F7413BA4E453}"/>
      </w:docPartPr>
      <w:docPartBody>
        <w:p w:rsidR="00675889" w:rsidRDefault="003428A7" w:rsidP="003428A7">
          <w:pPr>
            <w:pStyle w:val="4CE9EA45A6C74636B8F3A4575C6454DA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237945"/>
    <w:rsid w:val="002469A9"/>
    <w:rsid w:val="0025779E"/>
    <w:rsid w:val="0029010A"/>
    <w:rsid w:val="00336209"/>
    <w:rsid w:val="003428A7"/>
    <w:rsid w:val="003E575E"/>
    <w:rsid w:val="0045380E"/>
    <w:rsid w:val="00476E9E"/>
    <w:rsid w:val="00487A3A"/>
    <w:rsid w:val="004F05F6"/>
    <w:rsid w:val="00517E07"/>
    <w:rsid w:val="00623A13"/>
    <w:rsid w:val="00675889"/>
    <w:rsid w:val="00712F22"/>
    <w:rsid w:val="00747A4E"/>
    <w:rsid w:val="0075114A"/>
    <w:rsid w:val="00875C2A"/>
    <w:rsid w:val="008B27C6"/>
    <w:rsid w:val="008C3ABC"/>
    <w:rsid w:val="008D55CE"/>
    <w:rsid w:val="00951BDA"/>
    <w:rsid w:val="009C049B"/>
    <w:rsid w:val="009F502E"/>
    <w:rsid w:val="00A73600"/>
    <w:rsid w:val="00B97C35"/>
    <w:rsid w:val="00BA7405"/>
    <w:rsid w:val="00C20FA2"/>
    <w:rsid w:val="00C61CDB"/>
    <w:rsid w:val="00D46D74"/>
    <w:rsid w:val="00D47C45"/>
    <w:rsid w:val="00D57713"/>
    <w:rsid w:val="00D657F2"/>
    <w:rsid w:val="00E367A4"/>
    <w:rsid w:val="00F2554F"/>
    <w:rsid w:val="00F32C46"/>
    <w:rsid w:val="00F5786D"/>
    <w:rsid w:val="00F60965"/>
    <w:rsid w:val="00F80EC7"/>
    <w:rsid w:val="00FB1517"/>
    <w:rsid w:val="00FD6EBD"/>
    <w:rsid w:val="00FF6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4CE9EA45A6C74636B8F3A4575C6454DA">
    <w:name w:val="4CE9EA45A6C74636B8F3A4575C6454DA"/>
    <w:rsid w:val="003428A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3</Pages>
  <Words>63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2025-09-28T11:55:00Z</dcterms:created>
  <dcterms:modified xsi:type="dcterms:W3CDTF">2025-09-28T11:55:00Z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