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EBFD" w14:textId="4DB322D3" w:rsidR="00BC5455" w:rsidRPr="00923F34" w:rsidRDefault="00BC5455">
      <w:pPr>
        <w:rPr>
          <w:b/>
          <w:bCs/>
          <w:color w:val="FF0000"/>
          <w:sz w:val="24"/>
          <w:szCs w:val="24"/>
        </w:rPr>
      </w:pPr>
      <w:r w:rsidRPr="00923F34">
        <w:rPr>
          <w:b/>
          <w:bCs/>
          <w:color w:val="FF0000"/>
          <w:sz w:val="24"/>
          <w:szCs w:val="24"/>
        </w:rPr>
        <w:t>STYLE REFERENCE NUMBER – LINK-PB-</w:t>
      </w:r>
      <w:r w:rsidR="002242CE">
        <w:rPr>
          <w:b/>
          <w:bCs/>
          <w:color w:val="FF0000"/>
          <w:sz w:val="24"/>
          <w:szCs w:val="24"/>
        </w:rPr>
        <w:t>26-214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BC5455">
        <w:trPr>
          <w:trHeight w:val="900"/>
        </w:trPr>
        <w:tc>
          <w:tcPr>
            <w:tcW w:w="9292" w:type="dxa"/>
            <w:vAlign w:val="center"/>
          </w:tcPr>
          <w:p w14:paraId="5BA4441E" w14:textId="56BBBC82" w:rsidR="005C2CF2" w:rsidRPr="00711EBF" w:rsidRDefault="000524A8" w:rsidP="00DE4BCC">
            <w:pPr>
              <w:pStyle w:val="Subtitle"/>
              <w:rPr>
                <w:color w:val="auto"/>
              </w:rPr>
            </w:pPr>
            <w:r w:rsidRPr="000524A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E32A44" w:rsidRPr="00E32A4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GP Horizontal X</w:t>
            </w:r>
            <w:r w:rsidR="00E32A4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L</w:t>
            </w:r>
            <w:r w:rsidRPr="000524A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</w:t>
            </w:r>
            <w:r w:rsidR="009C008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B67AEC">
                  <w:rPr>
                    <w:color w:val="002060"/>
                  </w:rPr>
                  <w:t xml:space="preserve">                        </w:t>
                </w:r>
                <w:r w:rsidR="00E32A44">
                  <w:rPr>
                    <w:color w:val="002060"/>
                  </w:rPr>
                  <w:t>April 2</w:t>
                </w:r>
                <w:r w:rsidR="00527A4D">
                  <w:rPr>
                    <w:color w:val="002060"/>
                  </w:rPr>
                  <w:t>8</w:t>
                </w:r>
                <w:r w:rsidR="00E32A44">
                  <w:rPr>
                    <w:color w:val="002060"/>
                  </w:rPr>
                  <w:t>, 2026</w:t>
                </w:r>
                <w:r w:rsidR="00725F5A">
                  <w:rPr>
                    <w:color w:val="002060"/>
                  </w:rPr>
                  <w:t xml:space="preserve"> 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41" w:type="dxa"/>
        <w:tblLook w:val="04A0" w:firstRow="1" w:lastRow="0" w:firstColumn="1" w:lastColumn="0" w:noHBand="0" w:noVBand="1"/>
      </w:tblPr>
      <w:tblGrid>
        <w:gridCol w:w="2344"/>
        <w:gridCol w:w="2329"/>
        <w:gridCol w:w="2334"/>
        <w:gridCol w:w="2334"/>
      </w:tblGrid>
      <w:tr w:rsidR="00725F5A" w14:paraId="15020612" w14:textId="4640E63C" w:rsidTr="00725F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tcW w:w="2344" w:type="dxa"/>
          </w:tcPr>
          <w:p w14:paraId="6977BB57" w14:textId="2814D379" w:rsidR="00725F5A" w:rsidRPr="004D24EB" w:rsidRDefault="00725F5A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329" w:type="dxa"/>
          </w:tcPr>
          <w:p w14:paraId="315AEF71" w14:textId="3BE6E255" w:rsidR="00725F5A" w:rsidRPr="004D24EB" w:rsidRDefault="00725F5A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334" w:type="dxa"/>
          </w:tcPr>
          <w:p w14:paraId="08A09F0A" w14:textId="771FCB5A" w:rsidR="00725F5A" w:rsidRPr="004D24EB" w:rsidRDefault="00725F5A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2334" w:type="dxa"/>
          </w:tcPr>
          <w:p w14:paraId="42CD6FFA" w14:textId="5C523FA6" w:rsidR="00725F5A" w:rsidRPr="004D24EB" w:rsidRDefault="00725F5A" w:rsidP="00DE4BCC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4D5248" w14:paraId="6CB0FE42" w14:textId="5E4D9E0A" w:rsidTr="00DE37D3">
        <w:trPr>
          <w:trHeight w:val="463"/>
        </w:trPr>
        <w:tc>
          <w:tcPr>
            <w:tcW w:w="2344" w:type="dxa"/>
            <w:vAlign w:val="bottom"/>
          </w:tcPr>
          <w:p w14:paraId="6F5B37F9" w14:textId="1C63A6FC" w:rsidR="004D5248" w:rsidRPr="004D24EB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2329" w:type="dxa"/>
            <w:vAlign w:val="bottom"/>
          </w:tcPr>
          <w:p w14:paraId="197F3ED9" w14:textId="3430B6CE" w:rsidR="004D5248" w:rsidRPr="004D24EB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844348</w:t>
            </w:r>
          </w:p>
        </w:tc>
        <w:tc>
          <w:tcPr>
            <w:tcW w:w="2334" w:type="dxa"/>
            <w:vAlign w:val="center"/>
          </w:tcPr>
          <w:p w14:paraId="419ADA2E" w14:textId="7387CE3A" w:rsidR="004D5248" w:rsidRPr="004D24EB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2334" w:type="dxa"/>
          </w:tcPr>
          <w:p w14:paraId="62B4C5C4" w14:textId="180EB5F0" w:rsidR="004D5248" w:rsidRDefault="004D5248" w:rsidP="004D5248">
            <w:pPr>
              <w:rPr>
                <w:color w:val="auto"/>
              </w:rPr>
            </w:pPr>
            <w:r>
              <w:rPr>
                <w:color w:val="auto"/>
              </w:rPr>
              <w:t>100 PCS</w:t>
            </w:r>
          </w:p>
        </w:tc>
      </w:tr>
      <w:tr w:rsidR="004D5248" w14:paraId="094DA7AB" w14:textId="77777777" w:rsidTr="00DE37D3">
        <w:trPr>
          <w:trHeight w:val="463"/>
        </w:trPr>
        <w:tc>
          <w:tcPr>
            <w:tcW w:w="2344" w:type="dxa"/>
            <w:vAlign w:val="bottom"/>
          </w:tcPr>
          <w:p w14:paraId="4D114AAF" w14:textId="4BE1C045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2329" w:type="dxa"/>
            <w:vAlign w:val="bottom"/>
          </w:tcPr>
          <w:p w14:paraId="2B6AEFDF" w14:textId="2E9A0330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844349</w:t>
            </w:r>
          </w:p>
        </w:tc>
        <w:tc>
          <w:tcPr>
            <w:tcW w:w="2334" w:type="dxa"/>
            <w:vAlign w:val="center"/>
          </w:tcPr>
          <w:p w14:paraId="4080FEC0" w14:textId="3BFF8912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 xml:space="preserve">Ranger Green </w:t>
            </w:r>
          </w:p>
        </w:tc>
        <w:tc>
          <w:tcPr>
            <w:tcW w:w="2334" w:type="dxa"/>
          </w:tcPr>
          <w:p w14:paraId="2FB9E331" w14:textId="691A4B71" w:rsidR="004D5248" w:rsidRDefault="004D5248" w:rsidP="004D5248">
            <w:pPr>
              <w:rPr>
                <w:color w:val="auto"/>
              </w:rPr>
            </w:pPr>
            <w:r>
              <w:rPr>
                <w:color w:val="auto"/>
              </w:rPr>
              <w:t>50 PCS</w:t>
            </w:r>
          </w:p>
        </w:tc>
      </w:tr>
      <w:tr w:rsidR="004D5248" w14:paraId="5D4FC05A" w14:textId="77777777" w:rsidTr="00DE37D3">
        <w:trPr>
          <w:trHeight w:val="463"/>
        </w:trPr>
        <w:tc>
          <w:tcPr>
            <w:tcW w:w="2344" w:type="dxa"/>
            <w:vAlign w:val="bottom"/>
          </w:tcPr>
          <w:p w14:paraId="6A10EFCA" w14:textId="65792665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2329" w:type="dxa"/>
            <w:vAlign w:val="bottom"/>
          </w:tcPr>
          <w:p w14:paraId="26CBF8BE" w14:textId="73C2E859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844350</w:t>
            </w:r>
          </w:p>
        </w:tc>
        <w:tc>
          <w:tcPr>
            <w:tcW w:w="2334" w:type="dxa"/>
            <w:vAlign w:val="center"/>
          </w:tcPr>
          <w:p w14:paraId="7A125B20" w14:textId="553A5712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 xml:space="preserve">Multicam Tropic </w:t>
            </w:r>
          </w:p>
        </w:tc>
        <w:tc>
          <w:tcPr>
            <w:tcW w:w="2334" w:type="dxa"/>
          </w:tcPr>
          <w:p w14:paraId="2D3ECD1E" w14:textId="422B2BE1" w:rsidR="004D5248" w:rsidRDefault="004D5248" w:rsidP="004D5248">
            <w:pPr>
              <w:rPr>
                <w:color w:val="auto"/>
              </w:rPr>
            </w:pPr>
            <w:r>
              <w:rPr>
                <w:color w:val="auto"/>
              </w:rPr>
              <w:t>50 PCS</w:t>
            </w:r>
          </w:p>
        </w:tc>
      </w:tr>
      <w:tr w:rsidR="004D5248" w14:paraId="6F4CADE4" w14:textId="77777777" w:rsidTr="00DE37D3">
        <w:trPr>
          <w:trHeight w:val="463"/>
        </w:trPr>
        <w:tc>
          <w:tcPr>
            <w:tcW w:w="2344" w:type="dxa"/>
            <w:vAlign w:val="bottom"/>
          </w:tcPr>
          <w:p w14:paraId="348BE30E" w14:textId="1758A19C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2329" w:type="dxa"/>
            <w:vAlign w:val="bottom"/>
          </w:tcPr>
          <w:p w14:paraId="75925B63" w14:textId="3E3C9A24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844351</w:t>
            </w:r>
          </w:p>
        </w:tc>
        <w:tc>
          <w:tcPr>
            <w:tcW w:w="2334" w:type="dxa"/>
            <w:vAlign w:val="center"/>
          </w:tcPr>
          <w:p w14:paraId="0AC8D3DD" w14:textId="3A2B3E15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 xml:space="preserve">Black </w:t>
            </w:r>
          </w:p>
        </w:tc>
        <w:tc>
          <w:tcPr>
            <w:tcW w:w="2334" w:type="dxa"/>
          </w:tcPr>
          <w:p w14:paraId="5574722B" w14:textId="6006CA24" w:rsidR="004D5248" w:rsidRDefault="004D5248" w:rsidP="004D5248">
            <w:pPr>
              <w:rPr>
                <w:color w:val="auto"/>
              </w:rPr>
            </w:pPr>
            <w:r>
              <w:rPr>
                <w:color w:val="auto"/>
              </w:rPr>
              <w:t>50 PCS</w:t>
            </w:r>
          </w:p>
        </w:tc>
      </w:tr>
      <w:tr w:rsidR="004D5248" w14:paraId="105FE2AE" w14:textId="77777777" w:rsidTr="00DE37D3">
        <w:trPr>
          <w:trHeight w:val="463"/>
        </w:trPr>
        <w:tc>
          <w:tcPr>
            <w:tcW w:w="2344" w:type="dxa"/>
            <w:vAlign w:val="bottom"/>
          </w:tcPr>
          <w:p w14:paraId="58F09CDF" w14:textId="3A8EA3CD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2329" w:type="dxa"/>
            <w:vAlign w:val="bottom"/>
          </w:tcPr>
          <w:p w14:paraId="21BEEBFC" w14:textId="0D2ED3BB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844347</w:t>
            </w:r>
          </w:p>
        </w:tc>
        <w:tc>
          <w:tcPr>
            <w:tcW w:w="2334" w:type="dxa"/>
            <w:vAlign w:val="center"/>
          </w:tcPr>
          <w:p w14:paraId="346FD546" w14:textId="27F97EBA" w:rsidR="004D5248" w:rsidRDefault="004D5248" w:rsidP="004D5248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 xml:space="preserve">Multicam </w:t>
            </w:r>
          </w:p>
        </w:tc>
        <w:tc>
          <w:tcPr>
            <w:tcW w:w="2334" w:type="dxa"/>
          </w:tcPr>
          <w:p w14:paraId="4155B725" w14:textId="1729FD22" w:rsidR="004D5248" w:rsidRDefault="004D5248" w:rsidP="004D5248">
            <w:pPr>
              <w:rPr>
                <w:color w:val="auto"/>
              </w:rPr>
            </w:pPr>
            <w:r>
              <w:rPr>
                <w:color w:val="auto"/>
              </w:rPr>
              <w:t>100 PCS</w:t>
            </w:r>
          </w:p>
        </w:tc>
      </w:tr>
    </w:tbl>
    <w:p w14:paraId="206BD169" w14:textId="5B71C192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014B8" w:rsidRPr="00DE4BCC" w14:paraId="33D54CB3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8461660" w14:textId="1386ABF8" w:rsidR="000014B8" w:rsidRPr="00DE4BCC" w:rsidRDefault="000014B8" w:rsidP="00352FD4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0014B8" w:rsidRPr="00DE4BCC" w14:paraId="6545BCC0" w14:textId="77777777" w:rsidTr="00E62F64">
        <w:trPr>
          <w:trHeight w:val="7520"/>
        </w:trPr>
        <w:tc>
          <w:tcPr>
            <w:tcW w:w="5000" w:type="pct"/>
          </w:tcPr>
          <w:p w14:paraId="63C08BE2" w14:textId="0EE3E8F0" w:rsidR="000123A7" w:rsidRPr="000123A7" w:rsidRDefault="000123A7" w:rsidP="000123A7"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6B984F6C" wp14:editId="59107906">
                      <wp:simplePos x="0" y="0"/>
                      <wp:positionH relativeFrom="column">
                        <wp:posOffset>3639185</wp:posOffset>
                      </wp:positionH>
                      <wp:positionV relativeFrom="paragraph">
                        <wp:posOffset>195580</wp:posOffset>
                      </wp:positionV>
                      <wp:extent cx="1813560" cy="2598420"/>
                      <wp:effectExtent l="0" t="0" r="15240" b="11430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3560" cy="2598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82A867" w14:textId="77777777" w:rsidR="006E7908" w:rsidRPr="00E62F64" w:rsidRDefault="006E7908" w:rsidP="006E790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500D CODURA </w:t>
                                  </w:r>
                                </w:p>
                                <w:p w14:paraId="23139AA4" w14:textId="0B4C42E7" w:rsidR="006E7908" w:rsidRPr="00423645" w:rsidRDefault="006E7908" w:rsidP="006E7908">
                                  <w:r w:rsidRPr="00423645">
                                    <w:t>Style Color: TFP</w:t>
                                  </w:r>
                                </w:p>
                                <w:p w14:paraId="0FC76C84" w14:textId="43F3578A" w:rsidR="006E7908" w:rsidRPr="00423645" w:rsidRDefault="006E7908" w:rsidP="006E7908">
                                  <w:r w:rsidRPr="00423645">
                                    <w:t>RM Color: TFP</w:t>
                                  </w:r>
                                </w:p>
                                <w:p w14:paraId="3DA23A9C" w14:textId="5D47EDAA" w:rsidR="00E62F64" w:rsidRPr="00423645" w:rsidRDefault="00E62F64" w:rsidP="00E62F64">
                                  <w:r w:rsidRPr="00423645">
                                    <w:t xml:space="preserve">Style Color: </w:t>
                                  </w:r>
                                  <w:r>
                                    <w:t>MCAM</w:t>
                                  </w:r>
                                </w:p>
                                <w:p w14:paraId="13AF40AD" w14:textId="70B5A4A5" w:rsidR="00E62F64" w:rsidRPr="00423645" w:rsidRDefault="00E62F64" w:rsidP="00E62F64">
                                  <w:r w:rsidRPr="00423645">
                                    <w:t xml:space="preserve">RM Color: </w:t>
                                  </w:r>
                                  <w:r>
                                    <w:t>MCAM</w:t>
                                  </w:r>
                                </w:p>
                                <w:p w14:paraId="4550E3B2" w14:textId="2DE19F7F" w:rsidR="00E62F64" w:rsidRPr="00423645" w:rsidRDefault="00E62F64" w:rsidP="00E62F64">
                                  <w:r w:rsidRPr="00423645">
                                    <w:t xml:space="preserve">Style Color: </w:t>
                                  </w:r>
                                  <w:r>
                                    <w:t>RG</w:t>
                                  </w:r>
                                </w:p>
                                <w:p w14:paraId="4B3BFC01" w14:textId="755D9168" w:rsidR="00E62F64" w:rsidRPr="00423645" w:rsidRDefault="00E62F64" w:rsidP="00E62F64">
                                  <w:r w:rsidRPr="00423645">
                                    <w:t xml:space="preserve">RM Color: </w:t>
                                  </w:r>
                                  <w:r>
                                    <w:t>RG</w:t>
                                  </w:r>
                                </w:p>
                                <w:p w14:paraId="573F921F" w14:textId="61CC4F71" w:rsidR="00E62F64" w:rsidRPr="00423645" w:rsidRDefault="00E62F64" w:rsidP="00E62F64">
                                  <w:r w:rsidRPr="00423645">
                                    <w:t xml:space="preserve">Style Color: </w:t>
                                  </w:r>
                                  <w:r>
                                    <w:t>MC TROPIC</w:t>
                                  </w:r>
                                </w:p>
                                <w:p w14:paraId="05560F23" w14:textId="3482DBFD" w:rsidR="00E62F64" w:rsidRDefault="00E62F64" w:rsidP="00E62F64">
                                  <w:r w:rsidRPr="00423645">
                                    <w:t xml:space="preserve">RM Color: </w:t>
                                  </w:r>
                                  <w:r>
                                    <w:t>MC TROPIC</w:t>
                                  </w:r>
                                </w:p>
                                <w:p w14:paraId="1BE5BE88" w14:textId="40C48D4D" w:rsidR="00E62F64" w:rsidRPr="00423645" w:rsidRDefault="00E62F64" w:rsidP="00E62F64">
                                  <w:r w:rsidRPr="00423645">
                                    <w:t xml:space="preserve">Style Color: </w:t>
                                  </w:r>
                                  <w:r>
                                    <w:t>BLACK</w:t>
                                  </w:r>
                                </w:p>
                                <w:p w14:paraId="57CB2CA4" w14:textId="64961F64" w:rsidR="00E62F64" w:rsidRPr="00423645" w:rsidRDefault="00E62F64" w:rsidP="00E62F64">
                                  <w:r w:rsidRPr="00423645">
                                    <w:t xml:space="preserve">RM Color: </w:t>
                                  </w:r>
                                  <w:r>
                                    <w:t>BLACK</w:t>
                                  </w:r>
                                </w:p>
                                <w:p w14:paraId="225E6F6F" w14:textId="77777777" w:rsidR="00E62F64" w:rsidRPr="00423645" w:rsidRDefault="00E62F64" w:rsidP="00E62F64"/>
                                <w:p w14:paraId="709AAFC9" w14:textId="77777777" w:rsidR="006E7908" w:rsidRPr="00423645" w:rsidRDefault="006E7908" w:rsidP="006E7908"/>
                                <w:p w14:paraId="795695D2" w14:textId="77777777" w:rsidR="006E7908" w:rsidRPr="00423645" w:rsidRDefault="006E7908" w:rsidP="006E7908"/>
                                <w:p w14:paraId="09BE9766" w14:textId="77777777" w:rsidR="006E7908" w:rsidRPr="00423645" w:rsidRDefault="006E7908" w:rsidP="006E7908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984F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7" o:spid="_x0000_s1026" type="#_x0000_t202" style="position:absolute;margin-left:286.55pt;margin-top:15.4pt;width:142.8pt;height:204.6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" fillcolor="white [3201]" strokeweight=".5pt">
                      <v:textbox>
                        <w:txbxContent>
                          <w:p w14:paraId="6382A867" w14:textId="77777777" w:rsidR="006E7908" w:rsidRPr="00E62F64" w:rsidRDefault="006E7908" w:rsidP="006E79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500D CODURA </w:t>
                            </w:r>
                          </w:p>
                          <w:p w14:paraId="23139AA4" w14:textId="0B4C42E7" w:rsidR="006E7908" w:rsidRPr="00423645" w:rsidRDefault="006E7908" w:rsidP="006E7908">
                            <w:r w:rsidRPr="00423645">
                              <w:t>Style Color: TFP</w:t>
                            </w:r>
                          </w:p>
                          <w:p w14:paraId="0FC76C84" w14:textId="43F3578A" w:rsidR="006E7908" w:rsidRPr="00423645" w:rsidRDefault="006E7908" w:rsidP="006E7908">
                            <w:r w:rsidRPr="00423645">
                              <w:t>RM Color: TFP</w:t>
                            </w:r>
                          </w:p>
                          <w:p w14:paraId="3DA23A9C" w14:textId="5D47EDAA" w:rsidR="00E62F64" w:rsidRPr="00423645" w:rsidRDefault="00E62F64" w:rsidP="00E62F64">
                            <w:r w:rsidRPr="00423645">
                              <w:t xml:space="preserve">Style Color: </w:t>
                            </w:r>
                            <w:r>
                              <w:t>MCAM</w:t>
                            </w:r>
                          </w:p>
                          <w:p w14:paraId="13AF40AD" w14:textId="70B5A4A5" w:rsidR="00E62F64" w:rsidRPr="00423645" w:rsidRDefault="00E62F64" w:rsidP="00E62F64">
                            <w:r w:rsidRPr="00423645">
                              <w:t xml:space="preserve">RM Color: </w:t>
                            </w:r>
                            <w:r>
                              <w:t>MCAM</w:t>
                            </w:r>
                          </w:p>
                          <w:p w14:paraId="4550E3B2" w14:textId="2DE19F7F" w:rsidR="00E62F64" w:rsidRPr="00423645" w:rsidRDefault="00E62F64" w:rsidP="00E62F64">
                            <w:r w:rsidRPr="00423645">
                              <w:t xml:space="preserve">Style Color: </w:t>
                            </w:r>
                            <w:r>
                              <w:t>RG</w:t>
                            </w:r>
                          </w:p>
                          <w:p w14:paraId="4B3BFC01" w14:textId="755D9168" w:rsidR="00E62F64" w:rsidRPr="00423645" w:rsidRDefault="00E62F64" w:rsidP="00E62F64">
                            <w:r w:rsidRPr="00423645">
                              <w:t xml:space="preserve">RM Color: </w:t>
                            </w:r>
                            <w:r>
                              <w:t>RG</w:t>
                            </w:r>
                          </w:p>
                          <w:p w14:paraId="573F921F" w14:textId="61CC4F71" w:rsidR="00E62F64" w:rsidRPr="00423645" w:rsidRDefault="00E62F64" w:rsidP="00E62F64">
                            <w:r w:rsidRPr="00423645">
                              <w:t xml:space="preserve">Style Color: </w:t>
                            </w:r>
                            <w:r>
                              <w:t>MC TROPIC</w:t>
                            </w:r>
                          </w:p>
                          <w:p w14:paraId="05560F23" w14:textId="3482DBFD" w:rsidR="00E62F64" w:rsidRDefault="00E62F64" w:rsidP="00E62F64">
                            <w:r w:rsidRPr="00423645">
                              <w:t xml:space="preserve">RM Color: </w:t>
                            </w:r>
                            <w:r>
                              <w:t>MC TROPIC</w:t>
                            </w:r>
                          </w:p>
                          <w:p w14:paraId="1BE5BE88" w14:textId="40C48D4D" w:rsidR="00E62F64" w:rsidRPr="00423645" w:rsidRDefault="00E62F64" w:rsidP="00E62F64">
                            <w:r w:rsidRPr="00423645">
                              <w:t xml:space="preserve">Style Color: </w:t>
                            </w:r>
                            <w:r>
                              <w:t>BLACK</w:t>
                            </w:r>
                          </w:p>
                          <w:p w14:paraId="57CB2CA4" w14:textId="64961F64" w:rsidR="00E62F64" w:rsidRPr="00423645" w:rsidRDefault="00E62F64" w:rsidP="00E62F64">
                            <w:r w:rsidRPr="00423645">
                              <w:t xml:space="preserve">RM Color: </w:t>
                            </w:r>
                            <w:r>
                              <w:t>BLACK</w:t>
                            </w:r>
                          </w:p>
                          <w:p w14:paraId="225E6F6F" w14:textId="77777777" w:rsidR="00E62F64" w:rsidRPr="00423645" w:rsidRDefault="00E62F64" w:rsidP="00E62F64"/>
                          <w:p w14:paraId="709AAFC9" w14:textId="77777777" w:rsidR="006E7908" w:rsidRPr="00423645" w:rsidRDefault="006E7908" w:rsidP="006E7908"/>
                          <w:p w14:paraId="795695D2" w14:textId="77777777" w:rsidR="006E7908" w:rsidRPr="00423645" w:rsidRDefault="006E7908" w:rsidP="006E7908"/>
                          <w:p w14:paraId="09BE9766" w14:textId="77777777" w:rsidR="006E7908" w:rsidRPr="00423645" w:rsidRDefault="006E7908" w:rsidP="006E7908"/>
                        </w:txbxContent>
                      </v:textbox>
                    </v:shape>
                  </w:pict>
                </mc:Fallback>
              </mc:AlternateContent>
            </w:r>
            <w:r w:rsidRPr="000123A7">
              <w:rPr>
                <w:noProof/>
              </w:rPr>
              <w:drawing>
                <wp:anchor distT="0" distB="0" distL="114300" distR="114300" simplePos="0" relativeHeight="251881469" behindDoc="1" locked="0" layoutInCell="1" allowOverlap="1" wp14:anchorId="2AA7003A" wp14:editId="4BC1F9CC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81280</wp:posOffset>
                  </wp:positionV>
                  <wp:extent cx="2884170" cy="2354580"/>
                  <wp:effectExtent l="0" t="0" r="0" b="0"/>
                  <wp:wrapTight wrapText="bothSides">
                    <wp:wrapPolygon edited="0">
                      <wp:start x="7847" y="1049"/>
                      <wp:lineTo x="4280" y="2097"/>
                      <wp:lineTo x="1997" y="3146"/>
                      <wp:lineTo x="1569" y="6990"/>
                      <wp:lineTo x="1284" y="12583"/>
                      <wp:lineTo x="1855" y="18175"/>
                      <wp:lineTo x="1855" y="19398"/>
                      <wp:lineTo x="7419" y="20272"/>
                      <wp:lineTo x="15551" y="20621"/>
                      <wp:lineTo x="16264" y="20621"/>
                      <wp:lineTo x="16550" y="20272"/>
                      <wp:lineTo x="19831" y="18175"/>
                      <wp:lineTo x="20402" y="12583"/>
                      <wp:lineTo x="20972" y="9786"/>
                      <wp:lineTo x="20687" y="8563"/>
                      <wp:lineTo x="20116" y="6990"/>
                      <wp:lineTo x="19974" y="2621"/>
                      <wp:lineTo x="18404" y="2097"/>
                      <wp:lineTo x="12697" y="1049"/>
                      <wp:lineTo x="7847" y="1049"/>
                    </wp:wrapPolygon>
                  </wp:wrapTight>
                  <wp:docPr id="345275914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235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123A7">
              <w:rPr>
                <w:rFonts w:ascii="Times New Roman" w:eastAsia="Times New Roman" w:hAnsi="Times New Roman" w:cs="Times New Roman"/>
                <w:b/>
                <w:bCs/>
                <w:color w:val="auto"/>
                <w:szCs w:val="24"/>
                <w:lang w:eastAsia="en-US"/>
              </w:rPr>
              <w:t xml:space="preserve"> </w:t>
            </w:r>
          </w:p>
          <w:p w14:paraId="5B6967A2" w14:textId="6CC33CA2" w:rsidR="00E62F64" w:rsidRPr="00E62F64" w:rsidRDefault="00E62F64" w:rsidP="00E62F64"/>
          <w:p w14:paraId="18EC3131" w14:textId="47A4D923" w:rsidR="000014B8" w:rsidRPr="00B65B11" w:rsidRDefault="000123A7" w:rsidP="00352F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4995B894" wp14:editId="35FE21B8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176529</wp:posOffset>
                      </wp:positionV>
                      <wp:extent cx="457200" cy="1876425"/>
                      <wp:effectExtent l="0" t="38100" r="57150" b="2857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200" cy="18764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1641CA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" o:spid="_x0000_s1026" type="#_x0000_t32" style="position:absolute;margin-left:37.55pt;margin-top:13.9pt;width:36pt;height:147.75pt;flip:y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62F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024176B0" wp14:editId="69EB781D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86995</wp:posOffset>
                      </wp:positionV>
                      <wp:extent cx="2167890" cy="651510"/>
                      <wp:effectExtent l="38100" t="0" r="22860" b="7239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67890" cy="6515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4A15B67B" id="Straight Arrow Connector 16" o:spid="_x0000_s1026" type="#_x0000_t32" style="position:absolute;margin-left:117.65pt;margin-top:6.85pt;width:170.7pt;height:51.3pt;flip:x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09D7E5D" w14:textId="4F9FFC74" w:rsidR="00E22E25" w:rsidRDefault="00E22E25" w:rsidP="00E22E25">
            <w:pPr>
              <w:pStyle w:val="NormalWeb"/>
            </w:pPr>
          </w:p>
          <w:p w14:paraId="6DDCF3BA" w14:textId="599E3C3B" w:rsidR="000014B8" w:rsidRPr="00C8670E" w:rsidRDefault="000014B8" w:rsidP="00352FD4"/>
          <w:p w14:paraId="36C34557" w14:textId="6063D29A" w:rsidR="000014B8" w:rsidRPr="00C8670E" w:rsidRDefault="000014B8" w:rsidP="00352FD4"/>
          <w:p w14:paraId="7C47DC17" w14:textId="66B74CAA" w:rsidR="000014B8" w:rsidRPr="00C8670E" w:rsidRDefault="000014B8" w:rsidP="00352FD4"/>
          <w:p w14:paraId="6BD3551D" w14:textId="7F900937" w:rsidR="000014B8" w:rsidRPr="00C8670E" w:rsidRDefault="000014B8" w:rsidP="00352FD4"/>
          <w:p w14:paraId="257535FE" w14:textId="32AD6433" w:rsidR="000014B8" w:rsidRDefault="000014B8" w:rsidP="00352FD4"/>
          <w:p w14:paraId="1CA51FE0" w14:textId="695BBDCB" w:rsidR="000014B8" w:rsidRDefault="000014B8" w:rsidP="00352FD4"/>
          <w:p w14:paraId="05C49C9C" w14:textId="1524D7BD" w:rsidR="000014B8" w:rsidRDefault="00E62F64" w:rsidP="00352FD4">
            <w:pPr>
              <w:rPr>
                <w:noProof/>
                <w14:ligatures w14:val="standard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4C51032F" wp14:editId="51528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114300</wp:posOffset>
                      </wp:positionV>
                      <wp:extent cx="2796540" cy="1783080"/>
                      <wp:effectExtent l="0" t="0" r="22860" b="266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6540" cy="1783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B18829" w14:textId="62BDFA61" w:rsidR="006E7908" w:rsidRPr="00E62F64" w:rsidRDefault="006E7908" w:rsidP="006E790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 w:rsidR="00E22E25" w:rsidRPr="00E62F64">
                                    <w:rPr>
                                      <w:b/>
                                      <w:bCs/>
                                    </w:rPr>
                                    <w:t>ZIPPER CHAIN &amp; SLIDER #</w:t>
                                  </w:r>
                                  <w:r w:rsidR="00735D05"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="00423645" w:rsidRPr="00E62F64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="00E22E25" w:rsidRPr="00E62F64">
                                    <w:rPr>
                                      <w:b/>
                                      <w:bCs/>
                                    </w:rPr>
                                    <w:t>/ 3MM</w:t>
                                  </w:r>
                                  <w:r w:rsidR="00725F5A" w:rsidRPr="00E62F64">
                                    <w:rPr>
                                      <w:b/>
                                      <w:bCs/>
                                    </w:rPr>
                                    <w:t xml:space="preserve"> NEW</w:t>
                                  </w:r>
                                  <w:r w:rsidR="00E22E25" w:rsidRPr="00E62F64">
                                    <w:rPr>
                                      <w:b/>
                                      <w:bCs/>
                                    </w:rPr>
                                    <w:t xml:space="preserve"> PARA CORD</w:t>
                                  </w:r>
                                  <w:r w:rsidR="00725F5A" w:rsidRPr="00E62F64">
                                    <w:rPr>
                                      <w:b/>
                                      <w:bCs/>
                                    </w:rPr>
                                    <w:t xml:space="preserve"> / heat tube - black</w:t>
                                  </w:r>
                                </w:p>
                                <w:p w14:paraId="08061A1F" w14:textId="40ACDA31" w:rsidR="006E7908" w:rsidRDefault="006E7908" w:rsidP="006E7908">
                                  <w:r>
                                    <w:t>Style Color: TFP</w:t>
                                  </w:r>
                                  <w:r w:rsidR="00403267">
                                    <w:t xml:space="preserve"> / MCAM</w:t>
                                  </w:r>
                                </w:p>
                                <w:p w14:paraId="6D24D1C7" w14:textId="5CA744E6" w:rsidR="006E7908" w:rsidRDefault="006E7908" w:rsidP="006E7908">
                                  <w:r>
                                    <w:t xml:space="preserve">RM Color: </w:t>
                                  </w:r>
                                  <w:r w:rsidR="00423645">
                                    <w:t>CBK</w:t>
                                  </w:r>
                                </w:p>
                                <w:p w14:paraId="03DF89C4" w14:textId="72CA680B" w:rsidR="00E62F64" w:rsidRDefault="00E62F64" w:rsidP="00E62F64">
                                  <w:r>
                                    <w:t>Style Color: RG / MC TROPIC</w:t>
                                  </w:r>
                                </w:p>
                                <w:p w14:paraId="31B4D26F" w14:textId="0101C828" w:rsidR="00E62F64" w:rsidRDefault="00E62F64" w:rsidP="00E62F64">
                                  <w:r>
                                    <w:t>RM Color: RG</w:t>
                                  </w:r>
                                </w:p>
                                <w:p w14:paraId="31AE2A49" w14:textId="321775E0" w:rsidR="00E62F64" w:rsidRDefault="00E62F64" w:rsidP="00E62F64">
                                  <w:r>
                                    <w:t>Style Color: BLACK</w:t>
                                  </w:r>
                                </w:p>
                                <w:p w14:paraId="3890BA2D" w14:textId="015F99FF" w:rsidR="006E7908" w:rsidRDefault="00E62F64" w:rsidP="00E62F64">
                                  <w:r>
                                    <w:t>RM Color: BLACK</w:t>
                                  </w:r>
                                </w:p>
                                <w:p w14:paraId="234325FE" w14:textId="77777777" w:rsidR="006E7908" w:rsidRDefault="006E7908" w:rsidP="006E7908"/>
                                <w:p w14:paraId="62154C5A" w14:textId="77777777" w:rsidR="006E7908" w:rsidRDefault="006E7908" w:rsidP="006E7908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1032F" id="Text Box 1" o:spid="_x0000_s1027" type="#_x0000_t202" style="position:absolute;margin-left:7.55pt;margin-top:9pt;width:220.2pt;height:140.4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" fillcolor="white [3201]" strokeweight=".5pt">
                      <v:textbox>
                        <w:txbxContent>
                          <w:p w14:paraId="79B18829" w14:textId="62BDFA61" w:rsidR="006E7908" w:rsidRPr="00E62F64" w:rsidRDefault="006E7908" w:rsidP="006E79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 w:rsidR="00E22E25" w:rsidRPr="00E62F64">
                              <w:rPr>
                                <w:b/>
                                <w:bCs/>
                              </w:rPr>
                              <w:t>ZIPPER CHAIN &amp; SLIDER #</w:t>
                            </w:r>
                            <w:r w:rsidR="00735D05">
                              <w:rPr>
                                <w:b/>
                                <w:bCs/>
                              </w:rPr>
                              <w:t>5</w:t>
                            </w:r>
                            <w:r w:rsidR="00423645" w:rsidRPr="00E62F6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22E25" w:rsidRPr="00E62F64">
                              <w:rPr>
                                <w:b/>
                                <w:bCs/>
                              </w:rPr>
                              <w:t>/ 3MM</w:t>
                            </w:r>
                            <w:r w:rsidR="00725F5A" w:rsidRPr="00E62F64">
                              <w:rPr>
                                <w:b/>
                                <w:bCs/>
                              </w:rPr>
                              <w:t xml:space="preserve"> NEW</w:t>
                            </w:r>
                            <w:r w:rsidR="00E22E25" w:rsidRPr="00E62F64">
                              <w:rPr>
                                <w:b/>
                                <w:bCs/>
                              </w:rPr>
                              <w:t xml:space="preserve"> PARA CORD</w:t>
                            </w:r>
                            <w:r w:rsidR="00725F5A" w:rsidRPr="00E62F64">
                              <w:rPr>
                                <w:b/>
                                <w:bCs/>
                              </w:rPr>
                              <w:t xml:space="preserve"> / heat tube - black</w:t>
                            </w:r>
                          </w:p>
                          <w:p w14:paraId="08061A1F" w14:textId="40ACDA31" w:rsidR="006E7908" w:rsidRDefault="006E7908" w:rsidP="006E7908">
                            <w:r>
                              <w:t>Style Color: TFP</w:t>
                            </w:r>
                            <w:r w:rsidR="00403267">
                              <w:t xml:space="preserve"> / MCAM</w:t>
                            </w:r>
                          </w:p>
                          <w:p w14:paraId="6D24D1C7" w14:textId="5CA744E6" w:rsidR="006E7908" w:rsidRDefault="006E7908" w:rsidP="006E7908">
                            <w:r>
                              <w:t xml:space="preserve">RM Color: </w:t>
                            </w:r>
                            <w:r w:rsidR="00423645">
                              <w:t>CBK</w:t>
                            </w:r>
                          </w:p>
                          <w:p w14:paraId="03DF89C4" w14:textId="72CA680B" w:rsidR="00E62F64" w:rsidRDefault="00E62F64" w:rsidP="00E62F64">
                            <w:r>
                              <w:t>Style Color: RG / MC TROPIC</w:t>
                            </w:r>
                          </w:p>
                          <w:p w14:paraId="31B4D26F" w14:textId="0101C828" w:rsidR="00E62F64" w:rsidRDefault="00E62F64" w:rsidP="00E62F64">
                            <w:r>
                              <w:t>RM Color: RG</w:t>
                            </w:r>
                          </w:p>
                          <w:p w14:paraId="31AE2A49" w14:textId="321775E0" w:rsidR="00E62F64" w:rsidRDefault="00E62F64" w:rsidP="00E62F64">
                            <w:r>
                              <w:t>Style Color: BLACK</w:t>
                            </w:r>
                          </w:p>
                          <w:p w14:paraId="3890BA2D" w14:textId="015F99FF" w:rsidR="006E7908" w:rsidRDefault="00E62F64" w:rsidP="00E62F64">
                            <w:r>
                              <w:t>RM Color: BLACK</w:t>
                            </w:r>
                          </w:p>
                          <w:p w14:paraId="234325FE" w14:textId="77777777" w:rsidR="006E7908" w:rsidRDefault="006E7908" w:rsidP="006E7908"/>
                          <w:p w14:paraId="62154C5A" w14:textId="77777777" w:rsidR="006E7908" w:rsidRDefault="006E7908" w:rsidP="006E7908"/>
                        </w:txbxContent>
                      </v:textbox>
                    </v:shape>
                  </w:pict>
                </mc:Fallback>
              </mc:AlternateContent>
            </w:r>
          </w:p>
          <w:p w14:paraId="072D384A" w14:textId="2C6AD0A9" w:rsidR="00E22E25" w:rsidRDefault="00E22E25" w:rsidP="00E22E25">
            <w:pPr>
              <w:pStyle w:val="NormalWeb"/>
            </w:pPr>
          </w:p>
          <w:p w14:paraId="62B8C40B" w14:textId="6450809E" w:rsidR="000014B8" w:rsidRPr="00C8670E" w:rsidRDefault="000014B8" w:rsidP="00352FD4">
            <w:pPr>
              <w:tabs>
                <w:tab w:val="left" w:pos="6540"/>
              </w:tabs>
            </w:pPr>
            <w:r>
              <w:tab/>
            </w:r>
          </w:p>
        </w:tc>
      </w:tr>
    </w:tbl>
    <w:p w14:paraId="0A80E094" w14:textId="7F386D5B" w:rsidR="00E62F64" w:rsidRDefault="00E62F64" w:rsidP="00433A09"/>
    <w:p w14:paraId="32C838BE" w14:textId="77777777" w:rsidR="00E62F64" w:rsidRDefault="00E62F64">
      <w: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E62F64" w:rsidRPr="00DE4BCC" w14:paraId="49D1EDE4" w14:textId="77777777" w:rsidTr="00B40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E825A60" w14:textId="77777777" w:rsidR="00E62F64" w:rsidRPr="00DE4BCC" w:rsidRDefault="00E62F64" w:rsidP="00B401A9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E62F64" w:rsidRPr="00DE4BCC" w14:paraId="108B7647" w14:textId="77777777" w:rsidTr="00E62F64">
        <w:trPr>
          <w:trHeight w:val="12923"/>
        </w:trPr>
        <w:tc>
          <w:tcPr>
            <w:tcW w:w="5000" w:type="pct"/>
          </w:tcPr>
          <w:p w14:paraId="3D150A01" w14:textId="07B5AC14" w:rsidR="00E62F64" w:rsidRPr="00E62F64" w:rsidRDefault="00E62F64" w:rsidP="00E62F64"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514532DF" wp14:editId="09EAF3E2">
                      <wp:simplePos x="0" y="0"/>
                      <wp:positionH relativeFrom="column">
                        <wp:posOffset>3639185</wp:posOffset>
                      </wp:positionH>
                      <wp:positionV relativeFrom="paragraph">
                        <wp:posOffset>193040</wp:posOffset>
                      </wp:positionV>
                      <wp:extent cx="2034540" cy="1722120"/>
                      <wp:effectExtent l="0" t="0" r="22860" b="11430"/>
                      <wp:wrapNone/>
                      <wp:docPr id="1513022456" name="Text Box 1513022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4540" cy="1722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F56E40" w14:textId="39D97A5D" w:rsidR="00E62F64" w:rsidRPr="00E62F64" w:rsidRDefault="00E62F64" w:rsidP="00E62F6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50MM ELASTIC TAPE</w:t>
                                  </w: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  <w:p w14:paraId="6E8DF11F" w14:textId="77777777" w:rsidR="00E62F64" w:rsidRDefault="00E62F64" w:rsidP="00E62F64">
                                  <w:r>
                                    <w:t>Style Color: TFP / MCAM</w:t>
                                  </w:r>
                                </w:p>
                                <w:p w14:paraId="56682DF8" w14:textId="77777777" w:rsidR="00E62F64" w:rsidRDefault="00E62F64" w:rsidP="00E62F64">
                                  <w:r>
                                    <w:t>RM Color: CBK</w:t>
                                  </w:r>
                                </w:p>
                                <w:p w14:paraId="75B858BC" w14:textId="77777777" w:rsidR="00E62F64" w:rsidRDefault="00E62F64" w:rsidP="00E62F64">
                                  <w:r>
                                    <w:t>Style Color: RG / MC TROPIC</w:t>
                                  </w:r>
                                </w:p>
                                <w:p w14:paraId="3C3115BD" w14:textId="77777777" w:rsidR="00E62F64" w:rsidRDefault="00E62F64" w:rsidP="00E62F64">
                                  <w:r>
                                    <w:t>RM Color: RG</w:t>
                                  </w:r>
                                </w:p>
                                <w:p w14:paraId="421BCDCD" w14:textId="77777777" w:rsidR="00E62F64" w:rsidRDefault="00E62F64" w:rsidP="00E62F64">
                                  <w:r>
                                    <w:t>Style Color: BLACK</w:t>
                                  </w:r>
                                </w:p>
                                <w:p w14:paraId="3FB2F8A8" w14:textId="77777777" w:rsidR="00E62F64" w:rsidRDefault="00E62F64" w:rsidP="00E62F64">
                                  <w:r>
                                    <w:t>RM Color: BLACK</w:t>
                                  </w:r>
                                </w:p>
                                <w:p w14:paraId="269E7072" w14:textId="77777777" w:rsidR="00E62F64" w:rsidRPr="00423645" w:rsidRDefault="00E62F64" w:rsidP="00E62F64"/>
                                <w:p w14:paraId="274C7A04" w14:textId="77777777" w:rsidR="00E62F64" w:rsidRPr="00423645" w:rsidRDefault="00E62F64" w:rsidP="00E62F64"/>
                                <w:p w14:paraId="3BF1B290" w14:textId="77777777" w:rsidR="00E62F64" w:rsidRPr="00423645" w:rsidRDefault="00E62F64" w:rsidP="00E62F64"/>
                                <w:p w14:paraId="425C0040" w14:textId="77777777" w:rsidR="00E62F64" w:rsidRPr="00423645" w:rsidRDefault="00E62F64" w:rsidP="00E62F6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4532DF" id="Text Box 1513022456" o:spid="_x0000_s1028" type="#_x0000_t202" style="position:absolute;margin-left:286.55pt;margin-top:15.2pt;width:160.2pt;height:135.6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" fillcolor="white [3201]" strokeweight=".5pt">
                      <v:textbox>
                        <w:txbxContent>
                          <w:p w14:paraId="4AF56E40" w14:textId="39D97A5D" w:rsidR="00E62F64" w:rsidRPr="00E62F64" w:rsidRDefault="00E62F64" w:rsidP="00E62F6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50MM ELASTIC TAPE</w:t>
                            </w:r>
                            <w:r w:rsidRPr="00E62F6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6E8DF11F" w14:textId="77777777" w:rsidR="00E62F64" w:rsidRDefault="00E62F64" w:rsidP="00E62F64">
                            <w:r>
                              <w:t>Style Color: TFP / MCAM</w:t>
                            </w:r>
                          </w:p>
                          <w:p w14:paraId="56682DF8" w14:textId="77777777" w:rsidR="00E62F64" w:rsidRDefault="00E62F64" w:rsidP="00E62F64">
                            <w:r>
                              <w:t>RM Color: CBK</w:t>
                            </w:r>
                          </w:p>
                          <w:p w14:paraId="75B858BC" w14:textId="77777777" w:rsidR="00E62F64" w:rsidRDefault="00E62F64" w:rsidP="00E62F64">
                            <w:r>
                              <w:t>Style Color: RG / MC TROPIC</w:t>
                            </w:r>
                          </w:p>
                          <w:p w14:paraId="3C3115BD" w14:textId="77777777" w:rsidR="00E62F64" w:rsidRDefault="00E62F64" w:rsidP="00E62F64">
                            <w:r>
                              <w:t>RM Color: RG</w:t>
                            </w:r>
                          </w:p>
                          <w:p w14:paraId="421BCDCD" w14:textId="77777777" w:rsidR="00E62F64" w:rsidRDefault="00E62F64" w:rsidP="00E62F64">
                            <w:r>
                              <w:t>Style Color: BLACK</w:t>
                            </w:r>
                          </w:p>
                          <w:p w14:paraId="3FB2F8A8" w14:textId="77777777" w:rsidR="00E62F64" w:rsidRDefault="00E62F64" w:rsidP="00E62F64">
                            <w:r>
                              <w:t>RM Color: BLACK</w:t>
                            </w:r>
                          </w:p>
                          <w:p w14:paraId="269E7072" w14:textId="77777777" w:rsidR="00E62F64" w:rsidRPr="00423645" w:rsidRDefault="00E62F64" w:rsidP="00E62F64"/>
                          <w:p w14:paraId="274C7A04" w14:textId="77777777" w:rsidR="00E62F64" w:rsidRPr="00423645" w:rsidRDefault="00E62F64" w:rsidP="00E62F64"/>
                          <w:p w14:paraId="3BF1B290" w14:textId="77777777" w:rsidR="00E62F64" w:rsidRPr="00423645" w:rsidRDefault="00E62F64" w:rsidP="00E62F64"/>
                          <w:p w14:paraId="425C0040" w14:textId="77777777" w:rsidR="00E62F64" w:rsidRPr="00423645" w:rsidRDefault="00E62F64" w:rsidP="00E62F64"/>
                        </w:txbxContent>
                      </v:textbox>
                    </v:shape>
                  </w:pict>
                </mc:Fallback>
              </mc:AlternateContent>
            </w:r>
            <w:r w:rsidRPr="00E62F64">
              <w:rPr>
                <w:noProof/>
              </w:rPr>
              <w:drawing>
                <wp:anchor distT="0" distB="0" distL="114300" distR="114300" simplePos="0" relativeHeight="251882494" behindDoc="1" locked="0" layoutInCell="1" allowOverlap="1" wp14:anchorId="0C79F0BC" wp14:editId="1C5F0FDA">
                  <wp:simplePos x="0" y="0"/>
                  <wp:positionH relativeFrom="column">
                    <wp:posOffset>-88265</wp:posOffset>
                  </wp:positionH>
                  <wp:positionV relativeFrom="paragraph">
                    <wp:posOffset>2540</wp:posOffset>
                  </wp:positionV>
                  <wp:extent cx="3612515" cy="2240280"/>
                  <wp:effectExtent l="0" t="0" r="0" b="7620"/>
                  <wp:wrapTight wrapText="bothSides">
                    <wp:wrapPolygon edited="0">
                      <wp:start x="9682" y="735"/>
                      <wp:lineTo x="8885" y="1286"/>
                      <wp:lineTo x="5923" y="3673"/>
                      <wp:lineTo x="3987" y="4776"/>
                      <wp:lineTo x="2962" y="5694"/>
                      <wp:lineTo x="2848" y="9918"/>
                      <wp:lineTo x="570" y="11020"/>
                      <wp:lineTo x="570" y="11571"/>
                      <wp:lineTo x="1822" y="12857"/>
                      <wp:lineTo x="1139" y="13959"/>
                      <wp:lineTo x="570" y="15245"/>
                      <wp:lineTo x="570" y="15980"/>
                      <wp:lineTo x="1709" y="18735"/>
                      <wp:lineTo x="1822" y="19286"/>
                      <wp:lineTo x="5695" y="21490"/>
                      <wp:lineTo x="6493" y="21490"/>
                      <wp:lineTo x="13327" y="21490"/>
                      <wp:lineTo x="14921" y="21490"/>
                      <wp:lineTo x="19250" y="19469"/>
                      <wp:lineTo x="19250" y="18735"/>
                      <wp:lineTo x="19933" y="15796"/>
                      <wp:lineTo x="21300" y="13408"/>
                      <wp:lineTo x="21186" y="12857"/>
                      <wp:lineTo x="19136" y="9918"/>
                      <wp:lineTo x="19022" y="5694"/>
                      <wp:lineTo x="18111" y="4224"/>
                      <wp:lineTo x="11732" y="1286"/>
                      <wp:lineTo x="11163" y="735"/>
                      <wp:lineTo x="9682" y="735"/>
                    </wp:wrapPolygon>
                  </wp:wrapTight>
                  <wp:docPr id="1738979290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2515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5A01594" w14:textId="6B2D9A8F" w:rsidR="00E62F64" w:rsidRPr="00E62F64" w:rsidRDefault="00E62F64" w:rsidP="00B401A9"/>
          <w:p w14:paraId="396888C3" w14:textId="56B02116" w:rsidR="00E62F64" w:rsidRPr="00B65B11" w:rsidRDefault="000123A7" w:rsidP="00B401A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1D1E470B" wp14:editId="009F0A2F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113030</wp:posOffset>
                      </wp:positionV>
                      <wp:extent cx="777240" cy="1737360"/>
                      <wp:effectExtent l="0" t="38100" r="60960" b="15240"/>
                      <wp:wrapNone/>
                      <wp:docPr id="114699523" name="Straight Arrow Connector 114699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7240" cy="17373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1A5C133D" id="Straight Arrow Connector 114699523" o:spid="_x0000_s1026" type="#_x0000_t32" style="position:absolute;margin-left:74.15pt;margin-top:8.9pt;width:61.2pt;height:136.8pt;flip:y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62F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4148A339" wp14:editId="02B12468">
                      <wp:simplePos x="0" y="0"/>
                      <wp:positionH relativeFrom="column">
                        <wp:posOffset>2160905</wp:posOffset>
                      </wp:positionH>
                      <wp:positionV relativeFrom="paragraph">
                        <wp:posOffset>90170</wp:posOffset>
                      </wp:positionV>
                      <wp:extent cx="1497330" cy="304800"/>
                      <wp:effectExtent l="38100" t="0" r="26670" b="76200"/>
                      <wp:wrapNone/>
                      <wp:docPr id="139040465" name="Straight Arrow Connector 139040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733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668443E2" id="Straight Arrow Connector 139040465" o:spid="_x0000_s1026" type="#_x0000_t32" style="position:absolute;margin-left:170.15pt;margin-top:7.1pt;width:117.9pt;height:24pt;flip:x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A536AF1" w14:textId="064D1876" w:rsidR="00E62F64" w:rsidRDefault="00E62F64" w:rsidP="00B401A9">
            <w:pPr>
              <w:pStyle w:val="NormalWeb"/>
            </w:pPr>
          </w:p>
          <w:p w14:paraId="6D3A920A" w14:textId="77777777" w:rsidR="00E62F64" w:rsidRPr="00C8670E" w:rsidRDefault="00E62F64" w:rsidP="00B401A9"/>
          <w:p w14:paraId="7B017873" w14:textId="77777777" w:rsidR="00E62F64" w:rsidRPr="00C8670E" w:rsidRDefault="00E62F64" w:rsidP="00B401A9"/>
          <w:p w14:paraId="0276C67F" w14:textId="77777777" w:rsidR="00E62F64" w:rsidRPr="00C8670E" w:rsidRDefault="00E62F64" w:rsidP="00B401A9"/>
          <w:p w14:paraId="21A9AD36" w14:textId="77777777" w:rsidR="00E62F64" w:rsidRPr="00C8670E" w:rsidRDefault="00E62F64" w:rsidP="00B401A9"/>
          <w:p w14:paraId="0566B781" w14:textId="76A8BD86" w:rsidR="00E62F64" w:rsidRDefault="00E62F64" w:rsidP="00B401A9"/>
          <w:p w14:paraId="509A93E6" w14:textId="427BA5AE" w:rsidR="00E62F64" w:rsidRDefault="000123A7" w:rsidP="00B401A9"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43E3C34A" wp14:editId="25735629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111760</wp:posOffset>
                      </wp:positionV>
                      <wp:extent cx="2247900" cy="1638300"/>
                      <wp:effectExtent l="0" t="0" r="19050" b="19050"/>
                      <wp:wrapNone/>
                      <wp:docPr id="1000937207" name="Text Box 1000937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826B18" w14:textId="2461E895" w:rsidR="00E62F64" w:rsidRPr="00E62F64" w:rsidRDefault="00E62F64" w:rsidP="00E62F6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 w:rsidR="000123A7">
                                    <w:rPr>
                                      <w:b/>
                                      <w:bCs/>
                                    </w:rPr>
                                    <w:t>420D LINING</w:t>
                                  </w:r>
                                </w:p>
                                <w:p w14:paraId="4C535B5F" w14:textId="77777777" w:rsidR="00E62F64" w:rsidRDefault="00E62F64" w:rsidP="00E62F64">
                                  <w:r>
                                    <w:t>Style Color: TFP / MCAM</w:t>
                                  </w:r>
                                </w:p>
                                <w:p w14:paraId="34E53BAE" w14:textId="77777777" w:rsidR="00E62F64" w:rsidRDefault="00E62F64" w:rsidP="00E62F64">
                                  <w:r>
                                    <w:t>RM Color: CBK</w:t>
                                  </w:r>
                                </w:p>
                                <w:p w14:paraId="592F58D4" w14:textId="77777777" w:rsidR="00E62F64" w:rsidRDefault="00E62F64" w:rsidP="00E62F64">
                                  <w:r>
                                    <w:t>Style Color: RG / MC TROPIC</w:t>
                                  </w:r>
                                </w:p>
                                <w:p w14:paraId="086F95F6" w14:textId="77777777" w:rsidR="00E62F64" w:rsidRDefault="00E62F64" w:rsidP="00E62F64">
                                  <w:r>
                                    <w:t>RM Color: RG</w:t>
                                  </w:r>
                                </w:p>
                                <w:p w14:paraId="3BD8A2C8" w14:textId="77777777" w:rsidR="00E62F64" w:rsidRDefault="00E62F64" w:rsidP="00E62F64">
                                  <w:r>
                                    <w:t>Style Color: BLACK</w:t>
                                  </w:r>
                                </w:p>
                                <w:p w14:paraId="00E9B724" w14:textId="77777777" w:rsidR="00E62F64" w:rsidRDefault="00E62F64" w:rsidP="00E62F64">
                                  <w:r>
                                    <w:t>RM Color: BLACK</w:t>
                                  </w:r>
                                </w:p>
                                <w:p w14:paraId="21238372" w14:textId="77777777" w:rsidR="00E62F64" w:rsidRDefault="00E62F64" w:rsidP="00E62F64"/>
                                <w:p w14:paraId="6A767C10" w14:textId="77777777" w:rsidR="00E62F64" w:rsidRDefault="00E62F64" w:rsidP="00E62F6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3C34A" id="Text Box 1000937207" o:spid="_x0000_s1029" type="#_x0000_t202" style="position:absolute;margin-left:17.75pt;margin-top:8.8pt;width:177pt;height:129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" fillcolor="white [3201]" strokeweight=".5pt">
                      <v:textbox>
                        <w:txbxContent>
                          <w:p w14:paraId="5E826B18" w14:textId="2461E895" w:rsidR="00E62F64" w:rsidRPr="00E62F64" w:rsidRDefault="00E62F64" w:rsidP="00E62F6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 w:rsidR="000123A7">
                              <w:rPr>
                                <w:b/>
                                <w:bCs/>
                              </w:rPr>
                              <w:t>420D LINING</w:t>
                            </w:r>
                          </w:p>
                          <w:p w14:paraId="4C535B5F" w14:textId="77777777" w:rsidR="00E62F64" w:rsidRDefault="00E62F64" w:rsidP="00E62F64">
                            <w:r>
                              <w:t>Style Color: TFP / MCAM</w:t>
                            </w:r>
                          </w:p>
                          <w:p w14:paraId="34E53BAE" w14:textId="77777777" w:rsidR="00E62F64" w:rsidRDefault="00E62F64" w:rsidP="00E62F64">
                            <w:r>
                              <w:t>RM Color: CBK</w:t>
                            </w:r>
                          </w:p>
                          <w:p w14:paraId="592F58D4" w14:textId="77777777" w:rsidR="00E62F64" w:rsidRDefault="00E62F64" w:rsidP="00E62F64">
                            <w:r>
                              <w:t>Style Color: RG / MC TROPIC</w:t>
                            </w:r>
                          </w:p>
                          <w:p w14:paraId="086F95F6" w14:textId="77777777" w:rsidR="00E62F64" w:rsidRDefault="00E62F64" w:rsidP="00E62F64">
                            <w:r>
                              <w:t>RM Color: RG</w:t>
                            </w:r>
                          </w:p>
                          <w:p w14:paraId="3BD8A2C8" w14:textId="77777777" w:rsidR="00E62F64" w:rsidRDefault="00E62F64" w:rsidP="00E62F64">
                            <w:r>
                              <w:t>Style Color: BLACK</w:t>
                            </w:r>
                          </w:p>
                          <w:p w14:paraId="00E9B724" w14:textId="77777777" w:rsidR="00E62F64" w:rsidRDefault="00E62F64" w:rsidP="00E62F64">
                            <w:r>
                              <w:t>RM Color: BLACK</w:t>
                            </w:r>
                          </w:p>
                          <w:p w14:paraId="21238372" w14:textId="77777777" w:rsidR="00E62F64" w:rsidRDefault="00E62F64" w:rsidP="00E62F64"/>
                          <w:p w14:paraId="6A767C10" w14:textId="77777777" w:rsidR="00E62F64" w:rsidRDefault="00E62F64" w:rsidP="00E62F64"/>
                        </w:txbxContent>
                      </v:textbox>
                    </v:shape>
                  </w:pict>
                </mc:Fallback>
              </mc:AlternateContent>
            </w:r>
          </w:p>
          <w:p w14:paraId="5528B5B2" w14:textId="586E8912" w:rsidR="00E62F64" w:rsidRDefault="00E62F64" w:rsidP="00B401A9">
            <w:pPr>
              <w:rPr>
                <w:noProof/>
                <w14:ligatures w14:val="standard"/>
              </w:rPr>
            </w:pPr>
          </w:p>
          <w:p w14:paraId="15CF5106" w14:textId="61498717" w:rsidR="00E62F64" w:rsidRDefault="00735D05" w:rsidP="00B401A9">
            <w:pPr>
              <w:pStyle w:val="NormalWeb"/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6D119A28" wp14:editId="76E31B9D">
                      <wp:simplePos x="0" y="0"/>
                      <wp:positionH relativeFrom="column">
                        <wp:posOffset>3463339</wp:posOffset>
                      </wp:positionH>
                      <wp:positionV relativeFrom="paragraph">
                        <wp:posOffset>453195</wp:posOffset>
                      </wp:positionV>
                      <wp:extent cx="1988820" cy="1875692"/>
                      <wp:effectExtent l="0" t="0" r="11430" b="10795"/>
                      <wp:wrapNone/>
                      <wp:docPr id="1299117112" name="Text Box 1299117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18756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B9BE6E" w14:textId="23006605" w:rsidR="000123A7" w:rsidRPr="00E62F64" w:rsidRDefault="000123A7" w:rsidP="000123A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420D LINING</w:t>
                                  </w:r>
                                  <w:r w:rsidR="002C5C32">
                                    <w:rPr>
                                      <w:b/>
                                      <w:bCs/>
                                    </w:rPr>
                                    <w:t xml:space="preserve"> / </w:t>
                                  </w:r>
                                  <w:r w:rsidR="002C5C32" w:rsidRPr="00E62F64">
                                    <w:rPr>
                                      <w:b/>
                                      <w:bCs/>
                                    </w:rPr>
                                    <w:t>ZIPPER CHAIN &amp; SLIDER #</w:t>
                                  </w:r>
                                  <w:r w:rsidR="002C5C32"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="002C5C32" w:rsidRPr="00E62F64">
                                    <w:rPr>
                                      <w:b/>
                                      <w:bCs/>
                                    </w:rPr>
                                    <w:t xml:space="preserve"> / 3MM NEW PARA CORD / heat tube - black</w:t>
                                  </w:r>
                                </w:p>
                                <w:p w14:paraId="62CB3BBB" w14:textId="77777777" w:rsidR="000123A7" w:rsidRDefault="000123A7" w:rsidP="000123A7">
                                  <w:r>
                                    <w:t>Style Color: TFP / MCAM</w:t>
                                  </w:r>
                                </w:p>
                                <w:p w14:paraId="29BF507F" w14:textId="77777777" w:rsidR="000123A7" w:rsidRDefault="000123A7" w:rsidP="000123A7">
                                  <w:r>
                                    <w:t>RM Color: CBK</w:t>
                                  </w:r>
                                </w:p>
                                <w:p w14:paraId="2B7FF0A1" w14:textId="77777777" w:rsidR="000123A7" w:rsidRDefault="000123A7" w:rsidP="000123A7">
                                  <w:r>
                                    <w:t>Style Color: RG / MC TROPIC</w:t>
                                  </w:r>
                                </w:p>
                                <w:p w14:paraId="663F17D1" w14:textId="77777777" w:rsidR="000123A7" w:rsidRDefault="000123A7" w:rsidP="000123A7">
                                  <w:r>
                                    <w:t>RM Color: RG</w:t>
                                  </w:r>
                                </w:p>
                                <w:p w14:paraId="1D81AA22" w14:textId="77777777" w:rsidR="000123A7" w:rsidRDefault="000123A7" w:rsidP="000123A7">
                                  <w:r>
                                    <w:t>Style Color: BLACK</w:t>
                                  </w:r>
                                </w:p>
                                <w:p w14:paraId="1268A1D6" w14:textId="77777777" w:rsidR="000123A7" w:rsidRDefault="000123A7" w:rsidP="000123A7">
                                  <w:r>
                                    <w:t>RM Color: BLACK</w:t>
                                  </w:r>
                                </w:p>
                                <w:p w14:paraId="53154D28" w14:textId="77777777" w:rsidR="000123A7" w:rsidRDefault="000123A7" w:rsidP="000123A7"/>
                                <w:p w14:paraId="733DDD22" w14:textId="77777777" w:rsidR="000123A7" w:rsidRDefault="000123A7" w:rsidP="000123A7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19A28" id="Text Box 1299117112" o:spid="_x0000_s1030" type="#_x0000_t202" style="position:absolute;margin-left:272.7pt;margin-top:35.7pt;width:156.6pt;height:147.7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" fillcolor="white [3201]" strokeweight=".5pt">
                      <v:textbox>
                        <w:txbxContent>
                          <w:p w14:paraId="1AB9BE6E" w14:textId="23006605" w:rsidR="000123A7" w:rsidRPr="00E62F64" w:rsidRDefault="000123A7" w:rsidP="000123A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420D LINING</w:t>
                            </w:r>
                            <w:r w:rsidR="002C5C32">
                              <w:rPr>
                                <w:b/>
                                <w:bCs/>
                              </w:rPr>
                              <w:t xml:space="preserve"> / </w:t>
                            </w:r>
                            <w:r w:rsidR="002C5C32" w:rsidRPr="00E62F64">
                              <w:rPr>
                                <w:b/>
                                <w:bCs/>
                              </w:rPr>
                              <w:t>ZIPPER CHAIN &amp; SLIDER #</w:t>
                            </w:r>
                            <w:r w:rsidR="002C5C32">
                              <w:rPr>
                                <w:b/>
                                <w:bCs/>
                              </w:rPr>
                              <w:t>5</w:t>
                            </w:r>
                            <w:r w:rsidR="002C5C32" w:rsidRPr="00E62F64">
                              <w:rPr>
                                <w:b/>
                                <w:bCs/>
                              </w:rPr>
                              <w:t xml:space="preserve"> / 3MM NEW PARA CORD / heat tube - black</w:t>
                            </w:r>
                          </w:p>
                          <w:p w14:paraId="62CB3BBB" w14:textId="77777777" w:rsidR="000123A7" w:rsidRDefault="000123A7" w:rsidP="000123A7">
                            <w:r>
                              <w:t>Style Color: TFP / MCAM</w:t>
                            </w:r>
                          </w:p>
                          <w:p w14:paraId="29BF507F" w14:textId="77777777" w:rsidR="000123A7" w:rsidRDefault="000123A7" w:rsidP="000123A7">
                            <w:r>
                              <w:t>RM Color: CBK</w:t>
                            </w:r>
                          </w:p>
                          <w:p w14:paraId="2B7FF0A1" w14:textId="77777777" w:rsidR="000123A7" w:rsidRDefault="000123A7" w:rsidP="000123A7">
                            <w:r>
                              <w:t>Style Color: RG / MC TROPIC</w:t>
                            </w:r>
                          </w:p>
                          <w:p w14:paraId="663F17D1" w14:textId="77777777" w:rsidR="000123A7" w:rsidRDefault="000123A7" w:rsidP="000123A7">
                            <w:r>
                              <w:t>RM Color: RG</w:t>
                            </w:r>
                          </w:p>
                          <w:p w14:paraId="1D81AA22" w14:textId="77777777" w:rsidR="000123A7" w:rsidRDefault="000123A7" w:rsidP="000123A7">
                            <w:r>
                              <w:t>Style Color: BLACK</w:t>
                            </w:r>
                          </w:p>
                          <w:p w14:paraId="1268A1D6" w14:textId="77777777" w:rsidR="000123A7" w:rsidRDefault="000123A7" w:rsidP="000123A7">
                            <w:r>
                              <w:t>RM Color: BLACK</w:t>
                            </w:r>
                          </w:p>
                          <w:p w14:paraId="53154D28" w14:textId="77777777" w:rsidR="000123A7" w:rsidRDefault="000123A7" w:rsidP="000123A7"/>
                          <w:p w14:paraId="733DDD22" w14:textId="77777777" w:rsidR="000123A7" w:rsidRDefault="000123A7" w:rsidP="000123A7"/>
                        </w:txbxContent>
                      </v:textbox>
                    </v:shape>
                  </w:pict>
                </mc:Fallback>
              </mc:AlternateContent>
            </w:r>
          </w:p>
          <w:p w14:paraId="256D0BB5" w14:textId="56B724DC" w:rsidR="000123A7" w:rsidRPr="000123A7" w:rsidRDefault="000123A7" w:rsidP="000123A7">
            <w:pPr>
              <w:tabs>
                <w:tab w:val="left" w:pos="6540"/>
              </w:tabs>
            </w:pPr>
          </w:p>
          <w:p w14:paraId="4D64011C" w14:textId="193604D3" w:rsidR="00E62F64" w:rsidRPr="00C8670E" w:rsidRDefault="002C5C32" w:rsidP="00B401A9">
            <w:pPr>
              <w:tabs>
                <w:tab w:val="left" w:pos="654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allowOverlap="1" wp14:anchorId="4863D364" wp14:editId="3B818707">
                      <wp:simplePos x="0" y="0"/>
                      <wp:positionH relativeFrom="column">
                        <wp:posOffset>2809777</wp:posOffset>
                      </wp:positionH>
                      <wp:positionV relativeFrom="paragraph">
                        <wp:posOffset>851828</wp:posOffset>
                      </wp:positionV>
                      <wp:extent cx="653562" cy="1426112"/>
                      <wp:effectExtent l="38100" t="0" r="32385" b="6032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53562" cy="142611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B34B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221.25pt;margin-top:67.05pt;width:51.45pt;height:112.3pt;flip:x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0816EB"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54B6D1C8" wp14:editId="025CEA55">
                      <wp:simplePos x="0" y="0"/>
                      <wp:positionH relativeFrom="column">
                        <wp:posOffset>2531110</wp:posOffset>
                      </wp:positionH>
                      <wp:positionV relativeFrom="paragraph">
                        <wp:posOffset>3197225</wp:posOffset>
                      </wp:positionV>
                      <wp:extent cx="1988820" cy="1676400"/>
                      <wp:effectExtent l="0" t="0" r="11430" b="19050"/>
                      <wp:wrapNone/>
                      <wp:docPr id="2144930730" name="Text Box 2144930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62411E1" w14:textId="395CE2EB" w:rsidR="000123A7" w:rsidRPr="00E62F64" w:rsidRDefault="000123A7" w:rsidP="000123A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NYLON TAPE 2</w:t>
                                  </w:r>
                                  <w:r w:rsidR="000816EB">
                                    <w:rPr>
                                      <w:b/>
                                      <w:bCs/>
                                    </w:rPr>
                                    <w:t>0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MM</w:t>
                                  </w:r>
                                </w:p>
                                <w:p w14:paraId="60CED295" w14:textId="77777777" w:rsidR="000123A7" w:rsidRDefault="000123A7" w:rsidP="000123A7">
                                  <w:r>
                                    <w:t>Style Color: TFP / MCAM</w:t>
                                  </w:r>
                                </w:p>
                                <w:p w14:paraId="7971830E" w14:textId="77777777" w:rsidR="000123A7" w:rsidRDefault="000123A7" w:rsidP="000123A7">
                                  <w:r>
                                    <w:t>RM Color: CBK</w:t>
                                  </w:r>
                                </w:p>
                                <w:p w14:paraId="12BDA3A1" w14:textId="77777777" w:rsidR="000123A7" w:rsidRDefault="000123A7" w:rsidP="000123A7">
                                  <w:r>
                                    <w:t>Style Color: RG / MC TROPIC</w:t>
                                  </w:r>
                                </w:p>
                                <w:p w14:paraId="103B0E90" w14:textId="77777777" w:rsidR="000123A7" w:rsidRDefault="000123A7" w:rsidP="000123A7">
                                  <w:r>
                                    <w:t>RM Color: RG</w:t>
                                  </w:r>
                                </w:p>
                                <w:p w14:paraId="44AA7132" w14:textId="77777777" w:rsidR="000123A7" w:rsidRDefault="000123A7" w:rsidP="000123A7">
                                  <w:r>
                                    <w:t>Style Color: BLACK</w:t>
                                  </w:r>
                                </w:p>
                                <w:p w14:paraId="59C55E8F" w14:textId="77777777" w:rsidR="000123A7" w:rsidRDefault="000123A7" w:rsidP="000123A7">
                                  <w:r>
                                    <w:t>RM Color: BLACK</w:t>
                                  </w:r>
                                </w:p>
                                <w:p w14:paraId="03C97429" w14:textId="77777777" w:rsidR="000123A7" w:rsidRDefault="000123A7" w:rsidP="000123A7"/>
                                <w:p w14:paraId="627A050F" w14:textId="77777777" w:rsidR="000123A7" w:rsidRDefault="000123A7" w:rsidP="000123A7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6D1C8" id="Text Box 2144930730" o:spid="_x0000_s1031" type="#_x0000_t202" style="position:absolute;margin-left:199.3pt;margin-top:251.75pt;width:156.6pt;height:132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" fillcolor="white [3201]" strokeweight=".5pt">
                      <v:textbox>
                        <w:txbxContent>
                          <w:p w14:paraId="762411E1" w14:textId="395CE2EB" w:rsidR="000123A7" w:rsidRPr="00E62F64" w:rsidRDefault="000123A7" w:rsidP="000123A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NYLON TAPE 2</w:t>
                            </w:r>
                            <w:r w:rsidR="000816EB">
                              <w:rPr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</w:rPr>
                              <w:t>MM</w:t>
                            </w:r>
                          </w:p>
                          <w:p w14:paraId="60CED295" w14:textId="77777777" w:rsidR="000123A7" w:rsidRDefault="000123A7" w:rsidP="000123A7">
                            <w:r>
                              <w:t>Style Color: TFP / MCAM</w:t>
                            </w:r>
                          </w:p>
                          <w:p w14:paraId="7971830E" w14:textId="77777777" w:rsidR="000123A7" w:rsidRDefault="000123A7" w:rsidP="000123A7">
                            <w:r>
                              <w:t>RM Color: CBK</w:t>
                            </w:r>
                          </w:p>
                          <w:p w14:paraId="12BDA3A1" w14:textId="77777777" w:rsidR="000123A7" w:rsidRDefault="000123A7" w:rsidP="000123A7">
                            <w:r>
                              <w:t>Style Color: RG / MC TROPIC</w:t>
                            </w:r>
                          </w:p>
                          <w:p w14:paraId="103B0E90" w14:textId="77777777" w:rsidR="000123A7" w:rsidRDefault="000123A7" w:rsidP="000123A7">
                            <w:r>
                              <w:t>RM Color: RG</w:t>
                            </w:r>
                          </w:p>
                          <w:p w14:paraId="44AA7132" w14:textId="77777777" w:rsidR="000123A7" w:rsidRDefault="000123A7" w:rsidP="000123A7">
                            <w:r>
                              <w:t>Style Color: BLACK</w:t>
                            </w:r>
                          </w:p>
                          <w:p w14:paraId="59C55E8F" w14:textId="77777777" w:rsidR="000123A7" w:rsidRDefault="000123A7" w:rsidP="000123A7">
                            <w:r>
                              <w:t>RM Color: BLACK</w:t>
                            </w:r>
                          </w:p>
                          <w:p w14:paraId="03C97429" w14:textId="77777777" w:rsidR="000123A7" w:rsidRDefault="000123A7" w:rsidP="000123A7"/>
                          <w:p w14:paraId="627A050F" w14:textId="77777777" w:rsidR="000123A7" w:rsidRDefault="000123A7" w:rsidP="000123A7"/>
                        </w:txbxContent>
                      </v:textbox>
                    </v:shape>
                  </w:pict>
                </mc:Fallback>
              </mc:AlternateContent>
            </w:r>
            <w:r w:rsidR="000816E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407A34CD" wp14:editId="64256CB7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2638425</wp:posOffset>
                      </wp:positionV>
                      <wp:extent cx="1181100" cy="731520"/>
                      <wp:effectExtent l="38100" t="38100" r="19050" b="30480"/>
                      <wp:wrapNone/>
                      <wp:docPr id="1588284203" name="Straight Arrow Connector 1588284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181100" cy="7315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B06B9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88284203" o:spid="_x0000_s1026" type="#_x0000_t32" style="position:absolute;margin-left:119.75pt;margin-top:207.75pt;width:93pt;height:57.6pt;flip:x y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0816E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7EFB63AA" wp14:editId="0BBFB06F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1518285</wp:posOffset>
                      </wp:positionV>
                      <wp:extent cx="1501140" cy="1836420"/>
                      <wp:effectExtent l="38100" t="38100" r="22860" b="30480"/>
                      <wp:wrapNone/>
                      <wp:docPr id="926128850" name="Straight Arrow Connector 9261288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01140" cy="18364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AD606" id="Straight Arrow Connector 926128850" o:spid="_x0000_s1026" type="#_x0000_t32" style="position:absolute;margin-left:98.75pt;margin-top:119.55pt;width:118.2pt;height:144.6pt;flip:x y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0123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2E1B1A69" wp14:editId="68654869">
                      <wp:simplePos x="0" y="0"/>
                      <wp:positionH relativeFrom="column">
                        <wp:posOffset>1810385</wp:posOffset>
                      </wp:positionH>
                      <wp:positionV relativeFrom="paragraph">
                        <wp:posOffset>809625</wp:posOffset>
                      </wp:positionV>
                      <wp:extent cx="1684020" cy="1226820"/>
                      <wp:effectExtent l="38100" t="0" r="30480" b="49530"/>
                      <wp:wrapNone/>
                      <wp:docPr id="19324413" name="Straight Arrow Connector 19324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4020" cy="12268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6F2AA" id="Straight Arrow Connector 19324413" o:spid="_x0000_s1026" type="#_x0000_t32" style="position:absolute;margin-left:142.55pt;margin-top:63.75pt;width:132.6pt;height:96.6pt;flip:x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0123A7" w:rsidRPr="000123A7">
              <w:rPr>
                <w:noProof/>
              </w:rPr>
              <w:drawing>
                <wp:anchor distT="0" distB="0" distL="114300" distR="114300" simplePos="0" relativeHeight="252232704" behindDoc="1" locked="0" layoutInCell="1" allowOverlap="1" wp14:anchorId="64C99BDB" wp14:editId="2E720CD2">
                  <wp:simplePos x="0" y="0"/>
                  <wp:positionH relativeFrom="column">
                    <wp:posOffset>-86995</wp:posOffset>
                  </wp:positionH>
                  <wp:positionV relativeFrom="paragraph">
                    <wp:posOffset>992505</wp:posOffset>
                  </wp:positionV>
                  <wp:extent cx="3429000" cy="2232660"/>
                  <wp:effectExtent l="0" t="0" r="0" b="0"/>
                  <wp:wrapTight wrapText="bothSides">
                    <wp:wrapPolygon edited="0">
                      <wp:start x="8280" y="369"/>
                      <wp:lineTo x="4920" y="3133"/>
                      <wp:lineTo x="2760" y="6635"/>
                      <wp:lineTo x="2760" y="9584"/>
                      <wp:lineTo x="1800" y="10137"/>
                      <wp:lineTo x="1800" y="11058"/>
                      <wp:lineTo x="2400" y="12532"/>
                      <wp:lineTo x="1200" y="13823"/>
                      <wp:lineTo x="120" y="15113"/>
                      <wp:lineTo x="240" y="15850"/>
                      <wp:lineTo x="4800" y="18430"/>
                      <wp:lineTo x="5280" y="18430"/>
                      <wp:lineTo x="9480" y="21379"/>
                      <wp:lineTo x="21480" y="21379"/>
                      <wp:lineTo x="21480" y="20642"/>
                      <wp:lineTo x="18960" y="18430"/>
                      <wp:lineTo x="19680" y="12532"/>
                      <wp:lineTo x="21480" y="10689"/>
                      <wp:lineTo x="21480" y="9215"/>
                      <wp:lineTo x="18240" y="6082"/>
                      <wp:lineTo x="17400" y="4055"/>
                      <wp:lineTo x="16920" y="3686"/>
                      <wp:lineTo x="17040" y="2949"/>
                      <wp:lineTo x="12600" y="922"/>
                      <wp:lineTo x="10920" y="369"/>
                      <wp:lineTo x="8280" y="369"/>
                    </wp:wrapPolygon>
                  </wp:wrapTight>
                  <wp:docPr id="170091925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62F64">
              <w:tab/>
            </w:r>
          </w:p>
        </w:tc>
      </w:tr>
    </w:tbl>
    <w:p w14:paraId="471B592A" w14:textId="2151D106" w:rsidR="00433A09" w:rsidRDefault="00433A09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8B6319" w:rsidRPr="00DE4BCC" w14:paraId="1FCE50D2" w14:textId="77777777" w:rsidTr="00AC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9E4F66C" w14:textId="3FDC3293" w:rsidR="008B6319" w:rsidRPr="00DE4BCC" w:rsidRDefault="008B6319" w:rsidP="00AC2C8E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0123A7" w:rsidRPr="00DE4BCC" w14:paraId="5FA2118B" w14:textId="77777777" w:rsidTr="000123A7">
        <w:trPr>
          <w:trHeight w:val="2033"/>
        </w:trPr>
        <w:tc>
          <w:tcPr>
            <w:tcW w:w="5000" w:type="pct"/>
          </w:tcPr>
          <w:p w14:paraId="4D1D3EDE" w14:textId="1DC63F0F" w:rsidR="000123A7" w:rsidRDefault="005016E1" w:rsidP="000123A7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6C19E4DD" wp14:editId="2416A55B">
                      <wp:simplePos x="0" y="0"/>
                      <wp:positionH relativeFrom="column">
                        <wp:posOffset>1856848</wp:posOffset>
                      </wp:positionH>
                      <wp:positionV relativeFrom="paragraph">
                        <wp:posOffset>287840</wp:posOffset>
                      </wp:positionV>
                      <wp:extent cx="1192561" cy="468351"/>
                      <wp:effectExtent l="38100" t="0" r="26670" b="65405"/>
                      <wp:wrapNone/>
                      <wp:docPr id="156828611" name="Straight Arrow Connector 156828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92561" cy="4683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53A3E38" id="Straight Arrow Connector 156828611" o:spid="_x0000_s1026" type="#_x0000_t32" style="position:absolute;margin-left:146.2pt;margin-top:22.65pt;width:93.9pt;height:36.9pt;flip:x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0CFFA89C" wp14:editId="01AF39F7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133985</wp:posOffset>
                      </wp:positionV>
                      <wp:extent cx="1988820" cy="1676400"/>
                      <wp:effectExtent l="0" t="0" r="11430" b="19050"/>
                      <wp:wrapNone/>
                      <wp:docPr id="1828497809" name="Text Box 18284978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3DF462" w14:textId="4E703B91" w:rsidR="005016E1" w:rsidRPr="00E62F64" w:rsidRDefault="005016E1" w:rsidP="005016E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25MM WEBBING</w:t>
                                  </w:r>
                                </w:p>
                                <w:p w14:paraId="2CD54E30" w14:textId="77777777" w:rsidR="005016E1" w:rsidRDefault="005016E1" w:rsidP="005016E1">
                                  <w:r>
                                    <w:t>Style Color: TFP / MCAM</w:t>
                                  </w:r>
                                </w:p>
                                <w:p w14:paraId="0E254136" w14:textId="77777777" w:rsidR="005016E1" w:rsidRDefault="005016E1" w:rsidP="005016E1">
                                  <w:r>
                                    <w:t>RM Color: CBK</w:t>
                                  </w:r>
                                </w:p>
                                <w:p w14:paraId="464369D1" w14:textId="77777777" w:rsidR="005016E1" w:rsidRDefault="005016E1" w:rsidP="005016E1">
                                  <w:r>
                                    <w:t>Style Color: RG / MC TROPIC</w:t>
                                  </w:r>
                                </w:p>
                                <w:p w14:paraId="233F4F6B" w14:textId="77777777" w:rsidR="005016E1" w:rsidRDefault="005016E1" w:rsidP="005016E1">
                                  <w:r>
                                    <w:t>RM Color: RG</w:t>
                                  </w:r>
                                </w:p>
                                <w:p w14:paraId="4ED68334" w14:textId="77777777" w:rsidR="005016E1" w:rsidRDefault="005016E1" w:rsidP="005016E1">
                                  <w:r>
                                    <w:t>Style Color: BLACK</w:t>
                                  </w:r>
                                </w:p>
                                <w:p w14:paraId="167438BC" w14:textId="77777777" w:rsidR="005016E1" w:rsidRDefault="005016E1" w:rsidP="005016E1">
                                  <w:r>
                                    <w:t>RM Color: BLACK</w:t>
                                  </w:r>
                                </w:p>
                                <w:p w14:paraId="03B14BC8" w14:textId="77777777" w:rsidR="005016E1" w:rsidRDefault="005016E1" w:rsidP="005016E1"/>
                                <w:p w14:paraId="43B4F612" w14:textId="77777777" w:rsidR="005016E1" w:rsidRDefault="005016E1" w:rsidP="005016E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FA89C" id="Text Box 1828497809" o:spid="_x0000_s1032" type="#_x0000_t202" style="position:absolute;margin-left:235.05pt;margin-top:10.55pt;width:156.6pt;height:132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" fillcolor="white [3201]" strokeweight=".5pt">
                      <v:textbox>
                        <w:txbxContent>
                          <w:p w14:paraId="5D3DF462" w14:textId="4E703B91" w:rsidR="005016E1" w:rsidRPr="00E62F64" w:rsidRDefault="005016E1" w:rsidP="005016E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25MM WEBBING</w:t>
                            </w:r>
                          </w:p>
                          <w:p w14:paraId="2CD54E30" w14:textId="77777777" w:rsidR="005016E1" w:rsidRDefault="005016E1" w:rsidP="005016E1">
                            <w:r>
                              <w:t>Style Color: TFP / MCAM</w:t>
                            </w:r>
                          </w:p>
                          <w:p w14:paraId="0E254136" w14:textId="77777777" w:rsidR="005016E1" w:rsidRDefault="005016E1" w:rsidP="005016E1">
                            <w:r>
                              <w:t>RM Color: CBK</w:t>
                            </w:r>
                          </w:p>
                          <w:p w14:paraId="464369D1" w14:textId="77777777" w:rsidR="005016E1" w:rsidRDefault="005016E1" w:rsidP="005016E1">
                            <w:r>
                              <w:t>Style Color: RG / MC TROPIC</w:t>
                            </w:r>
                          </w:p>
                          <w:p w14:paraId="233F4F6B" w14:textId="77777777" w:rsidR="005016E1" w:rsidRDefault="005016E1" w:rsidP="005016E1">
                            <w:r>
                              <w:t>RM Color: RG</w:t>
                            </w:r>
                          </w:p>
                          <w:p w14:paraId="4ED68334" w14:textId="77777777" w:rsidR="005016E1" w:rsidRDefault="005016E1" w:rsidP="005016E1">
                            <w:r>
                              <w:t>Style Color: BLACK</w:t>
                            </w:r>
                          </w:p>
                          <w:p w14:paraId="167438BC" w14:textId="77777777" w:rsidR="005016E1" w:rsidRDefault="005016E1" w:rsidP="005016E1">
                            <w:r>
                              <w:t>RM Color: BLACK</w:t>
                            </w:r>
                          </w:p>
                          <w:p w14:paraId="03B14BC8" w14:textId="77777777" w:rsidR="005016E1" w:rsidRDefault="005016E1" w:rsidP="005016E1"/>
                          <w:p w14:paraId="43B4F612" w14:textId="77777777" w:rsidR="005016E1" w:rsidRDefault="005016E1" w:rsidP="005016E1"/>
                        </w:txbxContent>
                      </v:textbox>
                    </v:shape>
                  </w:pict>
                </mc:Fallback>
              </mc:AlternateContent>
            </w:r>
            <w:r w:rsidR="000123A7" w:rsidRPr="000123A7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243968" behindDoc="1" locked="0" layoutInCell="1" allowOverlap="1" wp14:anchorId="7ABA034B" wp14:editId="41536FF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74295</wp:posOffset>
                  </wp:positionV>
                  <wp:extent cx="2667635" cy="3406140"/>
                  <wp:effectExtent l="0" t="0" r="0" b="0"/>
                  <wp:wrapTight wrapText="bothSides">
                    <wp:wrapPolygon edited="0">
                      <wp:start x="10643" y="362"/>
                      <wp:lineTo x="6478" y="725"/>
                      <wp:lineTo x="3548" y="1450"/>
                      <wp:lineTo x="3085" y="8336"/>
                      <wp:lineTo x="1080" y="12201"/>
                      <wp:lineTo x="771" y="13289"/>
                      <wp:lineTo x="771" y="14134"/>
                      <wp:lineTo x="1542" y="18000"/>
                      <wp:lineTo x="1542" y="19087"/>
                      <wp:lineTo x="2314" y="19933"/>
                      <wp:lineTo x="3393" y="20174"/>
                      <wp:lineTo x="10335" y="20658"/>
                      <wp:lineTo x="13265" y="20658"/>
                      <wp:lineTo x="18510" y="20054"/>
                      <wp:lineTo x="18356" y="19933"/>
                      <wp:lineTo x="19127" y="16067"/>
                      <wp:lineTo x="19898" y="14134"/>
                      <wp:lineTo x="21441" y="14013"/>
                      <wp:lineTo x="21441" y="13289"/>
                      <wp:lineTo x="20669" y="12201"/>
                      <wp:lineTo x="18047" y="10268"/>
                      <wp:lineTo x="16350" y="8336"/>
                      <wp:lineTo x="16196" y="362"/>
                      <wp:lineTo x="10643" y="362"/>
                    </wp:wrapPolygon>
                  </wp:wrapTight>
                  <wp:docPr id="591426551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635" cy="340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DBC3C4" w14:textId="636542C0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4083F240" w14:textId="3BA5AA3D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646BC81B" w14:textId="58D7D22C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186BEA00" w14:textId="7B851E7F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4337938C" w14:textId="73236FF8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786084B2" w14:textId="3EFA9CBD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1AA395B2" w14:textId="53C34A9B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2C0568C2" w14:textId="26D61180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5790828A" w14:textId="5D5E368D" w:rsidR="000123A7" w:rsidRPr="000123A7" w:rsidRDefault="005016E1" w:rsidP="000123A7">
            <w:pPr>
              <w:rPr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7A085F00" wp14:editId="791DA5AC">
                      <wp:simplePos x="0" y="0"/>
                      <wp:positionH relativeFrom="column">
                        <wp:posOffset>2017611</wp:posOffset>
                      </wp:positionH>
                      <wp:positionV relativeFrom="paragraph">
                        <wp:posOffset>207458</wp:posOffset>
                      </wp:positionV>
                      <wp:extent cx="1054719" cy="82705"/>
                      <wp:effectExtent l="38100" t="0" r="12700" b="88900"/>
                      <wp:wrapNone/>
                      <wp:docPr id="914141037" name="Straight Arrow Connector 91414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4719" cy="827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A8D6EFA" id="Straight Arrow Connector 914141037" o:spid="_x0000_s1026" type="#_x0000_t32" style="position:absolute;margin-left:158.85pt;margin-top:16.35pt;width:83.05pt;height:6.5pt;flip:x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25D679B3" wp14:editId="3A66AB52">
                      <wp:simplePos x="0" y="0"/>
                      <wp:positionH relativeFrom="column">
                        <wp:posOffset>3027680</wp:posOffset>
                      </wp:positionH>
                      <wp:positionV relativeFrom="paragraph">
                        <wp:posOffset>59055</wp:posOffset>
                      </wp:positionV>
                      <wp:extent cx="1988820" cy="1676400"/>
                      <wp:effectExtent l="0" t="0" r="11430" b="19050"/>
                      <wp:wrapNone/>
                      <wp:docPr id="681735557" name="Text Box 681735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29F823" w14:textId="6286ACBD" w:rsidR="005016E1" w:rsidRPr="00E62F64" w:rsidRDefault="005016E1" w:rsidP="005016E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B52 SQUADRON</w:t>
                                  </w:r>
                                </w:p>
                                <w:p w14:paraId="6D211880" w14:textId="77777777" w:rsidR="005016E1" w:rsidRDefault="005016E1" w:rsidP="005016E1">
                                  <w:r>
                                    <w:t>Style Color: TFP / MCAM</w:t>
                                  </w:r>
                                </w:p>
                                <w:p w14:paraId="29B5D2C6" w14:textId="77777777" w:rsidR="005016E1" w:rsidRDefault="005016E1" w:rsidP="005016E1">
                                  <w:r>
                                    <w:t>RM Color: CBK</w:t>
                                  </w:r>
                                </w:p>
                                <w:p w14:paraId="3F63BB8A" w14:textId="77777777" w:rsidR="005016E1" w:rsidRDefault="005016E1" w:rsidP="005016E1">
                                  <w:r>
                                    <w:t>Style Color: RG / MC TROPIC</w:t>
                                  </w:r>
                                </w:p>
                                <w:p w14:paraId="701E6D27" w14:textId="77777777" w:rsidR="005016E1" w:rsidRDefault="005016E1" w:rsidP="005016E1">
                                  <w:r>
                                    <w:t>RM Color: RG</w:t>
                                  </w:r>
                                </w:p>
                                <w:p w14:paraId="5A4E7112" w14:textId="77777777" w:rsidR="005016E1" w:rsidRDefault="005016E1" w:rsidP="005016E1">
                                  <w:r>
                                    <w:t>Style Color: BLACK</w:t>
                                  </w:r>
                                </w:p>
                                <w:p w14:paraId="0E549BC7" w14:textId="77777777" w:rsidR="005016E1" w:rsidRDefault="005016E1" w:rsidP="005016E1">
                                  <w:r>
                                    <w:t>RM Color: BLACK</w:t>
                                  </w:r>
                                </w:p>
                                <w:p w14:paraId="5EE8EBC5" w14:textId="77777777" w:rsidR="005016E1" w:rsidRDefault="005016E1" w:rsidP="005016E1"/>
                                <w:p w14:paraId="28A9D389" w14:textId="77777777" w:rsidR="005016E1" w:rsidRDefault="005016E1" w:rsidP="005016E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679B3" id="Text Box 681735557" o:spid="_x0000_s1033" type="#_x0000_t202" style="position:absolute;margin-left:238.4pt;margin-top:4.65pt;width:156.6pt;height:132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" fillcolor="white [3201]" strokeweight=".5pt">
                      <v:textbox>
                        <w:txbxContent>
                          <w:p w14:paraId="2829F823" w14:textId="6286ACBD" w:rsidR="005016E1" w:rsidRPr="00E62F64" w:rsidRDefault="005016E1" w:rsidP="005016E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B52 SQUADRON</w:t>
                            </w:r>
                          </w:p>
                          <w:p w14:paraId="6D211880" w14:textId="77777777" w:rsidR="005016E1" w:rsidRDefault="005016E1" w:rsidP="005016E1">
                            <w:r>
                              <w:t>Style Color: TFP / MCAM</w:t>
                            </w:r>
                          </w:p>
                          <w:p w14:paraId="29B5D2C6" w14:textId="77777777" w:rsidR="005016E1" w:rsidRDefault="005016E1" w:rsidP="005016E1">
                            <w:r>
                              <w:t>RM Color: CBK</w:t>
                            </w:r>
                          </w:p>
                          <w:p w14:paraId="3F63BB8A" w14:textId="77777777" w:rsidR="005016E1" w:rsidRDefault="005016E1" w:rsidP="005016E1">
                            <w:r>
                              <w:t>Style Color: RG / MC TROPIC</w:t>
                            </w:r>
                          </w:p>
                          <w:p w14:paraId="701E6D27" w14:textId="77777777" w:rsidR="005016E1" w:rsidRDefault="005016E1" w:rsidP="005016E1">
                            <w:r>
                              <w:t>RM Color: RG</w:t>
                            </w:r>
                          </w:p>
                          <w:p w14:paraId="5A4E7112" w14:textId="77777777" w:rsidR="005016E1" w:rsidRDefault="005016E1" w:rsidP="005016E1">
                            <w:r>
                              <w:t>Style Color: BLACK</w:t>
                            </w:r>
                          </w:p>
                          <w:p w14:paraId="0E549BC7" w14:textId="77777777" w:rsidR="005016E1" w:rsidRDefault="005016E1" w:rsidP="005016E1">
                            <w:r>
                              <w:t>RM Color: BLACK</w:t>
                            </w:r>
                          </w:p>
                          <w:p w14:paraId="5EE8EBC5" w14:textId="77777777" w:rsidR="005016E1" w:rsidRDefault="005016E1" w:rsidP="005016E1"/>
                          <w:p w14:paraId="28A9D389" w14:textId="77777777" w:rsidR="005016E1" w:rsidRDefault="005016E1" w:rsidP="005016E1"/>
                        </w:txbxContent>
                      </v:textbox>
                    </v:shape>
                  </w:pict>
                </mc:Fallback>
              </mc:AlternateContent>
            </w:r>
          </w:p>
          <w:p w14:paraId="5DE02A61" w14:textId="63F16D4C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10A34BD3" w14:textId="41226D24" w:rsidR="000123A7" w:rsidRPr="000123A7" w:rsidRDefault="000123A7" w:rsidP="000123A7">
            <w:pPr>
              <w:rPr>
                <w:sz w:val="20"/>
                <w:szCs w:val="22"/>
              </w:rPr>
            </w:pPr>
          </w:p>
          <w:p w14:paraId="257E8789" w14:textId="3DFD6815" w:rsidR="000123A7" w:rsidRDefault="005016E1" w:rsidP="00AC2C8E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4620EA4D" wp14:editId="2341ECFC">
                      <wp:simplePos x="0" y="0"/>
                      <wp:positionH relativeFrom="column">
                        <wp:posOffset>843636</wp:posOffset>
                      </wp:positionH>
                      <wp:positionV relativeFrom="paragraph">
                        <wp:posOffset>32756</wp:posOffset>
                      </wp:positionV>
                      <wp:extent cx="366442" cy="812645"/>
                      <wp:effectExtent l="38100" t="38100" r="33655" b="26035"/>
                      <wp:wrapNone/>
                      <wp:docPr id="1739569787" name="Straight Arrow Connector 17395697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66442" cy="8126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C91B852" id="Straight Arrow Connector 1739569787" o:spid="_x0000_s1026" type="#_x0000_t32" style="position:absolute;margin-left:66.45pt;margin-top:2.6pt;width:28.85pt;height:64pt;flip:x y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CB079B9" w14:textId="615B2512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780BBFCE" w14:textId="5A21E7B0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684F0E3E" w14:textId="6CBE7353" w:rsidR="000123A7" w:rsidRDefault="005016E1" w:rsidP="000123A7">
            <w:pPr>
              <w:ind w:firstLine="720"/>
              <w:rPr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00AB253B" wp14:editId="171C24E0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128905</wp:posOffset>
                      </wp:positionV>
                      <wp:extent cx="1988820" cy="1676400"/>
                      <wp:effectExtent l="0" t="0" r="11430" b="19050"/>
                      <wp:wrapNone/>
                      <wp:docPr id="928586748" name="Text Box 9285867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E57A30" w14:textId="32B63FBF" w:rsidR="005016E1" w:rsidRPr="00E62F64" w:rsidRDefault="005016E1" w:rsidP="005016E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500D CODURA </w:t>
                                  </w:r>
                                </w:p>
                                <w:p w14:paraId="5D8D843D" w14:textId="77777777" w:rsidR="005016E1" w:rsidRDefault="005016E1" w:rsidP="005016E1">
                                  <w:r>
                                    <w:t>Style Color: TFP / MCAM</w:t>
                                  </w:r>
                                </w:p>
                                <w:p w14:paraId="1916FB4B" w14:textId="77777777" w:rsidR="005016E1" w:rsidRDefault="005016E1" w:rsidP="005016E1">
                                  <w:r>
                                    <w:t>RM Color: CBK</w:t>
                                  </w:r>
                                </w:p>
                                <w:p w14:paraId="21B32BA3" w14:textId="77777777" w:rsidR="005016E1" w:rsidRDefault="005016E1" w:rsidP="005016E1">
                                  <w:r>
                                    <w:t>Style Color: RG / MC TROPIC</w:t>
                                  </w:r>
                                </w:p>
                                <w:p w14:paraId="719DD950" w14:textId="77777777" w:rsidR="005016E1" w:rsidRDefault="005016E1" w:rsidP="005016E1">
                                  <w:r>
                                    <w:t>RM Color: RG</w:t>
                                  </w:r>
                                </w:p>
                                <w:p w14:paraId="4FA6CEBE" w14:textId="77777777" w:rsidR="005016E1" w:rsidRDefault="005016E1" w:rsidP="005016E1">
                                  <w:r>
                                    <w:t>Style Color: BLACK</w:t>
                                  </w:r>
                                </w:p>
                                <w:p w14:paraId="4D563274" w14:textId="77777777" w:rsidR="005016E1" w:rsidRDefault="005016E1" w:rsidP="005016E1">
                                  <w:r>
                                    <w:t>RM Color: BLACK</w:t>
                                  </w:r>
                                </w:p>
                                <w:p w14:paraId="7EDA6766" w14:textId="77777777" w:rsidR="005016E1" w:rsidRDefault="005016E1" w:rsidP="005016E1"/>
                                <w:p w14:paraId="1BBDBD67" w14:textId="77777777" w:rsidR="005016E1" w:rsidRDefault="005016E1" w:rsidP="005016E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B253B" id="Text Box 928586748" o:spid="_x0000_s1034" type="#_x0000_t202" style="position:absolute;left:0;text-align:left;margin-left:21.7pt;margin-top:10.15pt;width:156.6pt;height:132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" fillcolor="white [3201]" strokeweight=".5pt">
                      <v:textbox>
                        <w:txbxContent>
                          <w:p w14:paraId="6BE57A30" w14:textId="32B63FBF" w:rsidR="005016E1" w:rsidRPr="00E62F64" w:rsidRDefault="005016E1" w:rsidP="005016E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500D CODURA </w:t>
                            </w:r>
                          </w:p>
                          <w:p w14:paraId="5D8D843D" w14:textId="77777777" w:rsidR="005016E1" w:rsidRDefault="005016E1" w:rsidP="005016E1">
                            <w:r>
                              <w:t>Style Color: TFP / MCAM</w:t>
                            </w:r>
                          </w:p>
                          <w:p w14:paraId="1916FB4B" w14:textId="77777777" w:rsidR="005016E1" w:rsidRDefault="005016E1" w:rsidP="005016E1">
                            <w:r>
                              <w:t>RM Color: CBK</w:t>
                            </w:r>
                          </w:p>
                          <w:p w14:paraId="21B32BA3" w14:textId="77777777" w:rsidR="005016E1" w:rsidRDefault="005016E1" w:rsidP="005016E1">
                            <w:r>
                              <w:t>Style Color: RG / MC TROPIC</w:t>
                            </w:r>
                          </w:p>
                          <w:p w14:paraId="719DD950" w14:textId="77777777" w:rsidR="005016E1" w:rsidRDefault="005016E1" w:rsidP="005016E1">
                            <w:r>
                              <w:t>RM Color: RG</w:t>
                            </w:r>
                          </w:p>
                          <w:p w14:paraId="4FA6CEBE" w14:textId="77777777" w:rsidR="005016E1" w:rsidRDefault="005016E1" w:rsidP="005016E1">
                            <w:r>
                              <w:t>Style Color: BLACK</w:t>
                            </w:r>
                          </w:p>
                          <w:p w14:paraId="4D563274" w14:textId="77777777" w:rsidR="005016E1" w:rsidRDefault="005016E1" w:rsidP="005016E1">
                            <w:r>
                              <w:t>RM Color: BLACK</w:t>
                            </w:r>
                          </w:p>
                          <w:p w14:paraId="7EDA6766" w14:textId="77777777" w:rsidR="005016E1" w:rsidRDefault="005016E1" w:rsidP="005016E1"/>
                          <w:p w14:paraId="1BBDBD67" w14:textId="77777777" w:rsidR="005016E1" w:rsidRDefault="005016E1" w:rsidP="005016E1"/>
                        </w:txbxContent>
                      </v:textbox>
                    </v:shape>
                  </w:pict>
                </mc:Fallback>
              </mc:AlternateContent>
            </w:r>
          </w:p>
          <w:p w14:paraId="7255C2E7" w14:textId="7D2C0B9B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5C002172" w14:textId="2FE679C9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5A462704" w14:textId="628078CF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368ED78C" w14:textId="0C3D9239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2D7B5257" w14:textId="20493C0A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3B413854" w14:textId="5BF94362" w:rsidR="005016E1" w:rsidRDefault="005016E1" w:rsidP="000123A7">
            <w:pPr>
              <w:ind w:firstLine="720"/>
              <w:rPr>
                <w:sz w:val="20"/>
                <w:szCs w:val="22"/>
              </w:rPr>
            </w:pPr>
            <w:r w:rsidRPr="000123A7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252160" behindDoc="1" locked="0" layoutInCell="1" allowOverlap="1" wp14:anchorId="3DB19587" wp14:editId="5D561456">
                  <wp:simplePos x="0" y="0"/>
                  <wp:positionH relativeFrom="column">
                    <wp:posOffset>2425142</wp:posOffset>
                  </wp:positionH>
                  <wp:positionV relativeFrom="paragraph">
                    <wp:posOffset>49143</wp:posOffset>
                  </wp:positionV>
                  <wp:extent cx="3246120" cy="2753995"/>
                  <wp:effectExtent l="0" t="0" r="0" b="8255"/>
                  <wp:wrapTight wrapText="bothSides">
                    <wp:wrapPolygon edited="0">
                      <wp:start x="10648" y="598"/>
                      <wp:lineTo x="7225" y="1046"/>
                      <wp:lineTo x="3676" y="2241"/>
                      <wp:lineTo x="3042" y="12849"/>
                      <wp:lineTo x="2282" y="15240"/>
                      <wp:lineTo x="1394" y="17481"/>
                      <wp:lineTo x="887" y="20021"/>
                      <wp:lineTo x="761" y="20320"/>
                      <wp:lineTo x="761" y="20918"/>
                      <wp:lineTo x="1014" y="21515"/>
                      <wp:lineTo x="19648" y="21515"/>
                      <wp:lineTo x="21423" y="21067"/>
                      <wp:lineTo x="21423" y="19125"/>
                      <wp:lineTo x="20282" y="18079"/>
                      <wp:lineTo x="18761" y="17631"/>
                      <wp:lineTo x="18000" y="15838"/>
                      <wp:lineTo x="16352" y="12849"/>
                      <wp:lineTo x="16099" y="598"/>
                      <wp:lineTo x="10648" y="598"/>
                    </wp:wrapPolygon>
                  </wp:wrapTight>
                  <wp:docPr id="1059339065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120" cy="275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EA3ABC" w14:textId="4405E7B5" w:rsidR="005016E1" w:rsidRDefault="005016E1" w:rsidP="000123A7">
            <w:pPr>
              <w:ind w:firstLine="720"/>
              <w:rPr>
                <w:sz w:val="20"/>
                <w:szCs w:val="22"/>
              </w:rPr>
            </w:pPr>
            <w:r>
              <w:rPr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3196DC80" wp14:editId="0917EB18">
                      <wp:simplePos x="0" y="0"/>
                      <wp:positionH relativeFrom="column">
                        <wp:posOffset>3105785</wp:posOffset>
                      </wp:positionH>
                      <wp:positionV relativeFrom="paragraph">
                        <wp:posOffset>184072</wp:posOffset>
                      </wp:positionV>
                      <wp:extent cx="0" cy="1605775"/>
                      <wp:effectExtent l="76200" t="38100" r="57150" b="52070"/>
                      <wp:wrapNone/>
                      <wp:docPr id="773049554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0577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EE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D3770AC" id="Straight Arrow Connector 43" o:spid="_x0000_s1026" type="#_x0000_t32" style="position:absolute;margin-left:244.55pt;margin-top:14.5pt;width:0;height:126.45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" strokecolor="#e00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3855B934" w14:textId="77777777" w:rsidR="000123A7" w:rsidRDefault="000123A7" w:rsidP="000123A7">
            <w:pPr>
              <w:ind w:firstLine="720"/>
              <w:rPr>
                <w:sz w:val="20"/>
                <w:szCs w:val="22"/>
              </w:rPr>
            </w:pPr>
          </w:p>
          <w:p w14:paraId="0CE6B7FD" w14:textId="77777777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0197026A" w14:textId="30E2F3CE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6B13DB5C" w14:textId="556CBAE0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094E89C7" w14:textId="7D5CD61D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6CB839DA" w14:textId="2ED7BE5D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24A45F46" w14:textId="25AEBE9E" w:rsidR="005016E1" w:rsidRDefault="005016E1" w:rsidP="000123A7">
            <w:pPr>
              <w:ind w:firstLine="720"/>
              <w:rPr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75AAA647" wp14:editId="731C4A5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133815</wp:posOffset>
                      </wp:positionV>
                      <wp:extent cx="1988820" cy="468351"/>
                      <wp:effectExtent l="0" t="0" r="11430" b="27305"/>
                      <wp:wrapNone/>
                      <wp:docPr id="1074864602" name="Text Box 1074864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4683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E8957E" w14:textId="031C1E34" w:rsidR="005016E1" w:rsidRPr="005016E1" w:rsidRDefault="005016E1" w:rsidP="005016E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BACK PANEL WEBBING STRAP FINISH LENGTH – 23.5CM</w:t>
                                  </w:r>
                                </w:p>
                                <w:p w14:paraId="3ABBB833" w14:textId="77777777" w:rsidR="005016E1" w:rsidRDefault="005016E1" w:rsidP="005016E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AAA647" id="Text Box 1074864602" o:spid="_x0000_s1035" type="#_x0000_t202" style="position:absolute;left:0;text-align:left;margin-left:15.35pt;margin-top:10.55pt;width:156.6pt;height:36.9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" fillcolor="white [3201]" strokeweight=".5pt">
                      <v:textbox>
                        <w:txbxContent>
                          <w:p w14:paraId="09E8957E" w14:textId="031C1E34" w:rsidR="005016E1" w:rsidRPr="005016E1" w:rsidRDefault="005016E1" w:rsidP="005016E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BACK PANEL WEBBING STRAP FINISH LENGTH – 23.5CM</w:t>
                            </w:r>
                          </w:p>
                          <w:p w14:paraId="3ABBB833" w14:textId="77777777" w:rsidR="005016E1" w:rsidRDefault="005016E1" w:rsidP="005016E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477AA400" wp14:editId="7B973D58">
                      <wp:simplePos x="0" y="0"/>
                      <wp:positionH relativeFrom="column">
                        <wp:posOffset>1988990</wp:posOffset>
                      </wp:positionH>
                      <wp:positionV relativeFrom="paragraph">
                        <wp:posOffset>223581</wp:posOffset>
                      </wp:positionV>
                      <wp:extent cx="927224" cy="115043"/>
                      <wp:effectExtent l="0" t="57150" r="25400" b="37465"/>
                      <wp:wrapNone/>
                      <wp:docPr id="2021111054" name="Straight Arrow Connector 20211110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7224" cy="11504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5474DFFE" id="Straight Arrow Connector 2021111054" o:spid="_x0000_s1026" type="#_x0000_t32" style="position:absolute;margin-left:156.6pt;margin-top:17.6pt;width:73pt;height:9.05pt;flip:y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CA22309" w14:textId="53FC65D4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5955D5F4" w14:textId="77777777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3FF55989" w14:textId="77777777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6699BE2C" w14:textId="77777777" w:rsidR="005016E1" w:rsidRDefault="005016E1" w:rsidP="000123A7">
            <w:pPr>
              <w:ind w:firstLine="720"/>
              <w:rPr>
                <w:sz w:val="20"/>
                <w:szCs w:val="22"/>
              </w:rPr>
            </w:pPr>
          </w:p>
          <w:p w14:paraId="275AC0C5" w14:textId="77777777" w:rsidR="005016E1" w:rsidRPr="000123A7" w:rsidRDefault="005016E1" w:rsidP="000123A7">
            <w:pPr>
              <w:ind w:firstLine="720"/>
              <w:rPr>
                <w:sz w:val="20"/>
                <w:szCs w:val="22"/>
              </w:rPr>
            </w:pPr>
          </w:p>
        </w:tc>
      </w:tr>
    </w:tbl>
    <w:p w14:paraId="42809643" w14:textId="77777777" w:rsidR="003F72BE" w:rsidRDefault="003F72BE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3F72BE" w:rsidRPr="00DE4BCC" w14:paraId="102535D8" w14:textId="77777777" w:rsidTr="00B40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6B0DEC0A" w14:textId="77777777" w:rsidR="003F72BE" w:rsidRPr="00DE4BCC" w:rsidRDefault="003F72BE" w:rsidP="00B401A9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3F72BE" w:rsidRPr="00DE4BCC" w14:paraId="239626C7" w14:textId="77777777" w:rsidTr="00B401A9">
        <w:trPr>
          <w:trHeight w:val="2033"/>
        </w:trPr>
        <w:tc>
          <w:tcPr>
            <w:tcW w:w="5000" w:type="pct"/>
          </w:tcPr>
          <w:p w14:paraId="730B66AC" w14:textId="12949298" w:rsidR="003F72BE" w:rsidRPr="003F72BE" w:rsidRDefault="00735D05" w:rsidP="003F72BE">
            <w:pPr>
              <w:spacing w:before="0" w:after="160"/>
              <w:rPr>
                <w:color w:val="auto"/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5C553A26" wp14:editId="10FB85CA">
                      <wp:simplePos x="0" y="0"/>
                      <wp:positionH relativeFrom="column">
                        <wp:posOffset>3492256</wp:posOffset>
                      </wp:positionH>
                      <wp:positionV relativeFrom="paragraph">
                        <wp:posOffset>144829</wp:posOffset>
                      </wp:positionV>
                      <wp:extent cx="1813560" cy="2598420"/>
                      <wp:effectExtent l="0" t="0" r="15240" b="1143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3560" cy="2598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6E6B32" w14:textId="77777777" w:rsidR="00735D05" w:rsidRPr="00E62F64" w:rsidRDefault="00735D05" w:rsidP="00735D0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500D CODURA </w:t>
                                  </w:r>
                                </w:p>
                                <w:p w14:paraId="5E130FAA" w14:textId="77777777" w:rsidR="00735D05" w:rsidRPr="00423645" w:rsidRDefault="00735D05" w:rsidP="00735D05">
                                  <w:r w:rsidRPr="00423645">
                                    <w:t>Style Color: TFP</w:t>
                                  </w:r>
                                </w:p>
                                <w:p w14:paraId="1C4CD6EF" w14:textId="77777777" w:rsidR="00735D05" w:rsidRPr="00423645" w:rsidRDefault="00735D05" w:rsidP="00735D05">
                                  <w:r w:rsidRPr="00423645">
                                    <w:t>RM Color: TFP</w:t>
                                  </w:r>
                                </w:p>
                                <w:p w14:paraId="4ADE510F" w14:textId="77777777" w:rsidR="00735D05" w:rsidRPr="00423645" w:rsidRDefault="00735D05" w:rsidP="00735D05">
                                  <w:r w:rsidRPr="00423645">
                                    <w:t xml:space="preserve">Style Color: </w:t>
                                  </w:r>
                                  <w:r>
                                    <w:t>MCAM</w:t>
                                  </w:r>
                                </w:p>
                                <w:p w14:paraId="4DD89C2B" w14:textId="77777777" w:rsidR="00735D05" w:rsidRPr="00423645" w:rsidRDefault="00735D05" w:rsidP="00735D05">
                                  <w:r w:rsidRPr="00423645">
                                    <w:t xml:space="preserve">RM Color: </w:t>
                                  </w:r>
                                  <w:r>
                                    <w:t>MCAM</w:t>
                                  </w:r>
                                </w:p>
                                <w:p w14:paraId="09EBF0CC" w14:textId="77777777" w:rsidR="00735D05" w:rsidRPr="00423645" w:rsidRDefault="00735D05" w:rsidP="00735D05">
                                  <w:r w:rsidRPr="00423645">
                                    <w:t xml:space="preserve">Style Color: </w:t>
                                  </w:r>
                                  <w:r>
                                    <w:t>RG</w:t>
                                  </w:r>
                                </w:p>
                                <w:p w14:paraId="3B81670D" w14:textId="77777777" w:rsidR="00735D05" w:rsidRPr="00423645" w:rsidRDefault="00735D05" w:rsidP="00735D05">
                                  <w:r w:rsidRPr="00423645">
                                    <w:t xml:space="preserve">RM Color: </w:t>
                                  </w:r>
                                  <w:r>
                                    <w:t>RG</w:t>
                                  </w:r>
                                </w:p>
                                <w:p w14:paraId="6E5B2640" w14:textId="77777777" w:rsidR="00735D05" w:rsidRPr="00423645" w:rsidRDefault="00735D05" w:rsidP="00735D05">
                                  <w:r w:rsidRPr="00423645">
                                    <w:t xml:space="preserve">Style Color: </w:t>
                                  </w:r>
                                  <w:r>
                                    <w:t>MC TROPIC</w:t>
                                  </w:r>
                                </w:p>
                                <w:p w14:paraId="39D75EDC" w14:textId="77777777" w:rsidR="00735D05" w:rsidRDefault="00735D05" w:rsidP="00735D05">
                                  <w:r w:rsidRPr="00423645">
                                    <w:t xml:space="preserve">RM Color: </w:t>
                                  </w:r>
                                  <w:r>
                                    <w:t>MC TROPIC</w:t>
                                  </w:r>
                                </w:p>
                                <w:p w14:paraId="165EF045" w14:textId="77777777" w:rsidR="00735D05" w:rsidRPr="00423645" w:rsidRDefault="00735D05" w:rsidP="00735D05">
                                  <w:r w:rsidRPr="00423645">
                                    <w:t xml:space="preserve">Style Color: </w:t>
                                  </w:r>
                                  <w:r>
                                    <w:t>BLACK</w:t>
                                  </w:r>
                                </w:p>
                                <w:p w14:paraId="53345272" w14:textId="77777777" w:rsidR="00735D05" w:rsidRPr="00423645" w:rsidRDefault="00735D05" w:rsidP="00735D05">
                                  <w:r w:rsidRPr="00423645">
                                    <w:t xml:space="preserve">RM Color: </w:t>
                                  </w:r>
                                  <w:r>
                                    <w:t>BLACK</w:t>
                                  </w:r>
                                </w:p>
                                <w:p w14:paraId="194BAEEA" w14:textId="77777777" w:rsidR="00735D05" w:rsidRPr="00423645" w:rsidRDefault="00735D05" w:rsidP="00735D05"/>
                                <w:p w14:paraId="07821623" w14:textId="77777777" w:rsidR="00735D05" w:rsidRPr="00423645" w:rsidRDefault="00735D05" w:rsidP="00735D05"/>
                                <w:p w14:paraId="2497E900" w14:textId="77777777" w:rsidR="00735D05" w:rsidRPr="00423645" w:rsidRDefault="00735D05" w:rsidP="00735D05"/>
                                <w:p w14:paraId="72D265E3" w14:textId="77777777" w:rsidR="00735D05" w:rsidRPr="00423645" w:rsidRDefault="00735D05" w:rsidP="00735D05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53A26" id="Text Box 24" o:spid="_x0000_s1036" type="#_x0000_t202" style="position:absolute;margin-left:275pt;margin-top:11.4pt;width:142.8pt;height:204.6pt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" fillcolor="white [3201]" strokeweight=".5pt">
                      <v:textbox>
                        <w:txbxContent>
                          <w:p w14:paraId="236E6B32" w14:textId="77777777" w:rsidR="00735D05" w:rsidRPr="00E62F64" w:rsidRDefault="00735D05" w:rsidP="00735D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500D CODURA </w:t>
                            </w:r>
                          </w:p>
                          <w:p w14:paraId="5E130FAA" w14:textId="77777777" w:rsidR="00735D05" w:rsidRPr="00423645" w:rsidRDefault="00735D05" w:rsidP="00735D05">
                            <w:r w:rsidRPr="00423645">
                              <w:t>Style Color: TFP</w:t>
                            </w:r>
                          </w:p>
                          <w:p w14:paraId="1C4CD6EF" w14:textId="77777777" w:rsidR="00735D05" w:rsidRPr="00423645" w:rsidRDefault="00735D05" w:rsidP="00735D05">
                            <w:r w:rsidRPr="00423645">
                              <w:t>RM Color: TFP</w:t>
                            </w:r>
                          </w:p>
                          <w:p w14:paraId="4ADE510F" w14:textId="77777777" w:rsidR="00735D05" w:rsidRPr="00423645" w:rsidRDefault="00735D05" w:rsidP="00735D05">
                            <w:r w:rsidRPr="00423645">
                              <w:t xml:space="preserve">Style Color: </w:t>
                            </w:r>
                            <w:r>
                              <w:t>MCAM</w:t>
                            </w:r>
                          </w:p>
                          <w:p w14:paraId="4DD89C2B" w14:textId="77777777" w:rsidR="00735D05" w:rsidRPr="00423645" w:rsidRDefault="00735D05" w:rsidP="00735D05">
                            <w:r w:rsidRPr="00423645">
                              <w:t xml:space="preserve">RM Color: </w:t>
                            </w:r>
                            <w:r>
                              <w:t>MCAM</w:t>
                            </w:r>
                          </w:p>
                          <w:p w14:paraId="09EBF0CC" w14:textId="77777777" w:rsidR="00735D05" w:rsidRPr="00423645" w:rsidRDefault="00735D05" w:rsidP="00735D05">
                            <w:r w:rsidRPr="00423645">
                              <w:t xml:space="preserve">Style Color: </w:t>
                            </w:r>
                            <w:r>
                              <w:t>RG</w:t>
                            </w:r>
                          </w:p>
                          <w:p w14:paraId="3B81670D" w14:textId="77777777" w:rsidR="00735D05" w:rsidRPr="00423645" w:rsidRDefault="00735D05" w:rsidP="00735D05">
                            <w:r w:rsidRPr="00423645">
                              <w:t xml:space="preserve">RM Color: </w:t>
                            </w:r>
                            <w:r>
                              <w:t>RG</w:t>
                            </w:r>
                          </w:p>
                          <w:p w14:paraId="6E5B2640" w14:textId="77777777" w:rsidR="00735D05" w:rsidRPr="00423645" w:rsidRDefault="00735D05" w:rsidP="00735D05">
                            <w:r w:rsidRPr="00423645">
                              <w:t xml:space="preserve">Style Color: </w:t>
                            </w:r>
                            <w:r>
                              <w:t>MC TROPIC</w:t>
                            </w:r>
                          </w:p>
                          <w:p w14:paraId="39D75EDC" w14:textId="77777777" w:rsidR="00735D05" w:rsidRDefault="00735D05" w:rsidP="00735D05">
                            <w:r w:rsidRPr="00423645">
                              <w:t xml:space="preserve">RM Color: </w:t>
                            </w:r>
                            <w:r>
                              <w:t>MC TROPIC</w:t>
                            </w:r>
                          </w:p>
                          <w:p w14:paraId="165EF045" w14:textId="77777777" w:rsidR="00735D05" w:rsidRPr="00423645" w:rsidRDefault="00735D05" w:rsidP="00735D05">
                            <w:r w:rsidRPr="00423645">
                              <w:t xml:space="preserve">Style Color: </w:t>
                            </w:r>
                            <w:r>
                              <w:t>BLACK</w:t>
                            </w:r>
                          </w:p>
                          <w:p w14:paraId="53345272" w14:textId="77777777" w:rsidR="00735D05" w:rsidRPr="00423645" w:rsidRDefault="00735D05" w:rsidP="00735D05">
                            <w:r w:rsidRPr="00423645">
                              <w:t xml:space="preserve">RM Color: </w:t>
                            </w:r>
                            <w:r>
                              <w:t>BLACK</w:t>
                            </w:r>
                          </w:p>
                          <w:p w14:paraId="194BAEEA" w14:textId="77777777" w:rsidR="00735D05" w:rsidRPr="00423645" w:rsidRDefault="00735D05" w:rsidP="00735D05"/>
                          <w:p w14:paraId="07821623" w14:textId="77777777" w:rsidR="00735D05" w:rsidRPr="00423645" w:rsidRDefault="00735D05" w:rsidP="00735D05"/>
                          <w:p w14:paraId="2497E900" w14:textId="77777777" w:rsidR="00735D05" w:rsidRPr="00423645" w:rsidRDefault="00735D05" w:rsidP="00735D05"/>
                          <w:p w14:paraId="72D265E3" w14:textId="77777777" w:rsidR="00735D05" w:rsidRPr="00423645" w:rsidRDefault="00735D05" w:rsidP="00735D05"/>
                        </w:txbxContent>
                      </v:textbox>
                    </v:shape>
                  </w:pict>
                </mc:Fallback>
              </mc:AlternateContent>
            </w:r>
            <w:r w:rsidR="003F72BE" w:rsidRPr="003F72BE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80444" behindDoc="1" locked="0" layoutInCell="1" allowOverlap="1" wp14:anchorId="3F6078E9" wp14:editId="35EC635A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0</wp:posOffset>
                  </wp:positionV>
                  <wp:extent cx="2931160" cy="1997075"/>
                  <wp:effectExtent l="0" t="0" r="0" b="0"/>
                  <wp:wrapTight wrapText="bothSides">
                    <wp:wrapPolygon edited="0">
                      <wp:start x="4913" y="0"/>
                      <wp:lineTo x="5615" y="6593"/>
                      <wp:lineTo x="983" y="9272"/>
                      <wp:lineTo x="983" y="10096"/>
                      <wp:lineTo x="421" y="13187"/>
                      <wp:lineTo x="421" y="18338"/>
                      <wp:lineTo x="4773" y="19162"/>
                      <wp:lineTo x="13055" y="19574"/>
                      <wp:lineTo x="15723" y="19574"/>
                      <wp:lineTo x="18109" y="19162"/>
                      <wp:lineTo x="21198" y="17720"/>
                      <wp:lineTo x="21057" y="16483"/>
                      <wp:lineTo x="20496" y="13187"/>
                      <wp:lineTo x="20636" y="9478"/>
                      <wp:lineTo x="19232" y="8448"/>
                      <wp:lineTo x="15582" y="6593"/>
                      <wp:lineTo x="15442" y="3297"/>
                      <wp:lineTo x="14880" y="0"/>
                      <wp:lineTo x="4913" y="0"/>
                    </wp:wrapPolygon>
                  </wp:wrapTight>
                  <wp:docPr id="495301491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199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8F5CD5" w14:textId="4D8B1F7F" w:rsidR="003F72BE" w:rsidRDefault="003F72BE" w:rsidP="00B401A9">
            <w:pPr>
              <w:rPr>
                <w:color w:val="auto"/>
                <w:sz w:val="20"/>
                <w:szCs w:val="22"/>
              </w:rPr>
            </w:pPr>
          </w:p>
          <w:p w14:paraId="5CE94E83" w14:textId="5DAD6887" w:rsidR="003F72BE" w:rsidRPr="000123A7" w:rsidRDefault="003F72BE" w:rsidP="00B401A9">
            <w:pPr>
              <w:rPr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01D7179E" wp14:editId="036ED8F0">
                      <wp:simplePos x="0" y="0"/>
                      <wp:positionH relativeFrom="column">
                        <wp:posOffset>1965715</wp:posOffset>
                      </wp:positionH>
                      <wp:positionV relativeFrom="paragraph">
                        <wp:posOffset>81865</wp:posOffset>
                      </wp:positionV>
                      <wp:extent cx="1503484" cy="683553"/>
                      <wp:effectExtent l="38100" t="0" r="20955" b="59690"/>
                      <wp:wrapNone/>
                      <wp:docPr id="476048678" name="Straight Arrow Connector 476048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03484" cy="68355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67D2D" id="Straight Arrow Connector 476048678" o:spid="_x0000_s1026" type="#_x0000_t32" style="position:absolute;margin-left:154.8pt;margin-top:6.45pt;width:118.4pt;height:53.8pt;flip:x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D75F098" w14:textId="3D6CA6DC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309C04D6" w14:textId="3ED16E31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6C7244E8" w14:textId="6AE29C56" w:rsidR="003F72BE" w:rsidRPr="000123A7" w:rsidRDefault="003F72BE" w:rsidP="00B401A9">
            <w:pPr>
              <w:rPr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2AE1E0E5" wp14:editId="56EB0D7F">
                      <wp:simplePos x="0" y="0"/>
                      <wp:positionH relativeFrom="column">
                        <wp:posOffset>827805</wp:posOffset>
                      </wp:positionH>
                      <wp:positionV relativeFrom="paragraph">
                        <wp:posOffset>111558</wp:posOffset>
                      </wp:positionV>
                      <wp:extent cx="487279" cy="828174"/>
                      <wp:effectExtent l="0" t="38100" r="65405" b="29210"/>
                      <wp:wrapNone/>
                      <wp:docPr id="1150321714" name="Straight Arrow Connector 1150321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279" cy="82817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04E139DC" id="Straight Arrow Connector 1150321714" o:spid="_x0000_s1026" type="#_x0000_t32" style="position:absolute;margin-left:65.2pt;margin-top:8.8pt;width:38.35pt;height:65.2pt;flip:y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CA56D6" w14:textId="214158C1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4B7258EF" w14:textId="61466BFC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7CCAB923" w14:textId="480FD91C" w:rsidR="003F72BE" w:rsidRPr="000123A7" w:rsidRDefault="003F72BE" w:rsidP="00B401A9">
            <w:pPr>
              <w:rPr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08D5A8E2" wp14:editId="6FD8B2DC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224155</wp:posOffset>
                      </wp:positionV>
                      <wp:extent cx="1034415" cy="272415"/>
                      <wp:effectExtent l="0" t="0" r="13335" b="13335"/>
                      <wp:wrapNone/>
                      <wp:docPr id="22656037" name="Text Box 22656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4415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0E3C24" w14:textId="04A96A61" w:rsidR="003F72BE" w:rsidRPr="00E62F64" w:rsidRDefault="003F72BE" w:rsidP="003F72B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BUTTONHOLE</w:t>
                                  </w:r>
                                </w:p>
                                <w:p w14:paraId="609B18A4" w14:textId="77777777" w:rsidR="003F72BE" w:rsidRDefault="003F72BE" w:rsidP="003F72BE"/>
                                <w:p w14:paraId="390D23FF" w14:textId="77777777" w:rsidR="003F72BE" w:rsidRDefault="003F72BE" w:rsidP="003F72B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5A8E2" id="Text Box 22656037" o:spid="_x0000_s1037" type="#_x0000_t202" style="position:absolute;margin-left:25.35pt;margin-top:17.65pt;width:81.45pt;height:21.4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" fillcolor="white [3201]" strokeweight=".5pt">
                      <v:textbox>
                        <w:txbxContent>
                          <w:p w14:paraId="530E3C24" w14:textId="04A96A61" w:rsidR="003F72BE" w:rsidRPr="00E62F64" w:rsidRDefault="003F72BE" w:rsidP="003F72B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BUTTONHOLE</w:t>
                            </w:r>
                          </w:p>
                          <w:p w14:paraId="609B18A4" w14:textId="77777777" w:rsidR="003F72BE" w:rsidRDefault="003F72BE" w:rsidP="003F72BE"/>
                          <w:p w14:paraId="390D23FF" w14:textId="77777777" w:rsidR="003F72BE" w:rsidRDefault="003F72BE" w:rsidP="003F72BE"/>
                        </w:txbxContent>
                      </v:textbox>
                    </v:shape>
                  </w:pict>
                </mc:Fallback>
              </mc:AlternateContent>
            </w:r>
          </w:p>
          <w:p w14:paraId="082D7EA3" w14:textId="59C4DF7F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545FDDB3" w14:textId="7CE778E8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7CC8F57D" w14:textId="3F393018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447EB7F8" w14:textId="1A2C0C0F" w:rsidR="003F72BE" w:rsidRPr="000123A7" w:rsidRDefault="003F72BE" w:rsidP="00B401A9">
            <w:pPr>
              <w:rPr>
                <w:sz w:val="20"/>
                <w:szCs w:val="22"/>
              </w:rPr>
            </w:pPr>
            <w:r w:rsidRPr="003F72BE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275712" behindDoc="1" locked="0" layoutInCell="1" allowOverlap="1" wp14:anchorId="601FC03D" wp14:editId="30122835">
                  <wp:simplePos x="0" y="0"/>
                  <wp:positionH relativeFrom="column">
                    <wp:posOffset>388185</wp:posOffset>
                  </wp:positionH>
                  <wp:positionV relativeFrom="paragraph">
                    <wp:posOffset>177800</wp:posOffset>
                  </wp:positionV>
                  <wp:extent cx="1767840" cy="3688715"/>
                  <wp:effectExtent l="0" t="0" r="0" b="0"/>
                  <wp:wrapTight wrapText="bothSides">
                    <wp:wrapPolygon edited="0">
                      <wp:start x="7914" y="112"/>
                      <wp:lineTo x="7448" y="669"/>
                      <wp:lineTo x="8147" y="1896"/>
                      <wp:lineTo x="9543" y="2119"/>
                      <wp:lineTo x="6052" y="2677"/>
                      <wp:lineTo x="4888" y="3123"/>
                      <wp:lineTo x="5121" y="3904"/>
                      <wp:lineTo x="2560" y="7474"/>
                      <wp:lineTo x="0" y="7920"/>
                      <wp:lineTo x="0" y="16844"/>
                      <wp:lineTo x="2560" y="18183"/>
                      <wp:lineTo x="4422" y="19968"/>
                      <wp:lineTo x="4422" y="20079"/>
                      <wp:lineTo x="13500" y="20637"/>
                      <wp:lineTo x="15362" y="20860"/>
                      <wp:lineTo x="18388" y="20860"/>
                      <wp:lineTo x="19086" y="20637"/>
                      <wp:lineTo x="20250" y="20191"/>
                      <wp:lineTo x="18621" y="3793"/>
                      <wp:lineTo x="15362" y="3012"/>
                      <wp:lineTo x="11871" y="1785"/>
                      <wp:lineTo x="10940" y="1004"/>
                      <wp:lineTo x="9310" y="112"/>
                      <wp:lineTo x="7914" y="112"/>
                    </wp:wrapPolygon>
                  </wp:wrapTight>
                  <wp:docPr id="1270294670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368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C646CCD" w14:textId="60189136" w:rsidR="003F72BE" w:rsidRDefault="003F72BE" w:rsidP="00B401A9">
            <w:pPr>
              <w:rPr>
                <w:color w:val="auto"/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44985104" wp14:editId="224286C0">
                      <wp:simplePos x="0" y="0"/>
                      <wp:positionH relativeFrom="column">
                        <wp:posOffset>2985469</wp:posOffset>
                      </wp:positionH>
                      <wp:positionV relativeFrom="paragraph">
                        <wp:posOffset>140301</wp:posOffset>
                      </wp:positionV>
                      <wp:extent cx="1988820" cy="2662989"/>
                      <wp:effectExtent l="0" t="0" r="11430" b="23495"/>
                      <wp:wrapNone/>
                      <wp:docPr id="210038389" name="Text Box 210038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26629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C0916" w14:textId="0F1944F3" w:rsidR="003F72BE" w:rsidRPr="00E62F64" w:rsidRDefault="003F72BE" w:rsidP="003F72B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E62F64">
                                    <w:rPr>
                                      <w:b/>
                                      <w:bCs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25MM S/S WEBBING</w:t>
                                  </w:r>
                                </w:p>
                                <w:p w14:paraId="0736659A" w14:textId="77777777" w:rsidR="003F72BE" w:rsidRPr="00423645" w:rsidRDefault="003F72BE" w:rsidP="003F72BE">
                                  <w:r w:rsidRPr="00423645">
                                    <w:t>Style Color: TFP</w:t>
                                  </w:r>
                                </w:p>
                                <w:p w14:paraId="4CE47FD7" w14:textId="26DCD56D" w:rsidR="003F72BE" w:rsidRPr="00423645" w:rsidRDefault="003F72BE" w:rsidP="003F72BE">
                                  <w:r w:rsidRPr="00423645">
                                    <w:t>RM Color: TFP</w:t>
                                  </w:r>
                                  <w:r w:rsidR="000816EB">
                                    <w:t xml:space="preserve"> S/S</w:t>
                                  </w:r>
                                </w:p>
                                <w:p w14:paraId="75092C1A" w14:textId="77777777" w:rsidR="003F72BE" w:rsidRPr="00423645" w:rsidRDefault="003F72BE" w:rsidP="003F72BE">
                                  <w:r w:rsidRPr="00423645">
                                    <w:t xml:space="preserve">Style Color: </w:t>
                                  </w:r>
                                  <w:r>
                                    <w:t>MCAM</w:t>
                                  </w:r>
                                </w:p>
                                <w:p w14:paraId="7BEDC8D8" w14:textId="55556BD5" w:rsidR="003F72BE" w:rsidRPr="00423645" w:rsidRDefault="003F72BE" w:rsidP="003F72BE">
                                  <w:r w:rsidRPr="00423645">
                                    <w:t xml:space="preserve">RM Color: </w:t>
                                  </w:r>
                                  <w:r>
                                    <w:t>MCAM</w:t>
                                  </w:r>
                                  <w:r w:rsidR="000816EB">
                                    <w:t xml:space="preserve"> S/S</w:t>
                                  </w:r>
                                </w:p>
                                <w:p w14:paraId="6C3EF9C8" w14:textId="77777777" w:rsidR="003F72BE" w:rsidRPr="00423645" w:rsidRDefault="003F72BE" w:rsidP="003F72BE">
                                  <w:r w:rsidRPr="00423645">
                                    <w:t xml:space="preserve">Style Color: </w:t>
                                  </w:r>
                                  <w:r>
                                    <w:t>RG</w:t>
                                  </w:r>
                                </w:p>
                                <w:p w14:paraId="47015C7A" w14:textId="77777777" w:rsidR="003F72BE" w:rsidRPr="00423645" w:rsidRDefault="003F72BE" w:rsidP="003F72BE">
                                  <w:r w:rsidRPr="00423645">
                                    <w:t xml:space="preserve">RM Color: </w:t>
                                  </w:r>
                                  <w:r>
                                    <w:t>RG</w:t>
                                  </w:r>
                                </w:p>
                                <w:p w14:paraId="1A4580AD" w14:textId="77777777" w:rsidR="003F72BE" w:rsidRPr="00423645" w:rsidRDefault="003F72BE" w:rsidP="003F72BE">
                                  <w:r w:rsidRPr="00423645">
                                    <w:t xml:space="preserve">Style Color: </w:t>
                                  </w:r>
                                  <w:r>
                                    <w:t>MC TROPIC</w:t>
                                  </w:r>
                                </w:p>
                                <w:p w14:paraId="776623D8" w14:textId="56FBFF46" w:rsidR="003F72BE" w:rsidRDefault="003F72BE" w:rsidP="003F72BE">
                                  <w:r w:rsidRPr="00423645">
                                    <w:t xml:space="preserve">RM Color: </w:t>
                                  </w:r>
                                  <w:r>
                                    <w:t>MC TROPIC</w:t>
                                  </w:r>
                                  <w:r w:rsidR="000816EB">
                                    <w:t xml:space="preserve"> S/S</w:t>
                                  </w:r>
                                </w:p>
                                <w:p w14:paraId="2479FBBF" w14:textId="77777777" w:rsidR="003F72BE" w:rsidRPr="00423645" w:rsidRDefault="003F72BE" w:rsidP="003F72BE">
                                  <w:r w:rsidRPr="00423645">
                                    <w:t xml:space="preserve">Style Color: </w:t>
                                  </w:r>
                                  <w:r>
                                    <w:t>BLACK</w:t>
                                  </w:r>
                                </w:p>
                                <w:p w14:paraId="76BBA5FA" w14:textId="77777777" w:rsidR="003F72BE" w:rsidRPr="00423645" w:rsidRDefault="003F72BE" w:rsidP="003F72BE">
                                  <w:r w:rsidRPr="00423645">
                                    <w:t xml:space="preserve">RM Color: </w:t>
                                  </w:r>
                                  <w:r>
                                    <w:t>BLACK</w:t>
                                  </w:r>
                                </w:p>
                                <w:p w14:paraId="51E86FEA" w14:textId="77777777" w:rsidR="003F72BE" w:rsidRDefault="003F72BE" w:rsidP="003F72BE"/>
                                <w:p w14:paraId="5D1A3FCB" w14:textId="77777777" w:rsidR="003F72BE" w:rsidRDefault="003F72BE" w:rsidP="003F72B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85104" id="Text Box 210038389" o:spid="_x0000_s1038" type="#_x0000_t202" style="position:absolute;margin-left:235.1pt;margin-top:11.05pt;width:156.6pt;height:209.7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" fillcolor="white [3201]" strokeweight=".5pt">
                      <v:textbox>
                        <w:txbxContent>
                          <w:p w14:paraId="74FC0916" w14:textId="0F1944F3" w:rsidR="003F72BE" w:rsidRPr="00E62F64" w:rsidRDefault="003F72BE" w:rsidP="003F72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F64">
                              <w:rPr>
                                <w:b/>
                                <w:bCs/>
                              </w:rPr>
                              <w:t xml:space="preserve">Item: </w:t>
                            </w:r>
                            <w:r>
                              <w:rPr>
                                <w:b/>
                                <w:bCs/>
                              </w:rPr>
                              <w:t>25MM S/S WEBBING</w:t>
                            </w:r>
                          </w:p>
                          <w:p w14:paraId="0736659A" w14:textId="77777777" w:rsidR="003F72BE" w:rsidRPr="00423645" w:rsidRDefault="003F72BE" w:rsidP="003F72BE">
                            <w:r w:rsidRPr="00423645">
                              <w:t>Style Color: TFP</w:t>
                            </w:r>
                          </w:p>
                          <w:p w14:paraId="4CE47FD7" w14:textId="26DCD56D" w:rsidR="003F72BE" w:rsidRPr="00423645" w:rsidRDefault="003F72BE" w:rsidP="003F72BE">
                            <w:r w:rsidRPr="00423645">
                              <w:t>RM Color: TFP</w:t>
                            </w:r>
                            <w:r w:rsidR="000816EB">
                              <w:t xml:space="preserve"> S/S</w:t>
                            </w:r>
                          </w:p>
                          <w:p w14:paraId="75092C1A" w14:textId="77777777" w:rsidR="003F72BE" w:rsidRPr="00423645" w:rsidRDefault="003F72BE" w:rsidP="003F72BE">
                            <w:r w:rsidRPr="00423645">
                              <w:t xml:space="preserve">Style Color: </w:t>
                            </w:r>
                            <w:r>
                              <w:t>MCAM</w:t>
                            </w:r>
                          </w:p>
                          <w:p w14:paraId="7BEDC8D8" w14:textId="55556BD5" w:rsidR="003F72BE" w:rsidRPr="00423645" w:rsidRDefault="003F72BE" w:rsidP="003F72BE">
                            <w:r w:rsidRPr="00423645">
                              <w:t xml:space="preserve">RM Color: </w:t>
                            </w:r>
                            <w:r>
                              <w:t>MCAM</w:t>
                            </w:r>
                            <w:r w:rsidR="000816EB">
                              <w:t xml:space="preserve"> S/S</w:t>
                            </w:r>
                          </w:p>
                          <w:p w14:paraId="6C3EF9C8" w14:textId="77777777" w:rsidR="003F72BE" w:rsidRPr="00423645" w:rsidRDefault="003F72BE" w:rsidP="003F72BE">
                            <w:r w:rsidRPr="00423645">
                              <w:t xml:space="preserve">Style Color: </w:t>
                            </w:r>
                            <w:r>
                              <w:t>RG</w:t>
                            </w:r>
                          </w:p>
                          <w:p w14:paraId="47015C7A" w14:textId="77777777" w:rsidR="003F72BE" w:rsidRPr="00423645" w:rsidRDefault="003F72BE" w:rsidP="003F72BE">
                            <w:r w:rsidRPr="00423645">
                              <w:t xml:space="preserve">RM Color: </w:t>
                            </w:r>
                            <w:r>
                              <w:t>RG</w:t>
                            </w:r>
                          </w:p>
                          <w:p w14:paraId="1A4580AD" w14:textId="77777777" w:rsidR="003F72BE" w:rsidRPr="00423645" w:rsidRDefault="003F72BE" w:rsidP="003F72BE">
                            <w:r w:rsidRPr="00423645">
                              <w:t xml:space="preserve">Style Color: </w:t>
                            </w:r>
                            <w:r>
                              <w:t>MC TROPIC</w:t>
                            </w:r>
                          </w:p>
                          <w:p w14:paraId="776623D8" w14:textId="56FBFF46" w:rsidR="003F72BE" w:rsidRDefault="003F72BE" w:rsidP="003F72BE">
                            <w:r w:rsidRPr="00423645">
                              <w:t xml:space="preserve">RM Color: </w:t>
                            </w:r>
                            <w:r>
                              <w:t>MC TROPIC</w:t>
                            </w:r>
                            <w:r w:rsidR="000816EB">
                              <w:t xml:space="preserve"> S/S</w:t>
                            </w:r>
                          </w:p>
                          <w:p w14:paraId="2479FBBF" w14:textId="77777777" w:rsidR="003F72BE" w:rsidRPr="00423645" w:rsidRDefault="003F72BE" w:rsidP="003F72BE">
                            <w:r w:rsidRPr="00423645">
                              <w:t xml:space="preserve">Style Color: </w:t>
                            </w:r>
                            <w:r>
                              <w:t>BLACK</w:t>
                            </w:r>
                          </w:p>
                          <w:p w14:paraId="76BBA5FA" w14:textId="77777777" w:rsidR="003F72BE" w:rsidRPr="00423645" w:rsidRDefault="003F72BE" w:rsidP="003F72BE">
                            <w:r w:rsidRPr="00423645">
                              <w:t xml:space="preserve">RM Color: </w:t>
                            </w:r>
                            <w:r>
                              <w:t>BLACK</w:t>
                            </w:r>
                          </w:p>
                          <w:p w14:paraId="51E86FEA" w14:textId="77777777" w:rsidR="003F72BE" w:rsidRDefault="003F72BE" w:rsidP="003F72BE"/>
                          <w:p w14:paraId="5D1A3FCB" w14:textId="77777777" w:rsidR="003F72BE" w:rsidRDefault="003F72BE" w:rsidP="003F72BE"/>
                        </w:txbxContent>
                      </v:textbox>
                    </v:shape>
                  </w:pict>
                </mc:Fallback>
              </mc:AlternateContent>
            </w:r>
          </w:p>
          <w:p w14:paraId="3D1ECCD6" w14:textId="1D46D80B" w:rsidR="003F72BE" w:rsidRPr="003F72BE" w:rsidRDefault="003F72BE" w:rsidP="003F72BE">
            <w:pPr>
              <w:ind w:firstLine="720"/>
              <w:rPr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568C01C4" wp14:editId="2042F39C">
                      <wp:simplePos x="0" y="0"/>
                      <wp:positionH relativeFrom="column">
                        <wp:posOffset>1555483</wp:posOffset>
                      </wp:positionH>
                      <wp:positionV relativeFrom="paragraph">
                        <wp:posOffset>62431</wp:posOffset>
                      </wp:positionV>
                      <wp:extent cx="1462070" cy="1289384"/>
                      <wp:effectExtent l="38100" t="0" r="24130" b="63500"/>
                      <wp:wrapNone/>
                      <wp:docPr id="1593138825" name="Straight Arrow Connector 1593138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62070" cy="12893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54AEF08" id="Straight Arrow Connector 1593138825" o:spid="_x0000_s1026" type="#_x0000_t32" style="position:absolute;margin-left:122.5pt;margin-top:4.9pt;width:115.1pt;height:101.55pt;flip:x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3AEC7CB" w14:textId="58BEDCAE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23338FFD" w14:textId="13691505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0C279D34" w14:textId="67B850BA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66C68185" w14:textId="6FCDE501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6863BCE8" w14:textId="3D7F0836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5552F835" w14:textId="2C8C4BDB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6B08E09E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4E9E05A8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1F4BEC67" w14:textId="17DB4EA0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3EB8F440" w14:textId="53640BB1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587F0401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1BC98284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1CA0C7DD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5F202ED1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70B0F757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500DC8A1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3BD6A46D" w14:textId="329E2905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346EBE91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179199C5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2FEC762D" w14:textId="77777777" w:rsidR="003F72BE" w:rsidRDefault="003F72BE" w:rsidP="003F72BE">
            <w:pPr>
              <w:rPr>
                <w:sz w:val="20"/>
                <w:szCs w:val="22"/>
              </w:rPr>
            </w:pPr>
          </w:p>
          <w:p w14:paraId="768D3E26" w14:textId="77777777" w:rsidR="003F72BE" w:rsidRPr="000123A7" w:rsidRDefault="003F72BE" w:rsidP="003F72BE">
            <w:pPr>
              <w:rPr>
                <w:sz w:val="20"/>
                <w:szCs w:val="22"/>
              </w:rPr>
            </w:pPr>
          </w:p>
        </w:tc>
      </w:tr>
      <w:tr w:rsidR="003F72BE" w:rsidRPr="00DE4BCC" w14:paraId="7EB0038E" w14:textId="77777777" w:rsidTr="003F72BE">
        <w:tc>
          <w:tcPr>
            <w:tcW w:w="5000" w:type="pct"/>
            <w:shd w:val="clear" w:color="auto" w:fill="DEEAF6" w:themeFill="accent1" w:themeFillTint="33"/>
          </w:tcPr>
          <w:p w14:paraId="48D71791" w14:textId="7BCA8154" w:rsidR="003F72BE" w:rsidRPr="003F72BE" w:rsidRDefault="003F72BE" w:rsidP="00B401A9">
            <w:pPr>
              <w:rPr>
                <w:b/>
                <w:bCs/>
                <w:color w:val="auto"/>
              </w:rPr>
            </w:pPr>
            <w:r w:rsidRPr="003F72BE">
              <w:rPr>
                <w:b/>
                <w:bCs/>
                <w:color w:val="auto"/>
                <w:sz w:val="20"/>
                <w:szCs w:val="22"/>
              </w:rPr>
              <w:lastRenderedPageBreak/>
              <w:t>Label Placement</w:t>
            </w:r>
          </w:p>
        </w:tc>
      </w:tr>
      <w:tr w:rsidR="003F72BE" w:rsidRPr="00DE4BCC" w14:paraId="3AC2EF50" w14:textId="77777777" w:rsidTr="003F72BE">
        <w:trPr>
          <w:trHeight w:val="3467"/>
        </w:trPr>
        <w:tc>
          <w:tcPr>
            <w:tcW w:w="5000" w:type="pct"/>
          </w:tcPr>
          <w:p w14:paraId="41855A11" w14:textId="463C9E6A" w:rsidR="003F72BE" w:rsidRPr="003F72BE" w:rsidRDefault="003F72BE" w:rsidP="00B401A9">
            <w:pPr>
              <w:spacing w:before="0" w:after="160"/>
              <w:rPr>
                <w:color w:val="auto"/>
                <w:sz w:val="20"/>
                <w:szCs w:val="22"/>
              </w:rPr>
            </w:pPr>
            <w:r w:rsidRPr="003F72BE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879419" behindDoc="1" locked="0" layoutInCell="1" allowOverlap="1" wp14:anchorId="665F51F3" wp14:editId="1889D69E">
                  <wp:simplePos x="0" y="0"/>
                  <wp:positionH relativeFrom="column">
                    <wp:posOffset>-22793</wp:posOffset>
                  </wp:positionH>
                  <wp:positionV relativeFrom="paragraph">
                    <wp:posOffset>198020</wp:posOffset>
                  </wp:positionV>
                  <wp:extent cx="2366210" cy="1761585"/>
                  <wp:effectExtent l="0" t="0" r="2540" b="0"/>
                  <wp:wrapTight wrapText="bothSides">
                    <wp:wrapPolygon edited="0">
                      <wp:start x="9739" y="0"/>
                      <wp:lineTo x="4696" y="234"/>
                      <wp:lineTo x="870" y="1635"/>
                      <wp:lineTo x="174" y="7475"/>
                      <wp:lineTo x="696" y="15885"/>
                      <wp:lineTo x="1565" y="18688"/>
                      <wp:lineTo x="1913" y="19389"/>
                      <wp:lineTo x="6435" y="20323"/>
                      <wp:lineTo x="10609" y="20790"/>
                      <wp:lineTo x="14087" y="20790"/>
                      <wp:lineTo x="14261" y="20323"/>
                      <wp:lineTo x="17217" y="18688"/>
                      <wp:lineTo x="18435" y="15885"/>
                      <wp:lineTo x="18435" y="14950"/>
                      <wp:lineTo x="19478" y="11213"/>
                      <wp:lineTo x="19826" y="7475"/>
                      <wp:lineTo x="21391" y="6774"/>
                      <wp:lineTo x="21391" y="4906"/>
                      <wp:lineTo x="18609" y="3738"/>
                      <wp:lineTo x="18783" y="1869"/>
                      <wp:lineTo x="14783" y="234"/>
                      <wp:lineTo x="10435" y="0"/>
                      <wp:lineTo x="9739" y="0"/>
                    </wp:wrapPolygon>
                  </wp:wrapTight>
                  <wp:docPr id="2023927833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210" cy="176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DD2534" w14:textId="74EAE2A0" w:rsidR="003F72BE" w:rsidRDefault="003F72BE" w:rsidP="00B401A9">
            <w:pPr>
              <w:rPr>
                <w:color w:val="auto"/>
                <w:sz w:val="20"/>
                <w:szCs w:val="22"/>
              </w:rPr>
            </w:pPr>
            <w:r w:rsidRPr="00B049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07134A21" wp14:editId="15898112">
                      <wp:simplePos x="0" y="0"/>
                      <wp:positionH relativeFrom="column">
                        <wp:posOffset>3089142</wp:posOffset>
                      </wp:positionH>
                      <wp:positionV relativeFrom="paragraph">
                        <wp:posOffset>54509</wp:posOffset>
                      </wp:positionV>
                      <wp:extent cx="1988820" cy="585537"/>
                      <wp:effectExtent l="0" t="0" r="11430" b="24130"/>
                      <wp:wrapNone/>
                      <wp:docPr id="368806573" name="Text Box 368806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8820" cy="58553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0830034" w14:textId="50922560" w:rsidR="003F72BE" w:rsidRDefault="003F72BE" w:rsidP="003F72B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MAIN LABEL – PVC </w:t>
                                  </w:r>
                                </w:p>
                                <w:p w14:paraId="64BA5D74" w14:textId="77777777" w:rsidR="003F72BE" w:rsidRDefault="003F72BE" w:rsidP="003F72BE">
                                  <w:r>
                                    <w:t xml:space="preserve">Attaching on Back Webbing Strap as a patch label </w:t>
                                  </w:r>
                                </w:p>
                                <w:p w14:paraId="0CAB7527" w14:textId="77777777" w:rsidR="003F72BE" w:rsidRDefault="003F72BE" w:rsidP="003F72B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4A21" id="Text Box 368806573" o:spid="_x0000_s1039" type="#_x0000_t202" style="position:absolute;margin-left:243.25pt;margin-top:4.3pt;width:156.6pt;height:46.1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" fillcolor="white [3201]" strokeweight=".5pt">
                      <v:textbox>
                        <w:txbxContent>
                          <w:p w14:paraId="10830034" w14:textId="50922560" w:rsidR="003F72BE" w:rsidRDefault="003F72BE" w:rsidP="003F72B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MAIN LABEL – PVC </w:t>
                            </w:r>
                          </w:p>
                          <w:p w14:paraId="64BA5D74" w14:textId="77777777" w:rsidR="003F72BE" w:rsidRDefault="003F72BE" w:rsidP="003F72BE">
                            <w:r>
                              <w:t xml:space="preserve">Attaching on Back Webbing Strap as a patch label </w:t>
                            </w:r>
                          </w:p>
                          <w:p w14:paraId="0CAB7527" w14:textId="77777777" w:rsidR="003F72BE" w:rsidRDefault="003F72BE" w:rsidP="003F72BE"/>
                        </w:txbxContent>
                      </v:textbox>
                    </v:shape>
                  </w:pict>
                </mc:Fallback>
              </mc:AlternateContent>
            </w:r>
          </w:p>
          <w:p w14:paraId="45E90C5D" w14:textId="2300E8AC" w:rsidR="003F72BE" w:rsidRPr="000123A7" w:rsidRDefault="003F72BE" w:rsidP="00B401A9">
            <w:pPr>
              <w:rPr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7F5741F5" wp14:editId="72FA8337">
                      <wp:simplePos x="0" y="0"/>
                      <wp:positionH relativeFrom="column">
                        <wp:posOffset>1740200</wp:posOffset>
                      </wp:positionH>
                      <wp:positionV relativeFrom="paragraph">
                        <wp:posOffset>89234</wp:posOffset>
                      </wp:positionV>
                      <wp:extent cx="1405689" cy="194578"/>
                      <wp:effectExtent l="38100" t="0" r="23495" b="91440"/>
                      <wp:wrapNone/>
                      <wp:docPr id="997470501" name="Straight Arrow Connector 997470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5689" cy="1945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50A44517" id="Straight Arrow Connector 997470501" o:spid="_x0000_s1026" type="#_x0000_t32" style="position:absolute;margin-left:137pt;margin-top:7.05pt;width:110.7pt;height:15.3pt;flip:x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1D7CFD6" w14:textId="510FD0AA" w:rsidR="003F72BE" w:rsidRPr="003F72BE" w:rsidRDefault="003F72BE" w:rsidP="003F72BE">
            <w:pPr>
              <w:rPr>
                <w:sz w:val="20"/>
                <w:szCs w:val="22"/>
              </w:rPr>
            </w:pPr>
          </w:p>
          <w:p w14:paraId="188C28C6" w14:textId="6D969886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5404F75D" w14:textId="77777777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5D9296E8" w14:textId="360B95E7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5BB4203D" w14:textId="77777777" w:rsidR="003F72BE" w:rsidRPr="000123A7" w:rsidRDefault="003F72BE" w:rsidP="00B401A9">
            <w:pPr>
              <w:rPr>
                <w:sz w:val="20"/>
                <w:szCs w:val="22"/>
              </w:rPr>
            </w:pPr>
          </w:p>
          <w:p w14:paraId="1FCDF1D3" w14:textId="77777777" w:rsidR="003F72BE" w:rsidRPr="000123A7" w:rsidRDefault="003F72BE" w:rsidP="003F72BE">
            <w:pPr>
              <w:rPr>
                <w:sz w:val="20"/>
                <w:szCs w:val="22"/>
              </w:rPr>
            </w:pPr>
          </w:p>
        </w:tc>
      </w:tr>
    </w:tbl>
    <w:p w14:paraId="48A70616" w14:textId="6F6FB2B9" w:rsidR="003F72BE" w:rsidRDefault="003F72BE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3F72BE" w:rsidRPr="00DE4BCC" w14:paraId="357A6543" w14:textId="77777777" w:rsidTr="00B40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1E47C1F" w14:textId="5D2CB0C8" w:rsidR="003F72BE" w:rsidRPr="00DE4BCC" w:rsidRDefault="003F72BE" w:rsidP="00B401A9">
            <w:pPr>
              <w:rPr>
                <w:color w:val="auto"/>
              </w:rPr>
            </w:pPr>
            <w:r w:rsidRPr="003F72BE">
              <w:rPr>
                <w:color w:val="auto"/>
                <w:sz w:val="20"/>
                <w:szCs w:val="22"/>
              </w:rPr>
              <w:t>Label Artworks</w:t>
            </w:r>
          </w:p>
        </w:tc>
      </w:tr>
      <w:tr w:rsidR="003F72BE" w:rsidRPr="00DE4BCC" w14:paraId="17B64998" w14:textId="77777777" w:rsidTr="00C56E2E">
        <w:trPr>
          <w:trHeight w:val="5543"/>
        </w:trPr>
        <w:tc>
          <w:tcPr>
            <w:tcW w:w="5000" w:type="pct"/>
          </w:tcPr>
          <w:p w14:paraId="324F622F" w14:textId="7B9BF834" w:rsidR="003F72BE" w:rsidRDefault="008645B9" w:rsidP="008645B9">
            <w:pPr>
              <w:rPr>
                <w:sz w:val="20"/>
                <w:szCs w:val="22"/>
              </w:rPr>
            </w:pPr>
            <w:r w:rsidRPr="008645B9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289024" behindDoc="1" locked="0" layoutInCell="1" allowOverlap="1" wp14:anchorId="19C76E3C" wp14:editId="28D9A64E">
                  <wp:simplePos x="0" y="0"/>
                  <wp:positionH relativeFrom="column">
                    <wp:posOffset>2923638</wp:posOffset>
                  </wp:positionH>
                  <wp:positionV relativeFrom="paragraph">
                    <wp:posOffset>133643</wp:posOffset>
                  </wp:positionV>
                  <wp:extent cx="2696307" cy="967617"/>
                  <wp:effectExtent l="0" t="0" r="0" b="444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307" cy="967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645B9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288000" behindDoc="1" locked="0" layoutInCell="1" allowOverlap="1" wp14:anchorId="3C4B553E" wp14:editId="4CA6200A">
                  <wp:simplePos x="0" y="0"/>
                  <wp:positionH relativeFrom="column">
                    <wp:posOffset>-830</wp:posOffset>
                  </wp:positionH>
                  <wp:positionV relativeFrom="paragraph">
                    <wp:posOffset>75371</wp:posOffset>
                  </wp:positionV>
                  <wp:extent cx="2807677" cy="1010584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656" cy="10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A767300" w14:textId="761974E0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1D269D3F" w14:textId="768FDE03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6D6B2FFC" w14:textId="0351E2E4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441CB5EE" w14:textId="7084E701" w:rsidR="003F72BE" w:rsidRDefault="008645B9" w:rsidP="00B401A9">
            <w:pPr>
              <w:ind w:firstLine="720"/>
              <w:rPr>
                <w:sz w:val="20"/>
                <w:szCs w:val="22"/>
              </w:rPr>
            </w:pPr>
            <w:r w:rsidRPr="008645B9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291072" behindDoc="1" locked="0" layoutInCell="1" allowOverlap="1" wp14:anchorId="57947A7F" wp14:editId="6DF62F8C">
                  <wp:simplePos x="0" y="0"/>
                  <wp:positionH relativeFrom="column">
                    <wp:posOffset>2924077</wp:posOffset>
                  </wp:positionH>
                  <wp:positionV relativeFrom="paragraph">
                    <wp:posOffset>206277</wp:posOffset>
                  </wp:positionV>
                  <wp:extent cx="2719754" cy="976031"/>
                  <wp:effectExtent l="0" t="0" r="444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040" cy="979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45B9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290048" behindDoc="1" locked="0" layoutInCell="1" allowOverlap="1" wp14:anchorId="472043DF" wp14:editId="23FED869">
                  <wp:simplePos x="0" y="0"/>
                  <wp:positionH relativeFrom="column">
                    <wp:posOffset>-1074</wp:posOffset>
                  </wp:positionH>
                  <wp:positionV relativeFrom="paragraph">
                    <wp:posOffset>217463</wp:posOffset>
                  </wp:positionV>
                  <wp:extent cx="2789751" cy="1006218"/>
                  <wp:effectExtent l="0" t="0" r="0" b="381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751" cy="1006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7C4E25" w14:textId="125AF8D8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67CE9D62" w14:textId="7882BFDE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7C789E6D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3A62B608" w14:textId="77777777" w:rsidR="003F72BE" w:rsidRDefault="003F72BE" w:rsidP="00B401A9">
            <w:pPr>
              <w:ind w:firstLine="720"/>
              <w:rPr>
                <w:sz w:val="20"/>
                <w:szCs w:val="22"/>
              </w:rPr>
            </w:pPr>
          </w:p>
          <w:p w14:paraId="77EE2340" w14:textId="447E39D7" w:rsidR="003F72BE" w:rsidRDefault="00C56E2E" w:rsidP="00B401A9">
            <w:pPr>
              <w:ind w:firstLine="720"/>
              <w:rPr>
                <w:sz w:val="20"/>
                <w:szCs w:val="22"/>
              </w:rPr>
            </w:pPr>
            <w:r w:rsidRPr="00C56E2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5408" behindDoc="1" locked="0" layoutInCell="1" allowOverlap="1" wp14:anchorId="31C54768" wp14:editId="2C254E27">
                  <wp:simplePos x="0" y="0"/>
                  <wp:positionH relativeFrom="column">
                    <wp:posOffset>16752</wp:posOffset>
                  </wp:positionH>
                  <wp:positionV relativeFrom="paragraph">
                    <wp:posOffset>189670</wp:posOffset>
                  </wp:positionV>
                  <wp:extent cx="2789555" cy="1004657"/>
                  <wp:effectExtent l="0" t="0" r="0" b="508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1004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CE8BA05" w14:textId="41DFDF17" w:rsidR="00F13844" w:rsidRPr="00F13844" w:rsidRDefault="00F13844" w:rsidP="00F138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162C2EC" w14:textId="77777777" w:rsidR="003F72BE" w:rsidRDefault="003F72BE" w:rsidP="00F13844">
            <w:pPr>
              <w:rPr>
                <w:sz w:val="20"/>
                <w:szCs w:val="22"/>
              </w:rPr>
            </w:pPr>
          </w:p>
          <w:p w14:paraId="24DCB4CC" w14:textId="77777777" w:rsidR="003F72BE" w:rsidRDefault="003F72BE" w:rsidP="00B401A9">
            <w:pPr>
              <w:rPr>
                <w:sz w:val="20"/>
                <w:szCs w:val="22"/>
              </w:rPr>
            </w:pPr>
          </w:p>
          <w:p w14:paraId="4210C083" w14:textId="77777777" w:rsidR="003F72BE" w:rsidRPr="000123A7" w:rsidRDefault="003F72BE" w:rsidP="00B401A9">
            <w:pPr>
              <w:rPr>
                <w:sz w:val="20"/>
                <w:szCs w:val="22"/>
              </w:rPr>
            </w:pPr>
          </w:p>
        </w:tc>
      </w:tr>
    </w:tbl>
    <w:p w14:paraId="0A5EC746" w14:textId="176C83DF" w:rsidR="00C56E2E" w:rsidRDefault="00C56E2E" w:rsidP="00115FB4"/>
    <w:p w14:paraId="390BB497" w14:textId="77777777" w:rsidR="00C56E2E" w:rsidRDefault="00C56E2E">
      <w: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C56E2E" w:rsidRPr="00DE4BCC" w14:paraId="72F95E54" w14:textId="77777777" w:rsidTr="000166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11BCFA3" w14:textId="77777777" w:rsidR="00C56E2E" w:rsidRPr="00DE4BCC" w:rsidRDefault="00C56E2E" w:rsidP="00016654">
            <w:pPr>
              <w:rPr>
                <w:color w:val="auto"/>
              </w:rPr>
            </w:pPr>
            <w:r w:rsidRPr="003F72BE">
              <w:rPr>
                <w:color w:val="auto"/>
                <w:sz w:val="20"/>
                <w:szCs w:val="22"/>
              </w:rPr>
              <w:lastRenderedPageBreak/>
              <w:t>Label Artworks</w:t>
            </w:r>
          </w:p>
        </w:tc>
      </w:tr>
      <w:tr w:rsidR="00C56E2E" w:rsidRPr="00DE4BCC" w14:paraId="696F06A2" w14:textId="77777777" w:rsidTr="00016654">
        <w:trPr>
          <w:trHeight w:val="8063"/>
        </w:trPr>
        <w:tc>
          <w:tcPr>
            <w:tcW w:w="5000" w:type="pct"/>
          </w:tcPr>
          <w:p w14:paraId="63A4AC9B" w14:textId="632B88BD" w:rsidR="00C56E2E" w:rsidRDefault="00C56E2E" w:rsidP="00016654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Sticker artwork</w:t>
            </w:r>
          </w:p>
          <w:p w14:paraId="1B192DEC" w14:textId="08B74FC5" w:rsidR="00C56E2E" w:rsidRDefault="00C56E2E" w:rsidP="00016654">
            <w:pPr>
              <w:rPr>
                <w:sz w:val="20"/>
                <w:szCs w:val="22"/>
              </w:rPr>
            </w:pPr>
            <w:r w:rsidRPr="00F13844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2336" behindDoc="1" locked="0" layoutInCell="1" allowOverlap="1" wp14:anchorId="0314323C" wp14:editId="38D7CC96">
                  <wp:simplePos x="0" y="0"/>
                  <wp:positionH relativeFrom="column">
                    <wp:posOffset>2887023</wp:posOffset>
                  </wp:positionH>
                  <wp:positionV relativeFrom="paragraph">
                    <wp:posOffset>168129</wp:posOffset>
                  </wp:positionV>
                  <wp:extent cx="2733727" cy="1184031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727" cy="118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3844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1312" behindDoc="1" locked="0" layoutInCell="1" allowOverlap="1" wp14:anchorId="49D07774" wp14:editId="5D836944">
                  <wp:simplePos x="0" y="0"/>
                  <wp:positionH relativeFrom="column">
                    <wp:posOffset>22029</wp:posOffset>
                  </wp:positionH>
                  <wp:positionV relativeFrom="paragraph">
                    <wp:posOffset>161925</wp:posOffset>
                  </wp:positionV>
                  <wp:extent cx="2706656" cy="1172307"/>
                  <wp:effectExtent l="0" t="0" r="0" b="889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656" cy="117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0038423" w14:textId="77777777" w:rsidR="00C56E2E" w:rsidRPr="00F13844" w:rsidRDefault="00C56E2E" w:rsidP="000166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1F0FE8C" w14:textId="77777777" w:rsidR="00C56E2E" w:rsidRPr="00F13844" w:rsidRDefault="00C56E2E" w:rsidP="000166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561ED71" w14:textId="77777777" w:rsidR="00C56E2E" w:rsidRDefault="00C56E2E" w:rsidP="00016654">
            <w:pPr>
              <w:rPr>
                <w:sz w:val="20"/>
                <w:szCs w:val="22"/>
              </w:rPr>
            </w:pPr>
          </w:p>
          <w:p w14:paraId="78DEE4CF" w14:textId="77777777" w:rsidR="00C56E2E" w:rsidRPr="00F13844" w:rsidRDefault="00C56E2E" w:rsidP="000166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13844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4384" behindDoc="1" locked="0" layoutInCell="1" allowOverlap="1" wp14:anchorId="156A4486" wp14:editId="28D394F5">
                  <wp:simplePos x="0" y="0"/>
                  <wp:positionH relativeFrom="column">
                    <wp:posOffset>2871519</wp:posOffset>
                  </wp:positionH>
                  <wp:positionV relativeFrom="paragraph">
                    <wp:posOffset>177898</wp:posOffset>
                  </wp:positionV>
                  <wp:extent cx="2766646" cy="1198289"/>
                  <wp:effectExtent l="0" t="0" r="0" b="190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646" cy="1198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3844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3360" behindDoc="1" locked="0" layoutInCell="1" allowOverlap="1" wp14:anchorId="58065165" wp14:editId="056D7A18">
                  <wp:simplePos x="0" y="0"/>
                  <wp:positionH relativeFrom="column">
                    <wp:posOffset>22811</wp:posOffset>
                  </wp:positionH>
                  <wp:positionV relativeFrom="paragraph">
                    <wp:posOffset>166077</wp:posOffset>
                  </wp:positionV>
                  <wp:extent cx="2729816" cy="1182337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816" cy="1182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FCD475" w14:textId="77777777" w:rsidR="00C56E2E" w:rsidRPr="00F13844" w:rsidRDefault="00C56E2E" w:rsidP="000166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36F5EB4" w14:textId="77777777" w:rsidR="00C56E2E" w:rsidRDefault="00C56E2E" w:rsidP="00016654">
            <w:pPr>
              <w:rPr>
                <w:sz w:val="20"/>
                <w:szCs w:val="22"/>
              </w:rPr>
            </w:pPr>
          </w:p>
          <w:p w14:paraId="3290DCD5" w14:textId="77777777" w:rsidR="00C56E2E" w:rsidRDefault="00C56E2E" w:rsidP="00016654">
            <w:pPr>
              <w:rPr>
                <w:sz w:val="20"/>
                <w:szCs w:val="22"/>
              </w:rPr>
            </w:pPr>
          </w:p>
          <w:p w14:paraId="380793B9" w14:textId="78B20129" w:rsidR="00C56E2E" w:rsidRPr="00C56E2E" w:rsidRDefault="00C56E2E" w:rsidP="00C56E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56E2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306432" behindDoc="1" locked="0" layoutInCell="1" allowOverlap="1" wp14:anchorId="067E5821" wp14:editId="2C962985">
                  <wp:simplePos x="0" y="0"/>
                  <wp:positionH relativeFrom="column">
                    <wp:posOffset>8319</wp:posOffset>
                  </wp:positionH>
                  <wp:positionV relativeFrom="paragraph">
                    <wp:posOffset>140091</wp:posOffset>
                  </wp:positionV>
                  <wp:extent cx="2743200" cy="1188134"/>
                  <wp:effectExtent l="0" t="0" r="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88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A74AF1E" w14:textId="1A038F63" w:rsidR="00C56E2E" w:rsidRPr="000123A7" w:rsidRDefault="00C56E2E" w:rsidP="00016654">
            <w:pPr>
              <w:rPr>
                <w:sz w:val="20"/>
                <w:szCs w:val="22"/>
              </w:rPr>
            </w:pPr>
          </w:p>
        </w:tc>
      </w:tr>
    </w:tbl>
    <w:p w14:paraId="25610E40" w14:textId="77777777" w:rsidR="00115FB4" w:rsidRPr="00115FB4" w:rsidRDefault="00115FB4" w:rsidP="00115FB4"/>
    <w:sectPr w:rsidR="00115FB4" w:rsidRPr="00115FB4" w:rsidSect="007E3D23">
      <w:footerReference w:type="default" r:id="rId28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9FC51" w14:textId="77777777" w:rsidR="003F6D66" w:rsidRDefault="003F6D66">
      <w:pPr>
        <w:spacing w:after="0"/>
      </w:pPr>
      <w:r>
        <w:separator/>
      </w:r>
    </w:p>
  </w:endnote>
  <w:endnote w:type="continuationSeparator" w:id="0">
    <w:p w14:paraId="45283363" w14:textId="77777777" w:rsidR="003F6D66" w:rsidRDefault="003F6D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62228" w14:textId="77777777" w:rsidR="003F6D66" w:rsidRDefault="003F6D66">
      <w:pPr>
        <w:spacing w:after="0"/>
      </w:pPr>
      <w:r>
        <w:separator/>
      </w:r>
    </w:p>
  </w:footnote>
  <w:footnote w:type="continuationSeparator" w:id="0">
    <w:p w14:paraId="65C3AD35" w14:textId="77777777" w:rsidR="003F6D66" w:rsidRDefault="003F6D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14B8"/>
    <w:rsid w:val="00002900"/>
    <w:rsid w:val="00004BF0"/>
    <w:rsid w:val="000123A7"/>
    <w:rsid w:val="00022B80"/>
    <w:rsid w:val="0003476B"/>
    <w:rsid w:val="00040A91"/>
    <w:rsid w:val="00043C41"/>
    <w:rsid w:val="00047818"/>
    <w:rsid w:val="00051B06"/>
    <w:rsid w:val="000524A8"/>
    <w:rsid w:val="000671E5"/>
    <w:rsid w:val="000677DA"/>
    <w:rsid w:val="0007461A"/>
    <w:rsid w:val="00074AD3"/>
    <w:rsid w:val="000816EB"/>
    <w:rsid w:val="000A13CF"/>
    <w:rsid w:val="000A37A8"/>
    <w:rsid w:val="000B1457"/>
    <w:rsid w:val="000D37AE"/>
    <w:rsid w:val="000E45E2"/>
    <w:rsid w:val="000E5146"/>
    <w:rsid w:val="000E7BA5"/>
    <w:rsid w:val="00104C24"/>
    <w:rsid w:val="00115FB4"/>
    <w:rsid w:val="00136E3C"/>
    <w:rsid w:val="00147208"/>
    <w:rsid w:val="00155384"/>
    <w:rsid w:val="00181A26"/>
    <w:rsid w:val="0018603C"/>
    <w:rsid w:val="001B7B38"/>
    <w:rsid w:val="001C1013"/>
    <w:rsid w:val="001D0C6A"/>
    <w:rsid w:val="001D404A"/>
    <w:rsid w:val="001E2728"/>
    <w:rsid w:val="001E5C8E"/>
    <w:rsid w:val="00200CAC"/>
    <w:rsid w:val="00205B5E"/>
    <w:rsid w:val="00223B8D"/>
    <w:rsid w:val="002242CE"/>
    <w:rsid w:val="00255734"/>
    <w:rsid w:val="002750DA"/>
    <w:rsid w:val="0028638D"/>
    <w:rsid w:val="0029442A"/>
    <w:rsid w:val="002A2DA1"/>
    <w:rsid w:val="002A4407"/>
    <w:rsid w:val="002C5C32"/>
    <w:rsid w:val="002C64F0"/>
    <w:rsid w:val="002C6EAE"/>
    <w:rsid w:val="00300E93"/>
    <w:rsid w:val="00304ECC"/>
    <w:rsid w:val="00335B41"/>
    <w:rsid w:val="003366D8"/>
    <w:rsid w:val="00343E5C"/>
    <w:rsid w:val="00371D00"/>
    <w:rsid w:val="00390E98"/>
    <w:rsid w:val="003C192B"/>
    <w:rsid w:val="003C2460"/>
    <w:rsid w:val="003C256A"/>
    <w:rsid w:val="003D6ECF"/>
    <w:rsid w:val="003E2F5B"/>
    <w:rsid w:val="003F6D66"/>
    <w:rsid w:val="003F72BE"/>
    <w:rsid w:val="00403267"/>
    <w:rsid w:val="00423645"/>
    <w:rsid w:val="00433A09"/>
    <w:rsid w:val="004342C2"/>
    <w:rsid w:val="0043766B"/>
    <w:rsid w:val="00437BEB"/>
    <w:rsid w:val="00437F9D"/>
    <w:rsid w:val="00451E2E"/>
    <w:rsid w:val="004652E5"/>
    <w:rsid w:val="004954AB"/>
    <w:rsid w:val="004A7424"/>
    <w:rsid w:val="004B3C6F"/>
    <w:rsid w:val="004C306F"/>
    <w:rsid w:val="004C30E4"/>
    <w:rsid w:val="004C34EC"/>
    <w:rsid w:val="004C726C"/>
    <w:rsid w:val="004D24EB"/>
    <w:rsid w:val="004D342A"/>
    <w:rsid w:val="004D5248"/>
    <w:rsid w:val="004E0B40"/>
    <w:rsid w:val="004E55D7"/>
    <w:rsid w:val="005016E1"/>
    <w:rsid w:val="005076EA"/>
    <w:rsid w:val="00527A4D"/>
    <w:rsid w:val="00544001"/>
    <w:rsid w:val="00547A73"/>
    <w:rsid w:val="00553DF6"/>
    <w:rsid w:val="00575A98"/>
    <w:rsid w:val="0058585A"/>
    <w:rsid w:val="00591137"/>
    <w:rsid w:val="00593696"/>
    <w:rsid w:val="005A5EC2"/>
    <w:rsid w:val="005C2CF2"/>
    <w:rsid w:val="005E118E"/>
    <w:rsid w:val="005E397B"/>
    <w:rsid w:val="005E4A3B"/>
    <w:rsid w:val="00633D7A"/>
    <w:rsid w:val="006433F3"/>
    <w:rsid w:val="00650B59"/>
    <w:rsid w:val="00651957"/>
    <w:rsid w:val="0065347E"/>
    <w:rsid w:val="0066283E"/>
    <w:rsid w:val="00664C5D"/>
    <w:rsid w:val="00685BAD"/>
    <w:rsid w:val="006C0E50"/>
    <w:rsid w:val="006D6A3A"/>
    <w:rsid w:val="006D6F9F"/>
    <w:rsid w:val="006E7908"/>
    <w:rsid w:val="006F24EC"/>
    <w:rsid w:val="00711EBF"/>
    <w:rsid w:val="00725F5A"/>
    <w:rsid w:val="007265C0"/>
    <w:rsid w:val="00735CF9"/>
    <w:rsid w:val="00735D05"/>
    <w:rsid w:val="00747E46"/>
    <w:rsid w:val="00763F61"/>
    <w:rsid w:val="00784966"/>
    <w:rsid w:val="00797D0E"/>
    <w:rsid w:val="007A209A"/>
    <w:rsid w:val="007B0C03"/>
    <w:rsid w:val="007B56EE"/>
    <w:rsid w:val="007C1E31"/>
    <w:rsid w:val="007C6A46"/>
    <w:rsid w:val="007E1496"/>
    <w:rsid w:val="007E23EC"/>
    <w:rsid w:val="007E3D23"/>
    <w:rsid w:val="007F39F8"/>
    <w:rsid w:val="007F6BDA"/>
    <w:rsid w:val="007F74A6"/>
    <w:rsid w:val="0082049A"/>
    <w:rsid w:val="008218D1"/>
    <w:rsid w:val="00822753"/>
    <w:rsid w:val="0083292E"/>
    <w:rsid w:val="0083363F"/>
    <w:rsid w:val="008375BB"/>
    <w:rsid w:val="008645B9"/>
    <w:rsid w:val="008675B2"/>
    <w:rsid w:val="00871E7A"/>
    <w:rsid w:val="00874856"/>
    <w:rsid w:val="00894FA0"/>
    <w:rsid w:val="0089773C"/>
    <w:rsid w:val="008B6319"/>
    <w:rsid w:val="008B6933"/>
    <w:rsid w:val="008E1A43"/>
    <w:rsid w:val="008F4B8C"/>
    <w:rsid w:val="00916427"/>
    <w:rsid w:val="00923F34"/>
    <w:rsid w:val="009306DF"/>
    <w:rsid w:val="009365F7"/>
    <w:rsid w:val="009665C3"/>
    <w:rsid w:val="00966D0A"/>
    <w:rsid w:val="00985466"/>
    <w:rsid w:val="00994A93"/>
    <w:rsid w:val="0099749C"/>
    <w:rsid w:val="009C008C"/>
    <w:rsid w:val="009F0E8D"/>
    <w:rsid w:val="00A0372A"/>
    <w:rsid w:val="00A16E92"/>
    <w:rsid w:val="00A21FD7"/>
    <w:rsid w:val="00A31AC1"/>
    <w:rsid w:val="00A31B57"/>
    <w:rsid w:val="00A33C84"/>
    <w:rsid w:val="00A347E5"/>
    <w:rsid w:val="00A43CEF"/>
    <w:rsid w:val="00A453DD"/>
    <w:rsid w:val="00A55C26"/>
    <w:rsid w:val="00A56B70"/>
    <w:rsid w:val="00A60AC1"/>
    <w:rsid w:val="00A8011E"/>
    <w:rsid w:val="00A835B2"/>
    <w:rsid w:val="00A9050A"/>
    <w:rsid w:val="00AC250E"/>
    <w:rsid w:val="00AD0350"/>
    <w:rsid w:val="00AE1A48"/>
    <w:rsid w:val="00AF3C61"/>
    <w:rsid w:val="00B11297"/>
    <w:rsid w:val="00B445DD"/>
    <w:rsid w:val="00B453FC"/>
    <w:rsid w:val="00B46BAB"/>
    <w:rsid w:val="00B63763"/>
    <w:rsid w:val="00B65B11"/>
    <w:rsid w:val="00B67AEC"/>
    <w:rsid w:val="00B8674E"/>
    <w:rsid w:val="00B8707A"/>
    <w:rsid w:val="00BA4210"/>
    <w:rsid w:val="00BB351C"/>
    <w:rsid w:val="00BC16F7"/>
    <w:rsid w:val="00BC5455"/>
    <w:rsid w:val="00BE0ECD"/>
    <w:rsid w:val="00BF639D"/>
    <w:rsid w:val="00BF6A62"/>
    <w:rsid w:val="00C066BC"/>
    <w:rsid w:val="00C3398F"/>
    <w:rsid w:val="00C40912"/>
    <w:rsid w:val="00C4369C"/>
    <w:rsid w:val="00C56E2E"/>
    <w:rsid w:val="00C61612"/>
    <w:rsid w:val="00C7576A"/>
    <w:rsid w:val="00C8670E"/>
    <w:rsid w:val="00C8732B"/>
    <w:rsid w:val="00CA528F"/>
    <w:rsid w:val="00CC2B24"/>
    <w:rsid w:val="00CC7C62"/>
    <w:rsid w:val="00CF00C0"/>
    <w:rsid w:val="00CF4FDC"/>
    <w:rsid w:val="00D3176E"/>
    <w:rsid w:val="00D336B6"/>
    <w:rsid w:val="00D33E4C"/>
    <w:rsid w:val="00D43F71"/>
    <w:rsid w:val="00D44742"/>
    <w:rsid w:val="00D454BA"/>
    <w:rsid w:val="00D776E0"/>
    <w:rsid w:val="00D97F3C"/>
    <w:rsid w:val="00DC2E1D"/>
    <w:rsid w:val="00DE1CEE"/>
    <w:rsid w:val="00DE4BCC"/>
    <w:rsid w:val="00DF2291"/>
    <w:rsid w:val="00DF38F3"/>
    <w:rsid w:val="00E22E25"/>
    <w:rsid w:val="00E32A44"/>
    <w:rsid w:val="00E40E81"/>
    <w:rsid w:val="00E501EB"/>
    <w:rsid w:val="00E62F64"/>
    <w:rsid w:val="00E760F9"/>
    <w:rsid w:val="00E7630C"/>
    <w:rsid w:val="00E815EB"/>
    <w:rsid w:val="00E91C1C"/>
    <w:rsid w:val="00E95727"/>
    <w:rsid w:val="00EA73BB"/>
    <w:rsid w:val="00EB7B91"/>
    <w:rsid w:val="00EC4D84"/>
    <w:rsid w:val="00EC52D1"/>
    <w:rsid w:val="00EC5B0C"/>
    <w:rsid w:val="00EE40D9"/>
    <w:rsid w:val="00F07EAE"/>
    <w:rsid w:val="00F11311"/>
    <w:rsid w:val="00F13844"/>
    <w:rsid w:val="00F13E52"/>
    <w:rsid w:val="00F14A9C"/>
    <w:rsid w:val="00F245C1"/>
    <w:rsid w:val="00F32334"/>
    <w:rsid w:val="00F33D62"/>
    <w:rsid w:val="00F37692"/>
    <w:rsid w:val="00F43F80"/>
    <w:rsid w:val="00F50AE7"/>
    <w:rsid w:val="00F51E42"/>
    <w:rsid w:val="00F64885"/>
    <w:rsid w:val="00F90094"/>
    <w:rsid w:val="00F900BE"/>
    <w:rsid w:val="00FA4FCB"/>
    <w:rsid w:val="00FA5EFB"/>
    <w:rsid w:val="00FA5F14"/>
    <w:rsid w:val="00FB037C"/>
    <w:rsid w:val="00FB3266"/>
    <w:rsid w:val="00FB6DF0"/>
    <w:rsid w:val="00FC13FD"/>
    <w:rsid w:val="00FE6166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  <w15:docId w15:val="{9CC75B08-5F27-40EC-B31E-9BD546DF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E2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GridTable6Colorful-Accent1">
    <w:name w:val="Grid Table 6 Colorful Accent 1"/>
    <w:basedOn w:val="TableNormal"/>
    <w:uiPriority w:val="51"/>
    <w:rsid w:val="004D24EB"/>
    <w:pPr>
      <w:spacing w:after="0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4B3C6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E22E2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85804"/>
    <w:rsid w:val="000C52D9"/>
    <w:rsid w:val="00105CFE"/>
    <w:rsid w:val="001801A2"/>
    <w:rsid w:val="00181A26"/>
    <w:rsid w:val="00237945"/>
    <w:rsid w:val="002469A9"/>
    <w:rsid w:val="002C3467"/>
    <w:rsid w:val="00345039"/>
    <w:rsid w:val="003737D6"/>
    <w:rsid w:val="004233BA"/>
    <w:rsid w:val="00476E9E"/>
    <w:rsid w:val="00476EF4"/>
    <w:rsid w:val="004B53CA"/>
    <w:rsid w:val="004F05F6"/>
    <w:rsid w:val="00515947"/>
    <w:rsid w:val="00517E07"/>
    <w:rsid w:val="00533FB3"/>
    <w:rsid w:val="00561672"/>
    <w:rsid w:val="005C45A8"/>
    <w:rsid w:val="00621E48"/>
    <w:rsid w:val="00623A13"/>
    <w:rsid w:val="0066101F"/>
    <w:rsid w:val="0067495E"/>
    <w:rsid w:val="006B27C7"/>
    <w:rsid w:val="006C669B"/>
    <w:rsid w:val="0070386D"/>
    <w:rsid w:val="00712F22"/>
    <w:rsid w:val="00846872"/>
    <w:rsid w:val="00875C2A"/>
    <w:rsid w:val="008D55CE"/>
    <w:rsid w:val="00927E82"/>
    <w:rsid w:val="00942F8D"/>
    <w:rsid w:val="009F502E"/>
    <w:rsid w:val="00AF3AC3"/>
    <w:rsid w:val="00BB3959"/>
    <w:rsid w:val="00BF725C"/>
    <w:rsid w:val="00C224FE"/>
    <w:rsid w:val="00C61CDB"/>
    <w:rsid w:val="00D47C45"/>
    <w:rsid w:val="00D57713"/>
    <w:rsid w:val="00D657F2"/>
    <w:rsid w:val="00DF03EC"/>
    <w:rsid w:val="00E43F04"/>
    <w:rsid w:val="00E90E1D"/>
    <w:rsid w:val="00EE2310"/>
    <w:rsid w:val="00F5786D"/>
    <w:rsid w:val="00F65CF3"/>
    <w:rsid w:val="00FC18C2"/>
    <w:rsid w:val="00FD6EBD"/>
    <w:rsid w:val="00FE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8</TotalTime>
  <Pages>6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Losan Krishnasami</dc:creator>
  <cp:lastModifiedBy>Dilrukshi Wewalage</cp:lastModifiedBy>
  <cp:revision>2</cp:revision>
  <dcterms:created xsi:type="dcterms:W3CDTF">2026-05-06T14:53:00Z</dcterms:created>
  <dcterms:modified xsi:type="dcterms:W3CDTF">2026-05-06T14:53:00Z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