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6A04B" w14:textId="022035BE" w:rsidR="00183DCD" w:rsidRPr="002F717B" w:rsidRDefault="002F717B">
      <w:pPr>
        <w:rPr>
          <w:b/>
          <w:bCs/>
          <w:color w:val="FF0000"/>
          <w:sz w:val="24"/>
          <w:szCs w:val="24"/>
        </w:rPr>
      </w:pPr>
      <w:r w:rsidRPr="007631EC">
        <w:rPr>
          <w:b/>
          <w:bCs/>
          <w:color w:val="FF0000"/>
          <w:sz w:val="24"/>
          <w:szCs w:val="24"/>
        </w:rPr>
        <w:t>STYLE REFERENCE NUMBER – LINK-PB-2</w:t>
      </w:r>
      <w:r w:rsidR="00A2348B">
        <w:rPr>
          <w:b/>
          <w:bCs/>
          <w:color w:val="FF0000"/>
          <w:sz w:val="24"/>
          <w:szCs w:val="24"/>
        </w:rPr>
        <w:t>6</w:t>
      </w:r>
      <w:r w:rsidRPr="007631EC">
        <w:rPr>
          <w:b/>
          <w:bCs/>
          <w:color w:val="FF0000"/>
          <w:sz w:val="24"/>
          <w:szCs w:val="24"/>
        </w:rPr>
        <w:t>-</w:t>
      </w:r>
      <w:r w:rsidR="00183DCD">
        <w:rPr>
          <w:b/>
          <w:bCs/>
          <w:color w:val="FF0000"/>
          <w:sz w:val="24"/>
          <w:szCs w:val="24"/>
        </w:rPr>
        <w:t>206</w:t>
      </w:r>
    </w:p>
    <w:tbl>
      <w:tblPr>
        <w:tblW w:w="0" w:type="auto"/>
        <w:tblBorders>
          <w:left w:val="double" w:sz="18" w:space="0" w:color="1F4E79" w:themeColor="accent1" w:themeShade="80"/>
        </w:tblBorders>
        <w:tblLook w:val="0600" w:firstRow="0" w:lastRow="0" w:firstColumn="0" w:lastColumn="0" w:noHBand="1" w:noVBand="1"/>
      </w:tblPr>
      <w:tblGrid>
        <w:gridCol w:w="9292"/>
      </w:tblGrid>
      <w:tr w:rsidR="00DE4BCC" w:rsidRPr="00711EBF" w14:paraId="47D623D1" w14:textId="77777777" w:rsidTr="002F717B">
        <w:trPr>
          <w:trHeight w:val="900"/>
        </w:trPr>
        <w:tc>
          <w:tcPr>
            <w:tcW w:w="9292" w:type="dxa"/>
            <w:shd w:val="clear" w:color="auto" w:fill="auto"/>
            <w:vAlign w:val="center"/>
          </w:tcPr>
          <w:p w14:paraId="5BA4441E" w14:textId="4D5DDF6E" w:rsidR="005C2CF2" w:rsidRPr="00A2348B" w:rsidRDefault="00426185" w:rsidP="00DE4BCC">
            <w:pPr>
              <w:pStyle w:val="Subtitle"/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</w:pPr>
            <w:r w:rsidRPr="00426185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Platatac </w:t>
            </w:r>
            <w:r w:rsidR="00A2348B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>LC LOPRO AXON 3</w:t>
            </w:r>
            <w:r w:rsidR="00024FFA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 </w:t>
            </w:r>
            <w:proofErr w:type="gramStart"/>
            <w:r w:rsidR="00024FFA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>pouch</w:t>
            </w:r>
            <w:proofErr w:type="gramEnd"/>
            <w:r w:rsidR="009C008C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 </w:t>
            </w:r>
            <w:sdt>
              <w:sdtPr>
                <w:rPr>
                  <w:color w:val="002060"/>
                </w:rPr>
                <w:id w:val="1020900712"/>
                <w:placeholder>
                  <w:docPart w:val="C3EF77DA6B9B45F2A34E8B8A0A0C6757"/>
                </w:placeholder>
                <w15:appearance w15:val="hidden"/>
              </w:sdtPr>
              <w:sdtEndPr/>
              <w:sdtContent>
                <w:r w:rsidR="00024FFA">
                  <w:rPr>
                    <w:color w:val="002060"/>
                  </w:rPr>
                  <w:t xml:space="preserve">             April 19, 2026</w:t>
                </w:r>
              </w:sdtContent>
            </w:sdt>
          </w:p>
        </w:tc>
      </w:tr>
    </w:tbl>
    <w:p w14:paraId="2E06F1D6" w14:textId="77777777" w:rsidR="00DE4BCC" w:rsidRDefault="00DE4BCC" w:rsidP="00DE4BCC">
      <w:pPr>
        <w:rPr>
          <w:b/>
          <w:bCs/>
          <w:color w:val="auto"/>
        </w:rPr>
      </w:pPr>
    </w:p>
    <w:tbl>
      <w:tblPr>
        <w:tblStyle w:val="InvoiceTable"/>
        <w:tblW w:w="9350" w:type="dxa"/>
        <w:tblLook w:val="04A0" w:firstRow="1" w:lastRow="0" w:firstColumn="1" w:lastColumn="0" w:noHBand="0" w:noVBand="1"/>
      </w:tblPr>
      <w:tblGrid>
        <w:gridCol w:w="2403"/>
        <w:gridCol w:w="2320"/>
        <w:gridCol w:w="2317"/>
        <w:gridCol w:w="2310"/>
      </w:tblGrid>
      <w:tr w:rsidR="002F717B" w14:paraId="15020612" w14:textId="2810AFF5" w:rsidTr="002F71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5"/>
        </w:trPr>
        <w:tc>
          <w:tcPr>
            <w:tcW w:w="2403" w:type="dxa"/>
          </w:tcPr>
          <w:p w14:paraId="6977BB57" w14:textId="2814D379" w:rsidR="002F717B" w:rsidRPr="004D24EB" w:rsidRDefault="002F717B" w:rsidP="00DE4BCC">
            <w:pPr>
              <w:rPr>
                <w:color w:val="auto"/>
              </w:rPr>
            </w:pPr>
            <w:r w:rsidRPr="004D24EB">
              <w:rPr>
                <w:color w:val="auto"/>
              </w:rPr>
              <w:t>PO Number</w:t>
            </w:r>
          </w:p>
        </w:tc>
        <w:tc>
          <w:tcPr>
            <w:tcW w:w="2320" w:type="dxa"/>
          </w:tcPr>
          <w:p w14:paraId="315AEF71" w14:textId="3BE6E255" w:rsidR="002F717B" w:rsidRPr="004D24EB" w:rsidRDefault="002F717B" w:rsidP="00DE4BCC">
            <w:pPr>
              <w:rPr>
                <w:color w:val="auto"/>
              </w:rPr>
            </w:pPr>
            <w:r w:rsidRPr="004D24EB">
              <w:rPr>
                <w:color w:val="auto"/>
              </w:rPr>
              <w:t>Product Cord</w:t>
            </w:r>
          </w:p>
        </w:tc>
        <w:tc>
          <w:tcPr>
            <w:tcW w:w="2317" w:type="dxa"/>
          </w:tcPr>
          <w:p w14:paraId="08A09F0A" w14:textId="771FCB5A" w:rsidR="002F717B" w:rsidRPr="004D24EB" w:rsidRDefault="002F717B" w:rsidP="00DE4BCC">
            <w:pPr>
              <w:rPr>
                <w:color w:val="auto"/>
              </w:rPr>
            </w:pPr>
            <w:r w:rsidRPr="004D24EB">
              <w:rPr>
                <w:color w:val="auto"/>
              </w:rPr>
              <w:t>Color</w:t>
            </w:r>
          </w:p>
        </w:tc>
        <w:tc>
          <w:tcPr>
            <w:tcW w:w="2310" w:type="dxa"/>
          </w:tcPr>
          <w:p w14:paraId="233B0B6B" w14:textId="47EF1C33" w:rsidR="002F717B" w:rsidRPr="004D24EB" w:rsidRDefault="002F717B" w:rsidP="00DE4BCC">
            <w:pPr>
              <w:rPr>
                <w:color w:val="auto"/>
              </w:rPr>
            </w:pPr>
            <w:r>
              <w:rPr>
                <w:color w:val="auto"/>
              </w:rPr>
              <w:t>QTY</w:t>
            </w:r>
          </w:p>
        </w:tc>
      </w:tr>
      <w:tr w:rsidR="00024FFA" w:rsidRPr="004D24EB" w14:paraId="0646B128" w14:textId="2B31D14D" w:rsidTr="00024FFA">
        <w:trPr>
          <w:trHeight w:val="454"/>
        </w:trPr>
        <w:tc>
          <w:tcPr>
            <w:tcW w:w="2403" w:type="dxa"/>
            <w:shd w:val="clear" w:color="auto" w:fill="auto"/>
            <w:vAlign w:val="bottom"/>
          </w:tcPr>
          <w:p w14:paraId="09AFA64D" w14:textId="047DBC3D" w:rsidR="00024FFA" w:rsidRPr="00024FFA" w:rsidRDefault="00024FFA" w:rsidP="00024FFA">
            <w:pPr>
              <w:rPr>
                <w:rFonts w:ascii="Arial" w:hAnsi="Arial" w:cs="Arial"/>
                <w:color w:val="auto"/>
                <w:szCs w:val="18"/>
              </w:rPr>
            </w:pPr>
            <w:r w:rsidRPr="00024FFA">
              <w:rPr>
                <w:rFonts w:ascii="Arial" w:hAnsi="Arial" w:cs="Arial"/>
                <w:color w:val="auto"/>
                <w:szCs w:val="18"/>
              </w:rPr>
              <w:t>PO-00575</w:t>
            </w:r>
          </w:p>
        </w:tc>
        <w:tc>
          <w:tcPr>
            <w:tcW w:w="2320" w:type="dxa"/>
            <w:vAlign w:val="bottom"/>
          </w:tcPr>
          <w:p w14:paraId="328B8F92" w14:textId="5B4C1723" w:rsidR="00024FFA" w:rsidRPr="00024FFA" w:rsidRDefault="00024FFA" w:rsidP="00024FFA">
            <w:pPr>
              <w:rPr>
                <w:rFonts w:ascii="Arial" w:hAnsi="Arial" w:cs="Arial"/>
                <w:color w:val="auto"/>
                <w:szCs w:val="18"/>
              </w:rPr>
            </w:pPr>
            <w:r w:rsidRPr="00024FFA">
              <w:rPr>
                <w:rFonts w:ascii="Arial" w:hAnsi="Arial" w:cs="Arial"/>
                <w:szCs w:val="18"/>
              </w:rPr>
              <w:t>844050</w:t>
            </w:r>
          </w:p>
        </w:tc>
        <w:tc>
          <w:tcPr>
            <w:tcW w:w="2317" w:type="dxa"/>
            <w:vAlign w:val="bottom"/>
          </w:tcPr>
          <w:p w14:paraId="2F0FA556" w14:textId="5EBA04EA" w:rsidR="00024FFA" w:rsidRPr="00024FFA" w:rsidRDefault="00024FFA" w:rsidP="00024FFA">
            <w:pPr>
              <w:rPr>
                <w:rFonts w:ascii="Arial" w:hAnsi="Arial" w:cs="Arial"/>
                <w:color w:val="auto"/>
                <w:szCs w:val="18"/>
              </w:rPr>
            </w:pPr>
            <w:r w:rsidRPr="00024FFA">
              <w:rPr>
                <w:rFonts w:ascii="Arial" w:hAnsi="Arial" w:cs="Arial"/>
                <w:color w:val="auto"/>
                <w:szCs w:val="18"/>
              </w:rPr>
              <w:t>Black</w:t>
            </w:r>
          </w:p>
        </w:tc>
        <w:tc>
          <w:tcPr>
            <w:tcW w:w="2310" w:type="dxa"/>
          </w:tcPr>
          <w:p w14:paraId="3137511D" w14:textId="2E170D5A" w:rsidR="00024FFA" w:rsidRPr="00024FFA" w:rsidRDefault="00024FFA" w:rsidP="00024FFA">
            <w:pPr>
              <w:rPr>
                <w:rFonts w:ascii="Arial" w:hAnsi="Arial" w:cs="Arial"/>
                <w:szCs w:val="18"/>
              </w:rPr>
            </w:pPr>
            <w:r w:rsidRPr="00024FFA">
              <w:rPr>
                <w:rFonts w:ascii="Arial" w:hAnsi="Arial" w:cs="Arial"/>
                <w:szCs w:val="18"/>
              </w:rPr>
              <w:t>50pcs</w:t>
            </w:r>
          </w:p>
        </w:tc>
      </w:tr>
      <w:tr w:rsidR="00024FFA" w:rsidRPr="004D24EB" w14:paraId="79547367" w14:textId="322F8CB8" w:rsidTr="003A1581">
        <w:trPr>
          <w:trHeight w:val="454"/>
        </w:trPr>
        <w:tc>
          <w:tcPr>
            <w:tcW w:w="2403" w:type="dxa"/>
          </w:tcPr>
          <w:p w14:paraId="7E4A34C6" w14:textId="45EA4137" w:rsidR="00024FFA" w:rsidRPr="00024FFA" w:rsidRDefault="00024FFA" w:rsidP="00024FFA">
            <w:pPr>
              <w:rPr>
                <w:rFonts w:ascii="Arial" w:hAnsi="Arial" w:cs="Arial"/>
                <w:color w:val="auto"/>
                <w:szCs w:val="18"/>
              </w:rPr>
            </w:pPr>
            <w:r w:rsidRPr="00024FFA">
              <w:rPr>
                <w:rFonts w:ascii="Arial" w:hAnsi="Arial" w:cs="Arial"/>
                <w:color w:val="auto"/>
                <w:szCs w:val="18"/>
              </w:rPr>
              <w:t>PO-00575</w:t>
            </w:r>
          </w:p>
        </w:tc>
        <w:tc>
          <w:tcPr>
            <w:tcW w:w="2320" w:type="dxa"/>
            <w:vAlign w:val="bottom"/>
          </w:tcPr>
          <w:p w14:paraId="7FD78ACF" w14:textId="25CCD6F3" w:rsidR="00024FFA" w:rsidRPr="00024FFA" w:rsidRDefault="00024FFA" w:rsidP="00024FFA">
            <w:pPr>
              <w:rPr>
                <w:rFonts w:ascii="Arial" w:hAnsi="Arial" w:cs="Arial"/>
                <w:color w:val="auto"/>
                <w:szCs w:val="18"/>
              </w:rPr>
            </w:pPr>
            <w:r w:rsidRPr="00024FFA">
              <w:rPr>
                <w:rFonts w:ascii="Arial" w:hAnsi="Arial" w:cs="Arial"/>
                <w:szCs w:val="18"/>
              </w:rPr>
              <w:t>844055</w:t>
            </w:r>
          </w:p>
        </w:tc>
        <w:tc>
          <w:tcPr>
            <w:tcW w:w="2317" w:type="dxa"/>
            <w:vAlign w:val="bottom"/>
          </w:tcPr>
          <w:p w14:paraId="0AF52336" w14:textId="798A7090" w:rsidR="00024FFA" w:rsidRPr="00024FFA" w:rsidRDefault="00024FFA" w:rsidP="00024FFA">
            <w:pPr>
              <w:rPr>
                <w:rFonts w:ascii="Arial" w:hAnsi="Arial" w:cs="Arial"/>
                <w:szCs w:val="18"/>
              </w:rPr>
            </w:pPr>
            <w:r w:rsidRPr="00024FFA">
              <w:rPr>
                <w:rFonts w:ascii="Arial" w:hAnsi="Arial" w:cs="Arial"/>
                <w:szCs w:val="18"/>
              </w:rPr>
              <w:t>MULTICAM</w:t>
            </w:r>
          </w:p>
        </w:tc>
        <w:tc>
          <w:tcPr>
            <w:tcW w:w="2310" w:type="dxa"/>
          </w:tcPr>
          <w:p w14:paraId="653637BF" w14:textId="4B8A5B17" w:rsidR="00024FFA" w:rsidRPr="00024FFA" w:rsidRDefault="00024FFA" w:rsidP="00024FFA">
            <w:pPr>
              <w:rPr>
                <w:rFonts w:ascii="Arial" w:hAnsi="Arial" w:cs="Arial"/>
                <w:szCs w:val="18"/>
              </w:rPr>
            </w:pPr>
            <w:r w:rsidRPr="00024FFA">
              <w:rPr>
                <w:rFonts w:ascii="Arial" w:hAnsi="Arial" w:cs="Arial"/>
                <w:szCs w:val="18"/>
              </w:rPr>
              <w:t>50pcs</w:t>
            </w:r>
          </w:p>
        </w:tc>
      </w:tr>
      <w:tr w:rsidR="00024FFA" w:rsidRPr="004D24EB" w14:paraId="3EC1E046" w14:textId="77777777" w:rsidTr="003A1581">
        <w:trPr>
          <w:trHeight w:val="454"/>
        </w:trPr>
        <w:tc>
          <w:tcPr>
            <w:tcW w:w="2403" w:type="dxa"/>
          </w:tcPr>
          <w:p w14:paraId="2C187D6A" w14:textId="6B1817B7" w:rsidR="00024FFA" w:rsidRPr="00024FFA" w:rsidRDefault="00024FFA" w:rsidP="00024FFA">
            <w:pPr>
              <w:rPr>
                <w:rFonts w:ascii="Arial" w:hAnsi="Arial" w:cs="Arial"/>
                <w:color w:val="auto"/>
                <w:szCs w:val="18"/>
              </w:rPr>
            </w:pPr>
            <w:r w:rsidRPr="00024FFA">
              <w:rPr>
                <w:rFonts w:ascii="Arial" w:hAnsi="Arial" w:cs="Arial"/>
                <w:color w:val="auto"/>
                <w:szCs w:val="18"/>
              </w:rPr>
              <w:t>PO-00575</w:t>
            </w:r>
          </w:p>
        </w:tc>
        <w:tc>
          <w:tcPr>
            <w:tcW w:w="2320" w:type="dxa"/>
            <w:vAlign w:val="bottom"/>
          </w:tcPr>
          <w:p w14:paraId="42900880" w14:textId="5996FBF9" w:rsidR="00024FFA" w:rsidRPr="00024FFA" w:rsidRDefault="00024FFA" w:rsidP="00024FFA">
            <w:pPr>
              <w:rPr>
                <w:rFonts w:ascii="Arial" w:hAnsi="Arial" w:cs="Arial"/>
                <w:szCs w:val="18"/>
              </w:rPr>
            </w:pPr>
            <w:r w:rsidRPr="00024FFA">
              <w:rPr>
                <w:rFonts w:ascii="Arial" w:hAnsi="Arial" w:cs="Arial"/>
                <w:szCs w:val="18"/>
              </w:rPr>
              <w:t>844056</w:t>
            </w:r>
          </w:p>
        </w:tc>
        <w:tc>
          <w:tcPr>
            <w:tcW w:w="2317" w:type="dxa"/>
            <w:vAlign w:val="bottom"/>
          </w:tcPr>
          <w:p w14:paraId="2AA2EACC" w14:textId="0444F21A" w:rsidR="00024FFA" w:rsidRPr="00024FFA" w:rsidRDefault="00024FFA" w:rsidP="00024FFA">
            <w:pPr>
              <w:rPr>
                <w:rFonts w:ascii="Arial" w:hAnsi="Arial" w:cs="Arial"/>
                <w:szCs w:val="18"/>
              </w:rPr>
            </w:pPr>
            <w:r w:rsidRPr="00024FFA">
              <w:rPr>
                <w:rFonts w:ascii="Arial" w:hAnsi="Arial" w:cs="Arial"/>
                <w:szCs w:val="18"/>
              </w:rPr>
              <w:t>Ranger green</w:t>
            </w:r>
          </w:p>
        </w:tc>
        <w:tc>
          <w:tcPr>
            <w:tcW w:w="2310" w:type="dxa"/>
          </w:tcPr>
          <w:p w14:paraId="471654D9" w14:textId="08F1A627" w:rsidR="00024FFA" w:rsidRPr="00024FFA" w:rsidRDefault="00024FFA" w:rsidP="00024FFA">
            <w:pPr>
              <w:rPr>
                <w:rFonts w:ascii="Arial" w:hAnsi="Arial" w:cs="Arial"/>
                <w:szCs w:val="18"/>
              </w:rPr>
            </w:pPr>
            <w:r w:rsidRPr="00024FFA">
              <w:rPr>
                <w:rFonts w:ascii="Arial" w:hAnsi="Arial" w:cs="Arial"/>
                <w:szCs w:val="18"/>
              </w:rPr>
              <w:t>50pcs</w:t>
            </w:r>
          </w:p>
        </w:tc>
      </w:tr>
    </w:tbl>
    <w:p w14:paraId="206BD169" w14:textId="542BD63E" w:rsidR="002750DA" w:rsidRDefault="002750DA" w:rsidP="00DE4BCC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0014B8" w:rsidRPr="00DE4BCC" w14:paraId="33D54CB3" w14:textId="77777777" w:rsidTr="00352F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78461660" w14:textId="77777777" w:rsidR="000014B8" w:rsidRPr="00DE4BCC" w:rsidRDefault="000014B8" w:rsidP="00352FD4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t xml:space="preserve">Images </w:t>
            </w:r>
          </w:p>
        </w:tc>
      </w:tr>
      <w:tr w:rsidR="000014B8" w:rsidRPr="00DE4BCC" w14:paraId="6545BCC0" w14:textId="77777777" w:rsidTr="00024FFA">
        <w:trPr>
          <w:trHeight w:val="8873"/>
        </w:trPr>
        <w:tc>
          <w:tcPr>
            <w:tcW w:w="5000" w:type="pct"/>
          </w:tcPr>
          <w:p w14:paraId="6FDE758E" w14:textId="59F7D467" w:rsidR="00024FFA" w:rsidRPr="00024FFA" w:rsidRDefault="00024FFA" w:rsidP="00024F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29632" behindDoc="0" locked="0" layoutInCell="1" allowOverlap="1" wp14:anchorId="3CE0FED6" wp14:editId="16573908">
                      <wp:simplePos x="0" y="0"/>
                      <wp:positionH relativeFrom="column">
                        <wp:posOffset>2640965</wp:posOffset>
                      </wp:positionH>
                      <wp:positionV relativeFrom="paragraph">
                        <wp:posOffset>113665</wp:posOffset>
                      </wp:positionV>
                      <wp:extent cx="2819400" cy="678180"/>
                      <wp:effectExtent l="0" t="0" r="19050" b="26670"/>
                      <wp:wrapNone/>
                      <wp:docPr id="31" name="Text Box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19400" cy="6781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0AF0B39" w14:textId="386E57CC" w:rsidR="00F24F95" w:rsidRPr="00024FFA" w:rsidRDefault="00F24F95" w:rsidP="00F24F95">
                                  <w:pPr>
                                    <w:rPr>
                                      <w:szCs w:val="18"/>
                                    </w:rPr>
                                  </w:pPr>
                                  <w:r w:rsidRPr="00024FFA">
                                    <w:rPr>
                                      <w:szCs w:val="18"/>
                                    </w:rPr>
                                    <w:t>Item: 2</w:t>
                                  </w:r>
                                  <w:r w:rsidR="00024FFA" w:rsidRPr="00024FFA">
                                    <w:rPr>
                                      <w:szCs w:val="18"/>
                                    </w:rPr>
                                    <w:t>0</w:t>
                                  </w:r>
                                  <w:r w:rsidRPr="00024FFA">
                                    <w:rPr>
                                      <w:szCs w:val="18"/>
                                    </w:rPr>
                                    <w:t xml:space="preserve">MM WEBBING IN SIDE PE BOARD </w:t>
                                  </w:r>
                                  <w:r w:rsidR="00024FFA">
                                    <w:rPr>
                                      <w:szCs w:val="18"/>
                                    </w:rPr>
                                    <w:t>1MM</w:t>
                                  </w:r>
                                </w:p>
                                <w:p w14:paraId="764E3F5A" w14:textId="01D985B9" w:rsidR="00F24F95" w:rsidRPr="00024FFA" w:rsidRDefault="00F24F95" w:rsidP="00F24F95">
                                  <w:pPr>
                                    <w:rPr>
                                      <w:szCs w:val="18"/>
                                    </w:rPr>
                                  </w:pPr>
                                  <w:r w:rsidRPr="00024FFA">
                                    <w:rPr>
                                      <w:szCs w:val="18"/>
                                    </w:rPr>
                                    <w:t>Style Color: ALL COLOR</w:t>
                                  </w:r>
                                </w:p>
                                <w:p w14:paraId="04B0FAAA" w14:textId="3A999E32" w:rsidR="00F24F95" w:rsidRPr="00024FFA" w:rsidRDefault="00F24F95" w:rsidP="00F24F95">
                                  <w:pPr>
                                    <w:rPr>
                                      <w:szCs w:val="18"/>
                                    </w:rPr>
                                  </w:pPr>
                                  <w:r w:rsidRPr="00024FFA">
                                    <w:rPr>
                                      <w:szCs w:val="18"/>
                                    </w:rPr>
                                    <w:t>RM Color: BLACK</w:t>
                                  </w:r>
                                </w:p>
                                <w:p w14:paraId="148D0202" w14:textId="77777777" w:rsidR="00F24F95" w:rsidRDefault="00F24F95" w:rsidP="00F24F9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E0FED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1" o:spid="_x0000_s1026" type="#_x0000_t202" style="position:absolute;margin-left:207.95pt;margin-top:8.95pt;width:222pt;height:53.4pt;z-index:25222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" fillcolor="white [3201]" strokeweight=".5pt">
                      <v:textbox>
                        <w:txbxContent>
                          <w:p w14:paraId="20AF0B39" w14:textId="386E57CC" w:rsidR="00F24F95" w:rsidRPr="00024FFA" w:rsidRDefault="00F24F95" w:rsidP="00F24F95">
                            <w:pPr>
                              <w:rPr>
                                <w:szCs w:val="18"/>
                              </w:rPr>
                            </w:pPr>
                            <w:r w:rsidRPr="00024FFA">
                              <w:rPr>
                                <w:szCs w:val="18"/>
                              </w:rPr>
                              <w:t>Item: 2</w:t>
                            </w:r>
                            <w:r w:rsidR="00024FFA" w:rsidRPr="00024FFA">
                              <w:rPr>
                                <w:szCs w:val="18"/>
                              </w:rPr>
                              <w:t>0</w:t>
                            </w:r>
                            <w:r w:rsidRPr="00024FFA">
                              <w:rPr>
                                <w:szCs w:val="18"/>
                              </w:rPr>
                              <w:t xml:space="preserve">MM WEBBING IN SIDE PE BOARD </w:t>
                            </w:r>
                            <w:r w:rsidR="00024FFA">
                              <w:rPr>
                                <w:szCs w:val="18"/>
                              </w:rPr>
                              <w:t>1MM</w:t>
                            </w:r>
                          </w:p>
                          <w:p w14:paraId="764E3F5A" w14:textId="01D985B9" w:rsidR="00F24F95" w:rsidRPr="00024FFA" w:rsidRDefault="00F24F95" w:rsidP="00F24F95">
                            <w:pPr>
                              <w:rPr>
                                <w:szCs w:val="18"/>
                              </w:rPr>
                            </w:pPr>
                            <w:r w:rsidRPr="00024FFA">
                              <w:rPr>
                                <w:szCs w:val="18"/>
                              </w:rPr>
                              <w:t>Style Color: ALL COLOR</w:t>
                            </w:r>
                          </w:p>
                          <w:p w14:paraId="04B0FAAA" w14:textId="3A999E32" w:rsidR="00F24F95" w:rsidRPr="00024FFA" w:rsidRDefault="00F24F95" w:rsidP="00F24F95">
                            <w:pPr>
                              <w:rPr>
                                <w:szCs w:val="18"/>
                              </w:rPr>
                            </w:pPr>
                            <w:r w:rsidRPr="00024FFA">
                              <w:rPr>
                                <w:szCs w:val="18"/>
                              </w:rPr>
                              <w:t>RM Color: BLACK</w:t>
                            </w:r>
                          </w:p>
                          <w:p w14:paraId="148D0202" w14:textId="77777777" w:rsidR="00F24F95" w:rsidRDefault="00F24F95" w:rsidP="00F24F95"/>
                        </w:txbxContent>
                      </v:textbox>
                    </v:shape>
                  </w:pict>
                </mc:Fallback>
              </mc:AlternateContent>
            </w:r>
          </w:p>
          <w:p w14:paraId="7935A63D" w14:textId="4BE6B9E2" w:rsidR="00004C71" w:rsidRDefault="00024FFA" w:rsidP="00004C71">
            <w:pPr>
              <w:pStyle w:val="NormalWeb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08128" behindDoc="0" locked="0" layoutInCell="1" allowOverlap="1" wp14:anchorId="4FDB9039" wp14:editId="0441068B">
                      <wp:simplePos x="0" y="0"/>
                      <wp:positionH relativeFrom="column">
                        <wp:posOffset>652145</wp:posOffset>
                      </wp:positionH>
                      <wp:positionV relativeFrom="paragraph">
                        <wp:posOffset>118745</wp:posOffset>
                      </wp:positionV>
                      <wp:extent cx="2430780" cy="140970"/>
                      <wp:effectExtent l="38100" t="0" r="26670" b="87630"/>
                      <wp:wrapNone/>
                      <wp:docPr id="17" name="Straight Arrow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430780" cy="14097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6D9724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7" o:spid="_x0000_s1026" type="#_x0000_t32" style="position:absolute;margin-left:51.35pt;margin-top:9.35pt;width:191.4pt;height:11.1pt;flip:x;z-index:25220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8EC3131" w14:textId="3DC59ED9" w:rsidR="000014B8" w:rsidRPr="00B65B11" w:rsidRDefault="000014B8" w:rsidP="00352FD4"/>
          <w:p w14:paraId="6DDCF3BA" w14:textId="09C4F589" w:rsidR="000014B8" w:rsidRPr="00C8670E" w:rsidRDefault="000014B8" w:rsidP="00352FD4"/>
          <w:p w14:paraId="36C34557" w14:textId="127669F8" w:rsidR="000014B8" w:rsidRPr="00C8670E" w:rsidRDefault="000014B8" w:rsidP="00352FD4"/>
          <w:p w14:paraId="7C47DC17" w14:textId="775AC037" w:rsidR="000014B8" w:rsidRPr="00C8670E" w:rsidRDefault="005A7E00" w:rsidP="00352FD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26560" behindDoc="0" locked="0" layoutInCell="1" allowOverlap="1" wp14:anchorId="33102F5C" wp14:editId="3BCF1D93">
                      <wp:simplePos x="0" y="0"/>
                      <wp:positionH relativeFrom="column">
                        <wp:posOffset>2640965</wp:posOffset>
                      </wp:positionH>
                      <wp:positionV relativeFrom="paragraph">
                        <wp:posOffset>110490</wp:posOffset>
                      </wp:positionV>
                      <wp:extent cx="1455420" cy="1600200"/>
                      <wp:effectExtent l="0" t="0" r="11430" b="19050"/>
                      <wp:wrapNone/>
                      <wp:docPr id="22" name="Text Box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55420" cy="1600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FE0862B" w14:textId="0CB04064" w:rsidR="00F24F95" w:rsidRPr="00024FFA" w:rsidRDefault="00F24F95" w:rsidP="00F24F95">
                                  <w:pPr>
                                    <w:rPr>
                                      <w:szCs w:val="18"/>
                                    </w:rPr>
                                  </w:pPr>
                                  <w:r w:rsidRPr="00024FFA">
                                    <w:rPr>
                                      <w:szCs w:val="18"/>
                                    </w:rPr>
                                    <w:t>Item: 2</w:t>
                                  </w:r>
                                  <w:r w:rsidR="00024FFA" w:rsidRPr="00024FFA">
                                    <w:rPr>
                                      <w:szCs w:val="18"/>
                                    </w:rPr>
                                    <w:t>0</w:t>
                                  </w:r>
                                  <w:r w:rsidRPr="00024FFA">
                                    <w:rPr>
                                      <w:szCs w:val="18"/>
                                    </w:rPr>
                                    <w:t xml:space="preserve">MM WEBBING </w:t>
                                  </w:r>
                                </w:p>
                                <w:p w14:paraId="5387F437" w14:textId="5B0B7E8D" w:rsidR="00F24F95" w:rsidRPr="00024FFA" w:rsidRDefault="00F24F95" w:rsidP="00F24F95">
                                  <w:pPr>
                                    <w:rPr>
                                      <w:szCs w:val="18"/>
                                    </w:rPr>
                                  </w:pPr>
                                  <w:r w:rsidRPr="00024FFA">
                                    <w:rPr>
                                      <w:szCs w:val="18"/>
                                    </w:rPr>
                                    <w:t xml:space="preserve">Style Color: </w:t>
                                  </w:r>
                                  <w:r w:rsidR="00024FFA">
                                    <w:rPr>
                                      <w:szCs w:val="18"/>
                                    </w:rPr>
                                    <w:t>BLACK</w:t>
                                  </w:r>
                                </w:p>
                                <w:p w14:paraId="21B0BE98" w14:textId="10F65B17" w:rsidR="00F24F95" w:rsidRDefault="00F24F95" w:rsidP="00F24F95">
                                  <w:pPr>
                                    <w:rPr>
                                      <w:szCs w:val="18"/>
                                    </w:rPr>
                                  </w:pPr>
                                  <w:r w:rsidRPr="00024FFA">
                                    <w:rPr>
                                      <w:szCs w:val="18"/>
                                    </w:rPr>
                                    <w:t xml:space="preserve">RM Color: </w:t>
                                  </w:r>
                                  <w:r w:rsidR="00024FFA">
                                    <w:rPr>
                                      <w:szCs w:val="18"/>
                                    </w:rPr>
                                    <w:t>BLACK</w:t>
                                  </w:r>
                                </w:p>
                                <w:p w14:paraId="234363D3" w14:textId="6508270B" w:rsidR="00024FFA" w:rsidRPr="00024FFA" w:rsidRDefault="00024FFA" w:rsidP="00024FFA">
                                  <w:pPr>
                                    <w:rPr>
                                      <w:szCs w:val="18"/>
                                    </w:rPr>
                                  </w:pPr>
                                  <w:r w:rsidRPr="00024FFA">
                                    <w:rPr>
                                      <w:szCs w:val="18"/>
                                    </w:rPr>
                                    <w:t>Style Color: MCAM</w:t>
                                  </w:r>
                                </w:p>
                                <w:p w14:paraId="5CB4E85F" w14:textId="516DB5DA" w:rsidR="00024FFA" w:rsidRPr="00024FFA" w:rsidRDefault="00024FFA" w:rsidP="00F24F95">
                                  <w:pPr>
                                    <w:rPr>
                                      <w:szCs w:val="18"/>
                                    </w:rPr>
                                  </w:pPr>
                                  <w:r w:rsidRPr="00024FFA">
                                    <w:rPr>
                                      <w:szCs w:val="18"/>
                                    </w:rPr>
                                    <w:t>RM Color: CBK</w:t>
                                  </w:r>
                                </w:p>
                                <w:p w14:paraId="148C942E" w14:textId="77777777" w:rsidR="00F24F95" w:rsidRPr="00024FFA" w:rsidRDefault="00F24F95" w:rsidP="00F24F95">
                                  <w:pPr>
                                    <w:rPr>
                                      <w:szCs w:val="18"/>
                                    </w:rPr>
                                  </w:pPr>
                                  <w:r w:rsidRPr="00024FFA">
                                    <w:rPr>
                                      <w:szCs w:val="18"/>
                                    </w:rPr>
                                    <w:t xml:space="preserve">Style Color: RG </w:t>
                                  </w:r>
                                </w:p>
                                <w:p w14:paraId="701D5CB5" w14:textId="77777777" w:rsidR="00F24F95" w:rsidRPr="00024FFA" w:rsidRDefault="00F24F95" w:rsidP="00F24F95">
                                  <w:pPr>
                                    <w:rPr>
                                      <w:szCs w:val="18"/>
                                    </w:rPr>
                                  </w:pPr>
                                  <w:r w:rsidRPr="00024FFA">
                                    <w:rPr>
                                      <w:szCs w:val="18"/>
                                    </w:rPr>
                                    <w:t>RM Color: RG</w:t>
                                  </w:r>
                                </w:p>
                                <w:p w14:paraId="317A8E35" w14:textId="77777777" w:rsidR="00F24F95" w:rsidRPr="003503AC" w:rsidRDefault="00F24F95" w:rsidP="00F24F95"/>
                                <w:p w14:paraId="45AE43DF" w14:textId="77777777" w:rsidR="00F24F95" w:rsidRDefault="00F24F95" w:rsidP="00F24F9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102F5C" id="Text Box 22" o:spid="_x0000_s1027" type="#_x0000_t202" style="position:absolute;margin-left:207.95pt;margin-top:8.7pt;width:114.6pt;height:126pt;z-index:25222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" fillcolor="white [3201]" strokeweight=".5pt">
                      <v:textbox>
                        <w:txbxContent>
                          <w:p w14:paraId="2FE0862B" w14:textId="0CB04064" w:rsidR="00F24F95" w:rsidRPr="00024FFA" w:rsidRDefault="00F24F95" w:rsidP="00F24F95">
                            <w:pPr>
                              <w:rPr>
                                <w:szCs w:val="18"/>
                              </w:rPr>
                            </w:pPr>
                            <w:r w:rsidRPr="00024FFA">
                              <w:rPr>
                                <w:szCs w:val="18"/>
                              </w:rPr>
                              <w:t>Item: 2</w:t>
                            </w:r>
                            <w:r w:rsidR="00024FFA" w:rsidRPr="00024FFA">
                              <w:rPr>
                                <w:szCs w:val="18"/>
                              </w:rPr>
                              <w:t>0</w:t>
                            </w:r>
                            <w:r w:rsidRPr="00024FFA">
                              <w:rPr>
                                <w:szCs w:val="18"/>
                              </w:rPr>
                              <w:t xml:space="preserve">MM WEBBING </w:t>
                            </w:r>
                          </w:p>
                          <w:p w14:paraId="5387F437" w14:textId="5B0B7E8D" w:rsidR="00F24F95" w:rsidRPr="00024FFA" w:rsidRDefault="00F24F95" w:rsidP="00F24F95">
                            <w:pPr>
                              <w:rPr>
                                <w:szCs w:val="18"/>
                              </w:rPr>
                            </w:pPr>
                            <w:r w:rsidRPr="00024FFA">
                              <w:rPr>
                                <w:szCs w:val="18"/>
                              </w:rPr>
                              <w:t xml:space="preserve">Style Color: </w:t>
                            </w:r>
                            <w:r w:rsidR="00024FFA">
                              <w:rPr>
                                <w:szCs w:val="18"/>
                              </w:rPr>
                              <w:t>BLACK</w:t>
                            </w:r>
                          </w:p>
                          <w:p w14:paraId="21B0BE98" w14:textId="10F65B17" w:rsidR="00F24F95" w:rsidRDefault="00F24F95" w:rsidP="00F24F95">
                            <w:pPr>
                              <w:rPr>
                                <w:szCs w:val="18"/>
                              </w:rPr>
                            </w:pPr>
                            <w:r w:rsidRPr="00024FFA">
                              <w:rPr>
                                <w:szCs w:val="18"/>
                              </w:rPr>
                              <w:t xml:space="preserve">RM Color: </w:t>
                            </w:r>
                            <w:r w:rsidR="00024FFA">
                              <w:rPr>
                                <w:szCs w:val="18"/>
                              </w:rPr>
                              <w:t>BLACK</w:t>
                            </w:r>
                          </w:p>
                          <w:p w14:paraId="234363D3" w14:textId="6508270B" w:rsidR="00024FFA" w:rsidRPr="00024FFA" w:rsidRDefault="00024FFA" w:rsidP="00024FFA">
                            <w:pPr>
                              <w:rPr>
                                <w:szCs w:val="18"/>
                              </w:rPr>
                            </w:pPr>
                            <w:r w:rsidRPr="00024FFA">
                              <w:rPr>
                                <w:szCs w:val="18"/>
                              </w:rPr>
                              <w:t>Style Color: MCAM</w:t>
                            </w:r>
                          </w:p>
                          <w:p w14:paraId="5CB4E85F" w14:textId="516DB5DA" w:rsidR="00024FFA" w:rsidRPr="00024FFA" w:rsidRDefault="00024FFA" w:rsidP="00F24F95">
                            <w:pPr>
                              <w:rPr>
                                <w:szCs w:val="18"/>
                              </w:rPr>
                            </w:pPr>
                            <w:r w:rsidRPr="00024FFA">
                              <w:rPr>
                                <w:szCs w:val="18"/>
                              </w:rPr>
                              <w:t>RM Color: CBK</w:t>
                            </w:r>
                          </w:p>
                          <w:p w14:paraId="148C942E" w14:textId="77777777" w:rsidR="00F24F95" w:rsidRPr="00024FFA" w:rsidRDefault="00F24F95" w:rsidP="00F24F95">
                            <w:pPr>
                              <w:rPr>
                                <w:szCs w:val="18"/>
                              </w:rPr>
                            </w:pPr>
                            <w:r w:rsidRPr="00024FFA">
                              <w:rPr>
                                <w:szCs w:val="18"/>
                              </w:rPr>
                              <w:t xml:space="preserve">Style Color: RG </w:t>
                            </w:r>
                          </w:p>
                          <w:p w14:paraId="701D5CB5" w14:textId="77777777" w:rsidR="00F24F95" w:rsidRPr="00024FFA" w:rsidRDefault="00F24F95" w:rsidP="00F24F95">
                            <w:pPr>
                              <w:rPr>
                                <w:szCs w:val="18"/>
                              </w:rPr>
                            </w:pPr>
                            <w:r w:rsidRPr="00024FFA">
                              <w:rPr>
                                <w:szCs w:val="18"/>
                              </w:rPr>
                              <w:t>RM Color: RG</w:t>
                            </w:r>
                          </w:p>
                          <w:p w14:paraId="317A8E35" w14:textId="77777777" w:rsidR="00F24F95" w:rsidRPr="003503AC" w:rsidRDefault="00F24F95" w:rsidP="00F24F95"/>
                          <w:p w14:paraId="45AE43DF" w14:textId="77777777" w:rsidR="00F24F95" w:rsidRDefault="00F24F95" w:rsidP="00F24F95"/>
                        </w:txbxContent>
                      </v:textbox>
                    </v:shape>
                  </w:pict>
                </mc:Fallback>
              </mc:AlternateContent>
            </w:r>
          </w:p>
          <w:p w14:paraId="6BD3551D" w14:textId="036FDF1A" w:rsidR="000014B8" w:rsidRPr="00C8670E" w:rsidRDefault="00024FFA" w:rsidP="00352FD4">
            <w:r w:rsidRPr="00024FFA">
              <w:rPr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w:drawing>
                <wp:anchor distT="0" distB="0" distL="114300" distR="114300" simplePos="0" relativeHeight="252249088" behindDoc="1" locked="0" layoutInCell="1" allowOverlap="1" wp14:anchorId="344C5826" wp14:editId="13C76CD2">
                  <wp:simplePos x="0" y="0"/>
                  <wp:positionH relativeFrom="column">
                    <wp:posOffset>-1623871</wp:posOffset>
                  </wp:positionH>
                  <wp:positionV relativeFrom="paragraph">
                    <wp:posOffset>344980</wp:posOffset>
                  </wp:positionV>
                  <wp:extent cx="5355576" cy="1893935"/>
                  <wp:effectExtent l="0" t="0" r="0" b="0"/>
                  <wp:wrapNone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372" t="31055" r="6658" b="30314"/>
                          <a:stretch/>
                        </pic:blipFill>
                        <pic:spPr bwMode="auto">
                          <a:xfrm rot="5400000">
                            <a:off x="0" y="0"/>
                            <a:ext cx="5360808" cy="1895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57535FE" w14:textId="21974B05" w:rsidR="000014B8" w:rsidRDefault="000014B8" w:rsidP="00352FD4"/>
          <w:p w14:paraId="1CA51FE0" w14:textId="4F8BD476" w:rsidR="000014B8" w:rsidRDefault="000014B8" w:rsidP="00352FD4"/>
          <w:p w14:paraId="05C49C9C" w14:textId="4425C09B" w:rsidR="000014B8" w:rsidRDefault="005A7E00" w:rsidP="00352FD4">
            <w:pPr>
              <w:rPr>
                <w:noProof/>
                <w14:ligatures w14:val="standard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10176" behindDoc="0" locked="0" layoutInCell="1" allowOverlap="1" wp14:anchorId="6112B75F" wp14:editId="7BC51194">
                      <wp:simplePos x="0" y="0"/>
                      <wp:positionH relativeFrom="column">
                        <wp:posOffset>1307465</wp:posOffset>
                      </wp:positionH>
                      <wp:positionV relativeFrom="paragraph">
                        <wp:posOffset>8255</wp:posOffset>
                      </wp:positionV>
                      <wp:extent cx="1348740" cy="45719"/>
                      <wp:effectExtent l="19050" t="76200" r="22860" b="50165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348740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C7AF3A" id="Straight Arrow Connector 18" o:spid="_x0000_s1026" type="#_x0000_t32" style="position:absolute;margin-left:102.95pt;margin-top:.65pt;width:106.2pt;height:3.6pt;flip:x y;z-index:25221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03D95144" w14:textId="420747C6" w:rsidR="000014B8" w:rsidRDefault="000014B8" w:rsidP="00352FD4">
            <w:pPr>
              <w:tabs>
                <w:tab w:val="left" w:pos="6540"/>
              </w:tabs>
            </w:pPr>
            <w:r>
              <w:tab/>
            </w:r>
          </w:p>
          <w:p w14:paraId="081B031E" w14:textId="5AE3656C" w:rsidR="00651E4E" w:rsidRPr="00651E4E" w:rsidRDefault="00651E4E" w:rsidP="00651E4E"/>
          <w:p w14:paraId="07780D78" w14:textId="6518044E" w:rsidR="00651E4E" w:rsidRDefault="00651E4E" w:rsidP="00651E4E"/>
          <w:p w14:paraId="12F22E20" w14:textId="0BF386A8" w:rsidR="00651E4E" w:rsidRDefault="00651E4E" w:rsidP="00651E4E"/>
          <w:p w14:paraId="0D24FE6E" w14:textId="6552F6F9" w:rsidR="00651E4E" w:rsidRDefault="00651E4E" w:rsidP="00651E4E"/>
          <w:p w14:paraId="38128189" w14:textId="18819FD1" w:rsidR="00651E4E" w:rsidRDefault="005A7E00" w:rsidP="00651E4E">
            <w:pPr>
              <w:tabs>
                <w:tab w:val="left" w:pos="5805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22464" behindDoc="0" locked="0" layoutInCell="1" allowOverlap="1" wp14:anchorId="5CB25DC9" wp14:editId="09C7A4E2">
                      <wp:simplePos x="0" y="0"/>
                      <wp:positionH relativeFrom="column">
                        <wp:posOffset>2961005</wp:posOffset>
                      </wp:positionH>
                      <wp:positionV relativeFrom="paragraph">
                        <wp:posOffset>160020</wp:posOffset>
                      </wp:positionV>
                      <wp:extent cx="1432560" cy="1638300"/>
                      <wp:effectExtent l="0" t="0" r="15240" b="1905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32560" cy="1638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196F1DD" w14:textId="3C6E9618" w:rsidR="00F24F95" w:rsidRPr="00DD1988" w:rsidRDefault="00F24F95" w:rsidP="00F24F95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DD1988">
                                    <w:rPr>
                                      <w:sz w:val="16"/>
                                      <w:szCs w:val="16"/>
                                    </w:rPr>
                                    <w:t xml:space="preserve">Item: </w:t>
                                  </w:r>
                                  <w:r w:rsidR="005A7E00">
                                    <w:t>B 52 SQUADRON</w:t>
                                  </w:r>
                                </w:p>
                                <w:p w14:paraId="35849093" w14:textId="77777777" w:rsidR="005A7E00" w:rsidRPr="00024FFA" w:rsidRDefault="005A7E00" w:rsidP="005A7E00">
                                  <w:pPr>
                                    <w:rPr>
                                      <w:szCs w:val="18"/>
                                    </w:rPr>
                                  </w:pPr>
                                  <w:r w:rsidRPr="00024FFA">
                                    <w:rPr>
                                      <w:szCs w:val="18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Cs w:val="18"/>
                                    </w:rPr>
                                    <w:t>BLACK</w:t>
                                  </w:r>
                                </w:p>
                                <w:p w14:paraId="39AB282D" w14:textId="77777777" w:rsidR="005A7E00" w:rsidRDefault="005A7E00" w:rsidP="005A7E00">
                                  <w:pPr>
                                    <w:rPr>
                                      <w:szCs w:val="18"/>
                                    </w:rPr>
                                  </w:pPr>
                                  <w:r w:rsidRPr="00024FFA">
                                    <w:rPr>
                                      <w:szCs w:val="18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Cs w:val="18"/>
                                    </w:rPr>
                                    <w:t>BLACK</w:t>
                                  </w:r>
                                </w:p>
                                <w:p w14:paraId="763118D7" w14:textId="77777777" w:rsidR="005A7E00" w:rsidRPr="00024FFA" w:rsidRDefault="005A7E00" w:rsidP="005A7E00">
                                  <w:pPr>
                                    <w:rPr>
                                      <w:szCs w:val="18"/>
                                    </w:rPr>
                                  </w:pPr>
                                  <w:r w:rsidRPr="00024FFA">
                                    <w:rPr>
                                      <w:szCs w:val="18"/>
                                    </w:rPr>
                                    <w:t>Style Color: MCAM</w:t>
                                  </w:r>
                                </w:p>
                                <w:p w14:paraId="5492EFC8" w14:textId="06394055" w:rsidR="005A7E00" w:rsidRPr="00024FFA" w:rsidRDefault="005A7E00" w:rsidP="005A7E00">
                                  <w:pPr>
                                    <w:rPr>
                                      <w:szCs w:val="18"/>
                                    </w:rPr>
                                  </w:pPr>
                                  <w:r w:rsidRPr="00024FFA">
                                    <w:rPr>
                                      <w:szCs w:val="18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Cs w:val="18"/>
                                    </w:rPr>
                                    <w:t>MCAM</w:t>
                                  </w:r>
                                </w:p>
                                <w:p w14:paraId="2405B947" w14:textId="77777777" w:rsidR="005A7E00" w:rsidRPr="00024FFA" w:rsidRDefault="005A7E00" w:rsidP="005A7E00">
                                  <w:pPr>
                                    <w:rPr>
                                      <w:szCs w:val="18"/>
                                    </w:rPr>
                                  </w:pPr>
                                  <w:r w:rsidRPr="00024FFA">
                                    <w:rPr>
                                      <w:szCs w:val="18"/>
                                    </w:rPr>
                                    <w:t xml:space="preserve">Style Color: RG </w:t>
                                  </w:r>
                                </w:p>
                                <w:p w14:paraId="0AA1A8AC" w14:textId="77777777" w:rsidR="005A7E00" w:rsidRPr="00024FFA" w:rsidRDefault="005A7E00" w:rsidP="005A7E00">
                                  <w:pPr>
                                    <w:rPr>
                                      <w:szCs w:val="18"/>
                                    </w:rPr>
                                  </w:pPr>
                                  <w:r w:rsidRPr="00024FFA">
                                    <w:rPr>
                                      <w:szCs w:val="18"/>
                                    </w:rPr>
                                    <w:t>RM Color: RG</w:t>
                                  </w:r>
                                </w:p>
                                <w:p w14:paraId="20B6B72B" w14:textId="77777777" w:rsidR="00F24F95" w:rsidRPr="003503AC" w:rsidRDefault="00F24F95" w:rsidP="00F24F95"/>
                                <w:p w14:paraId="1C9DC138" w14:textId="77777777" w:rsidR="00F24F95" w:rsidRDefault="00F24F95" w:rsidP="00F24F9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B25DC9" id="Text Box 8" o:spid="_x0000_s1028" type="#_x0000_t202" style="position:absolute;margin-left:233.15pt;margin-top:12.6pt;width:112.8pt;height:129pt;z-index:25222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" fillcolor="white [3201]" strokeweight=".5pt">
                      <v:textbox>
                        <w:txbxContent>
                          <w:p w14:paraId="0196F1DD" w14:textId="3C6E9618" w:rsidR="00F24F95" w:rsidRPr="00DD1988" w:rsidRDefault="00F24F95" w:rsidP="00F24F9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DD1988">
                              <w:rPr>
                                <w:sz w:val="16"/>
                                <w:szCs w:val="16"/>
                              </w:rPr>
                              <w:t xml:space="preserve">Item: </w:t>
                            </w:r>
                            <w:r w:rsidR="005A7E00">
                              <w:t>B 52 SQUADRON</w:t>
                            </w:r>
                          </w:p>
                          <w:p w14:paraId="35849093" w14:textId="77777777" w:rsidR="005A7E00" w:rsidRPr="00024FFA" w:rsidRDefault="005A7E00" w:rsidP="005A7E00">
                            <w:pPr>
                              <w:rPr>
                                <w:szCs w:val="18"/>
                              </w:rPr>
                            </w:pPr>
                            <w:r w:rsidRPr="00024FFA">
                              <w:rPr>
                                <w:szCs w:val="18"/>
                              </w:rPr>
                              <w:t xml:space="preserve">Style Color: </w:t>
                            </w:r>
                            <w:r>
                              <w:rPr>
                                <w:szCs w:val="18"/>
                              </w:rPr>
                              <w:t>BLACK</w:t>
                            </w:r>
                          </w:p>
                          <w:p w14:paraId="39AB282D" w14:textId="77777777" w:rsidR="005A7E00" w:rsidRDefault="005A7E00" w:rsidP="005A7E00">
                            <w:pPr>
                              <w:rPr>
                                <w:szCs w:val="18"/>
                              </w:rPr>
                            </w:pPr>
                            <w:r w:rsidRPr="00024FFA">
                              <w:rPr>
                                <w:szCs w:val="18"/>
                              </w:rPr>
                              <w:t xml:space="preserve">RM Color: </w:t>
                            </w:r>
                            <w:r>
                              <w:rPr>
                                <w:szCs w:val="18"/>
                              </w:rPr>
                              <w:t>BLACK</w:t>
                            </w:r>
                          </w:p>
                          <w:p w14:paraId="763118D7" w14:textId="77777777" w:rsidR="005A7E00" w:rsidRPr="00024FFA" w:rsidRDefault="005A7E00" w:rsidP="005A7E00">
                            <w:pPr>
                              <w:rPr>
                                <w:szCs w:val="18"/>
                              </w:rPr>
                            </w:pPr>
                            <w:r w:rsidRPr="00024FFA">
                              <w:rPr>
                                <w:szCs w:val="18"/>
                              </w:rPr>
                              <w:t>Style Color: MCAM</w:t>
                            </w:r>
                          </w:p>
                          <w:p w14:paraId="5492EFC8" w14:textId="06394055" w:rsidR="005A7E00" w:rsidRPr="00024FFA" w:rsidRDefault="005A7E00" w:rsidP="005A7E00">
                            <w:pPr>
                              <w:rPr>
                                <w:szCs w:val="18"/>
                              </w:rPr>
                            </w:pPr>
                            <w:r w:rsidRPr="00024FFA">
                              <w:rPr>
                                <w:szCs w:val="18"/>
                              </w:rPr>
                              <w:t xml:space="preserve">RM Color: </w:t>
                            </w:r>
                            <w:r>
                              <w:rPr>
                                <w:szCs w:val="18"/>
                              </w:rPr>
                              <w:t>MCAM</w:t>
                            </w:r>
                          </w:p>
                          <w:p w14:paraId="2405B947" w14:textId="77777777" w:rsidR="005A7E00" w:rsidRPr="00024FFA" w:rsidRDefault="005A7E00" w:rsidP="005A7E00">
                            <w:pPr>
                              <w:rPr>
                                <w:szCs w:val="18"/>
                              </w:rPr>
                            </w:pPr>
                            <w:r w:rsidRPr="00024FFA">
                              <w:rPr>
                                <w:szCs w:val="18"/>
                              </w:rPr>
                              <w:t xml:space="preserve">Style Color: RG </w:t>
                            </w:r>
                          </w:p>
                          <w:p w14:paraId="0AA1A8AC" w14:textId="77777777" w:rsidR="005A7E00" w:rsidRPr="00024FFA" w:rsidRDefault="005A7E00" w:rsidP="005A7E00">
                            <w:pPr>
                              <w:rPr>
                                <w:szCs w:val="18"/>
                              </w:rPr>
                            </w:pPr>
                            <w:r w:rsidRPr="00024FFA">
                              <w:rPr>
                                <w:szCs w:val="18"/>
                              </w:rPr>
                              <w:t>RM Color: RG</w:t>
                            </w:r>
                          </w:p>
                          <w:p w14:paraId="20B6B72B" w14:textId="77777777" w:rsidR="00F24F95" w:rsidRPr="003503AC" w:rsidRDefault="00F24F95" w:rsidP="00F24F95"/>
                          <w:p w14:paraId="1C9DC138" w14:textId="77777777" w:rsidR="00F24F95" w:rsidRDefault="00F24F95" w:rsidP="00F24F95"/>
                        </w:txbxContent>
                      </v:textbox>
                    </v:shape>
                  </w:pict>
                </mc:Fallback>
              </mc:AlternateContent>
            </w:r>
            <w:r w:rsidR="00651E4E">
              <w:tab/>
            </w:r>
          </w:p>
          <w:p w14:paraId="57804E96" w14:textId="27F45332" w:rsidR="00651E4E" w:rsidRPr="00651E4E" w:rsidRDefault="00651E4E" w:rsidP="00651E4E"/>
          <w:p w14:paraId="74C2D678" w14:textId="21272F1D" w:rsidR="00004C71" w:rsidRDefault="005A7E00" w:rsidP="00004C71">
            <w:pPr>
              <w:pStyle w:val="NormalWeb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86624" behindDoc="0" locked="0" layoutInCell="1" allowOverlap="1" wp14:anchorId="1315F017" wp14:editId="2CB48A91">
                      <wp:simplePos x="0" y="0"/>
                      <wp:positionH relativeFrom="column">
                        <wp:posOffset>1261745</wp:posOffset>
                      </wp:positionH>
                      <wp:positionV relativeFrom="paragraph">
                        <wp:posOffset>115570</wp:posOffset>
                      </wp:positionV>
                      <wp:extent cx="1691640" cy="45085"/>
                      <wp:effectExtent l="38100" t="38100" r="22860" b="88265"/>
                      <wp:wrapSquare wrapText="bothSides"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91640" cy="4508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838A05" id="Straight Arrow Connector 7" o:spid="_x0000_s1026" type="#_x0000_t32" style="position:absolute;margin-left:99.35pt;margin-top:9.1pt;width:133.2pt;height:3.55pt;flip:x;z-index:25218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" strokecolor="#5b9bd5 [3204]" strokeweight=".5pt">
                      <v:stroke endarrow="block" joinstyle="miter"/>
                      <w10:wrap type="square"/>
                    </v:shape>
                  </w:pict>
                </mc:Fallback>
              </mc:AlternateContent>
            </w:r>
          </w:p>
          <w:p w14:paraId="576671C5" w14:textId="2BFAB482" w:rsidR="00651E4E" w:rsidRPr="00651E4E" w:rsidRDefault="00651E4E" w:rsidP="00651E4E"/>
          <w:p w14:paraId="55E38785" w14:textId="3DD3BECD" w:rsidR="00651E4E" w:rsidRPr="00651E4E" w:rsidRDefault="00651E4E" w:rsidP="00651E4E"/>
          <w:p w14:paraId="46003A29" w14:textId="636185B8" w:rsidR="00651E4E" w:rsidRDefault="00651E4E" w:rsidP="00024FFA">
            <w:r>
              <w:tab/>
            </w:r>
          </w:p>
          <w:p w14:paraId="62B8C40B" w14:textId="0222A675" w:rsidR="00024FFA" w:rsidRPr="00024FFA" w:rsidRDefault="00024FFA" w:rsidP="00024FFA"/>
        </w:tc>
      </w:tr>
    </w:tbl>
    <w:p w14:paraId="0A80E094" w14:textId="745780B2" w:rsidR="00433A09" w:rsidRDefault="00433A09" w:rsidP="00433A09"/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8B6319" w:rsidRPr="00DE4BCC" w14:paraId="1FCE50D2" w14:textId="77777777" w:rsidTr="00AC2C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39E4F66C" w14:textId="77777777" w:rsidR="008B6319" w:rsidRPr="00DE4BCC" w:rsidRDefault="008B6319" w:rsidP="00AC2C8E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 xml:space="preserve">Images </w:t>
            </w:r>
          </w:p>
        </w:tc>
      </w:tr>
      <w:tr w:rsidR="008B6319" w:rsidRPr="00DE4BCC" w14:paraId="03B03ABE" w14:textId="77777777" w:rsidTr="005A7E00">
        <w:trPr>
          <w:trHeight w:val="6983"/>
        </w:trPr>
        <w:tc>
          <w:tcPr>
            <w:tcW w:w="5000" w:type="pct"/>
          </w:tcPr>
          <w:p w14:paraId="21D857E2" w14:textId="1DBBEB21" w:rsidR="008E1A43" w:rsidRPr="005A7E00" w:rsidRDefault="005A7E00" w:rsidP="005A7E0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88672" behindDoc="0" locked="0" layoutInCell="1" allowOverlap="1" wp14:anchorId="5BE7DC8A" wp14:editId="3DFA23EA">
                      <wp:simplePos x="0" y="0"/>
                      <wp:positionH relativeFrom="column">
                        <wp:posOffset>869315</wp:posOffset>
                      </wp:positionH>
                      <wp:positionV relativeFrom="paragraph">
                        <wp:posOffset>3340100</wp:posOffset>
                      </wp:positionV>
                      <wp:extent cx="1611630" cy="156210"/>
                      <wp:effectExtent l="38100" t="0" r="26670" b="91440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11630" cy="15621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4A161D" id="Straight Arrow Connector 9" o:spid="_x0000_s1026" type="#_x0000_t32" style="position:absolute;margin-left:68.45pt;margin-top:263pt;width:126.9pt;height:12.3pt;flip:x;z-index:25218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51136" behindDoc="0" locked="0" layoutInCell="1" allowOverlap="1" wp14:anchorId="297E087A" wp14:editId="4D6B5A24">
                      <wp:simplePos x="0" y="0"/>
                      <wp:positionH relativeFrom="column">
                        <wp:posOffset>2485390</wp:posOffset>
                      </wp:positionH>
                      <wp:positionV relativeFrom="paragraph">
                        <wp:posOffset>2580005</wp:posOffset>
                      </wp:positionV>
                      <wp:extent cx="1432560" cy="1638300"/>
                      <wp:effectExtent l="0" t="0" r="15240" b="19050"/>
                      <wp:wrapNone/>
                      <wp:docPr id="26" name="Text Box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32560" cy="1638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E086073" w14:textId="77777777" w:rsidR="005A7E00" w:rsidRPr="00DD1988" w:rsidRDefault="005A7E00" w:rsidP="005A7E00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DD1988">
                                    <w:rPr>
                                      <w:sz w:val="16"/>
                                      <w:szCs w:val="16"/>
                                    </w:rPr>
                                    <w:t xml:space="preserve">Item: </w:t>
                                  </w:r>
                                  <w:r>
                                    <w:t>B 52 SQUADRON</w:t>
                                  </w:r>
                                </w:p>
                                <w:p w14:paraId="7268D1A6" w14:textId="77777777" w:rsidR="005A7E00" w:rsidRPr="00024FFA" w:rsidRDefault="005A7E00" w:rsidP="005A7E00">
                                  <w:pPr>
                                    <w:rPr>
                                      <w:szCs w:val="18"/>
                                    </w:rPr>
                                  </w:pPr>
                                  <w:r w:rsidRPr="00024FFA">
                                    <w:rPr>
                                      <w:szCs w:val="18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Cs w:val="18"/>
                                    </w:rPr>
                                    <w:t>BLACK</w:t>
                                  </w:r>
                                </w:p>
                                <w:p w14:paraId="3A3FBE26" w14:textId="77777777" w:rsidR="005A7E00" w:rsidRDefault="005A7E00" w:rsidP="005A7E00">
                                  <w:pPr>
                                    <w:rPr>
                                      <w:szCs w:val="18"/>
                                    </w:rPr>
                                  </w:pPr>
                                  <w:r w:rsidRPr="00024FFA">
                                    <w:rPr>
                                      <w:szCs w:val="18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Cs w:val="18"/>
                                    </w:rPr>
                                    <w:t>BLACK</w:t>
                                  </w:r>
                                </w:p>
                                <w:p w14:paraId="3A6E8090" w14:textId="77777777" w:rsidR="005A7E00" w:rsidRPr="00024FFA" w:rsidRDefault="005A7E00" w:rsidP="005A7E00">
                                  <w:pPr>
                                    <w:rPr>
                                      <w:szCs w:val="18"/>
                                    </w:rPr>
                                  </w:pPr>
                                  <w:r w:rsidRPr="00024FFA">
                                    <w:rPr>
                                      <w:szCs w:val="18"/>
                                    </w:rPr>
                                    <w:t>Style Color: MCAM</w:t>
                                  </w:r>
                                </w:p>
                                <w:p w14:paraId="3C46D61A" w14:textId="31ADA8AC" w:rsidR="005A7E00" w:rsidRPr="00024FFA" w:rsidRDefault="005A7E00" w:rsidP="005A7E00">
                                  <w:pPr>
                                    <w:rPr>
                                      <w:szCs w:val="18"/>
                                    </w:rPr>
                                  </w:pPr>
                                  <w:r w:rsidRPr="00024FFA">
                                    <w:rPr>
                                      <w:szCs w:val="18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Cs w:val="18"/>
                                    </w:rPr>
                                    <w:t>CBK</w:t>
                                  </w:r>
                                </w:p>
                                <w:p w14:paraId="0490695B" w14:textId="77777777" w:rsidR="005A7E00" w:rsidRPr="00024FFA" w:rsidRDefault="005A7E00" w:rsidP="005A7E00">
                                  <w:pPr>
                                    <w:rPr>
                                      <w:szCs w:val="18"/>
                                    </w:rPr>
                                  </w:pPr>
                                  <w:r w:rsidRPr="00024FFA">
                                    <w:rPr>
                                      <w:szCs w:val="18"/>
                                    </w:rPr>
                                    <w:t xml:space="preserve">Style Color: RG </w:t>
                                  </w:r>
                                </w:p>
                                <w:p w14:paraId="33268D98" w14:textId="77777777" w:rsidR="005A7E00" w:rsidRPr="00024FFA" w:rsidRDefault="005A7E00" w:rsidP="005A7E00">
                                  <w:pPr>
                                    <w:rPr>
                                      <w:szCs w:val="18"/>
                                    </w:rPr>
                                  </w:pPr>
                                  <w:r w:rsidRPr="00024FFA">
                                    <w:rPr>
                                      <w:szCs w:val="18"/>
                                    </w:rPr>
                                    <w:t>RM Color: RG</w:t>
                                  </w:r>
                                </w:p>
                                <w:p w14:paraId="6912C946" w14:textId="77777777" w:rsidR="005A7E00" w:rsidRPr="003503AC" w:rsidRDefault="005A7E00" w:rsidP="005A7E00"/>
                                <w:p w14:paraId="10C06018" w14:textId="77777777" w:rsidR="005A7E00" w:rsidRDefault="005A7E00" w:rsidP="005A7E0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7E087A" id="Text Box 26" o:spid="_x0000_s1029" type="#_x0000_t202" style="position:absolute;margin-left:195.7pt;margin-top:203.15pt;width:112.8pt;height:129pt;z-index:25225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" fillcolor="white [3201]" strokeweight=".5pt">
                      <v:textbox>
                        <w:txbxContent>
                          <w:p w14:paraId="0E086073" w14:textId="77777777" w:rsidR="005A7E00" w:rsidRPr="00DD1988" w:rsidRDefault="005A7E00" w:rsidP="005A7E0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DD1988">
                              <w:rPr>
                                <w:sz w:val="16"/>
                                <w:szCs w:val="16"/>
                              </w:rPr>
                              <w:t xml:space="preserve">Item: </w:t>
                            </w:r>
                            <w:r>
                              <w:t>B 52 SQUADRON</w:t>
                            </w:r>
                          </w:p>
                          <w:p w14:paraId="7268D1A6" w14:textId="77777777" w:rsidR="005A7E00" w:rsidRPr="00024FFA" w:rsidRDefault="005A7E00" w:rsidP="005A7E00">
                            <w:pPr>
                              <w:rPr>
                                <w:szCs w:val="18"/>
                              </w:rPr>
                            </w:pPr>
                            <w:r w:rsidRPr="00024FFA">
                              <w:rPr>
                                <w:szCs w:val="18"/>
                              </w:rPr>
                              <w:t xml:space="preserve">Style Color: </w:t>
                            </w:r>
                            <w:r>
                              <w:rPr>
                                <w:szCs w:val="18"/>
                              </w:rPr>
                              <w:t>BLACK</w:t>
                            </w:r>
                          </w:p>
                          <w:p w14:paraId="3A3FBE26" w14:textId="77777777" w:rsidR="005A7E00" w:rsidRDefault="005A7E00" w:rsidP="005A7E00">
                            <w:pPr>
                              <w:rPr>
                                <w:szCs w:val="18"/>
                              </w:rPr>
                            </w:pPr>
                            <w:r w:rsidRPr="00024FFA">
                              <w:rPr>
                                <w:szCs w:val="18"/>
                              </w:rPr>
                              <w:t xml:space="preserve">RM Color: </w:t>
                            </w:r>
                            <w:r>
                              <w:rPr>
                                <w:szCs w:val="18"/>
                              </w:rPr>
                              <w:t>BLACK</w:t>
                            </w:r>
                          </w:p>
                          <w:p w14:paraId="3A6E8090" w14:textId="77777777" w:rsidR="005A7E00" w:rsidRPr="00024FFA" w:rsidRDefault="005A7E00" w:rsidP="005A7E00">
                            <w:pPr>
                              <w:rPr>
                                <w:szCs w:val="18"/>
                              </w:rPr>
                            </w:pPr>
                            <w:r w:rsidRPr="00024FFA">
                              <w:rPr>
                                <w:szCs w:val="18"/>
                              </w:rPr>
                              <w:t>Style Color: MCAM</w:t>
                            </w:r>
                          </w:p>
                          <w:p w14:paraId="3C46D61A" w14:textId="31ADA8AC" w:rsidR="005A7E00" w:rsidRPr="00024FFA" w:rsidRDefault="005A7E00" w:rsidP="005A7E00">
                            <w:pPr>
                              <w:rPr>
                                <w:szCs w:val="18"/>
                              </w:rPr>
                            </w:pPr>
                            <w:r w:rsidRPr="00024FFA">
                              <w:rPr>
                                <w:szCs w:val="18"/>
                              </w:rPr>
                              <w:t xml:space="preserve">RM Color: </w:t>
                            </w:r>
                            <w:r>
                              <w:rPr>
                                <w:szCs w:val="18"/>
                              </w:rPr>
                              <w:t>CBK</w:t>
                            </w:r>
                          </w:p>
                          <w:p w14:paraId="0490695B" w14:textId="77777777" w:rsidR="005A7E00" w:rsidRPr="00024FFA" w:rsidRDefault="005A7E00" w:rsidP="005A7E00">
                            <w:pPr>
                              <w:rPr>
                                <w:szCs w:val="18"/>
                              </w:rPr>
                            </w:pPr>
                            <w:r w:rsidRPr="00024FFA">
                              <w:rPr>
                                <w:szCs w:val="18"/>
                              </w:rPr>
                              <w:t xml:space="preserve">Style Color: RG </w:t>
                            </w:r>
                          </w:p>
                          <w:p w14:paraId="33268D98" w14:textId="77777777" w:rsidR="005A7E00" w:rsidRPr="00024FFA" w:rsidRDefault="005A7E00" w:rsidP="005A7E00">
                            <w:pPr>
                              <w:rPr>
                                <w:szCs w:val="18"/>
                              </w:rPr>
                            </w:pPr>
                            <w:r w:rsidRPr="00024FFA">
                              <w:rPr>
                                <w:szCs w:val="18"/>
                              </w:rPr>
                              <w:t>RM Color: RG</w:t>
                            </w:r>
                          </w:p>
                          <w:p w14:paraId="6912C946" w14:textId="77777777" w:rsidR="005A7E00" w:rsidRPr="003503AC" w:rsidRDefault="005A7E00" w:rsidP="005A7E00"/>
                          <w:p w14:paraId="10C06018" w14:textId="77777777" w:rsidR="005A7E00" w:rsidRDefault="005A7E00" w:rsidP="005A7E00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93792" behindDoc="0" locked="0" layoutInCell="1" allowOverlap="1" wp14:anchorId="6E0FD50F" wp14:editId="06AFBA1B">
                      <wp:simplePos x="0" y="0"/>
                      <wp:positionH relativeFrom="column">
                        <wp:posOffset>1063625</wp:posOffset>
                      </wp:positionH>
                      <wp:positionV relativeFrom="paragraph">
                        <wp:posOffset>1854200</wp:posOffset>
                      </wp:positionV>
                      <wp:extent cx="1470660" cy="937260"/>
                      <wp:effectExtent l="38100" t="0" r="15240" b="53340"/>
                      <wp:wrapNone/>
                      <wp:docPr id="16" name="Straight Arrow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70660" cy="9372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278BFF" id="Straight Arrow Connector 16" o:spid="_x0000_s1026" type="#_x0000_t32" style="position:absolute;margin-left:83.75pt;margin-top:146pt;width:115.8pt;height:73.8pt;flip:x;z-index:25219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53184" behindDoc="0" locked="0" layoutInCell="1" allowOverlap="1" wp14:anchorId="57A2204D" wp14:editId="0048584C">
                      <wp:simplePos x="0" y="0"/>
                      <wp:positionH relativeFrom="column">
                        <wp:posOffset>2522855</wp:posOffset>
                      </wp:positionH>
                      <wp:positionV relativeFrom="paragraph">
                        <wp:posOffset>1617980</wp:posOffset>
                      </wp:positionV>
                      <wp:extent cx="2720340" cy="670560"/>
                      <wp:effectExtent l="0" t="0" r="22860" b="15240"/>
                      <wp:wrapNone/>
                      <wp:docPr id="28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20340" cy="6705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10890B9" w14:textId="46606D3E" w:rsidR="005A7E00" w:rsidRPr="00DD1988" w:rsidRDefault="005A7E00" w:rsidP="005A7E00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DD1988">
                                    <w:rPr>
                                      <w:sz w:val="16"/>
                                      <w:szCs w:val="16"/>
                                    </w:rPr>
                                    <w:t xml:space="preserve">Item: </w:t>
                                  </w:r>
                                  <w:r>
                                    <w:t>B 52 SQUADRON INSIDE 1MM PP BOARD</w:t>
                                  </w:r>
                                </w:p>
                                <w:p w14:paraId="50A4D7BB" w14:textId="640ED811" w:rsidR="005A7E00" w:rsidRPr="00024FFA" w:rsidRDefault="005A7E00" w:rsidP="005A7E00">
                                  <w:pPr>
                                    <w:rPr>
                                      <w:szCs w:val="18"/>
                                    </w:rPr>
                                  </w:pPr>
                                  <w:r w:rsidRPr="00024FFA">
                                    <w:rPr>
                                      <w:szCs w:val="18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Cs w:val="18"/>
                                    </w:rPr>
                                    <w:t>ALL COLOR</w:t>
                                  </w:r>
                                </w:p>
                                <w:p w14:paraId="76DE1BF6" w14:textId="6A0521CA" w:rsidR="005A7E00" w:rsidRPr="005A7E00" w:rsidRDefault="005A7E00" w:rsidP="005A7E00">
                                  <w:pPr>
                                    <w:rPr>
                                      <w:szCs w:val="18"/>
                                    </w:rPr>
                                  </w:pPr>
                                  <w:r w:rsidRPr="00024FFA">
                                    <w:rPr>
                                      <w:szCs w:val="18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Cs w:val="18"/>
                                    </w:rPr>
                                    <w:t>BLACK</w:t>
                                  </w: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A2204D" id="Text Box 28" o:spid="_x0000_s1030" type="#_x0000_t202" style="position:absolute;margin-left:198.65pt;margin-top:127.4pt;width:214.2pt;height:52.8pt;z-index:25225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" fillcolor="white [3201]" strokeweight=".5pt">
                      <v:textbox>
                        <w:txbxContent>
                          <w:p w14:paraId="510890B9" w14:textId="46606D3E" w:rsidR="005A7E00" w:rsidRPr="00DD1988" w:rsidRDefault="005A7E00" w:rsidP="005A7E0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DD1988">
                              <w:rPr>
                                <w:sz w:val="16"/>
                                <w:szCs w:val="16"/>
                              </w:rPr>
                              <w:t xml:space="preserve">Item: </w:t>
                            </w:r>
                            <w:r>
                              <w:t>B 52 SQUADRON INSIDE 1MM PP BOARD</w:t>
                            </w:r>
                          </w:p>
                          <w:p w14:paraId="50A4D7BB" w14:textId="640ED811" w:rsidR="005A7E00" w:rsidRPr="00024FFA" w:rsidRDefault="005A7E00" w:rsidP="005A7E00">
                            <w:pPr>
                              <w:rPr>
                                <w:szCs w:val="18"/>
                              </w:rPr>
                            </w:pPr>
                            <w:r w:rsidRPr="00024FFA">
                              <w:rPr>
                                <w:szCs w:val="18"/>
                              </w:rPr>
                              <w:t xml:space="preserve">Style Color: </w:t>
                            </w:r>
                            <w:r>
                              <w:rPr>
                                <w:szCs w:val="18"/>
                              </w:rPr>
                              <w:t>ALL COLOR</w:t>
                            </w:r>
                          </w:p>
                          <w:p w14:paraId="76DE1BF6" w14:textId="6A0521CA" w:rsidR="005A7E00" w:rsidRPr="005A7E00" w:rsidRDefault="005A7E00" w:rsidP="005A7E00">
                            <w:pPr>
                              <w:rPr>
                                <w:szCs w:val="18"/>
                              </w:rPr>
                            </w:pPr>
                            <w:r w:rsidRPr="00024FFA">
                              <w:rPr>
                                <w:szCs w:val="18"/>
                              </w:rPr>
                              <w:t xml:space="preserve">RM Color: </w:t>
                            </w:r>
                            <w:r>
                              <w:rPr>
                                <w:szCs w:val="18"/>
                              </w:rPr>
                              <w:t>BLACK</w:t>
                            </w:r>
                            <w: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55232" behindDoc="0" locked="0" layoutInCell="1" allowOverlap="1" wp14:anchorId="2D6713C2" wp14:editId="41FDA382">
                      <wp:simplePos x="0" y="0"/>
                      <wp:positionH relativeFrom="column">
                        <wp:posOffset>621665</wp:posOffset>
                      </wp:positionH>
                      <wp:positionV relativeFrom="paragraph">
                        <wp:posOffset>1008380</wp:posOffset>
                      </wp:positionV>
                      <wp:extent cx="609600" cy="228600"/>
                      <wp:effectExtent l="0" t="0" r="19050" b="19050"/>
                      <wp:wrapNone/>
                      <wp:docPr id="33" name="Text Box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9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D4827FF" w14:textId="51E266A4" w:rsidR="005A7E00" w:rsidRDefault="005A7E00">
                                  <w:r>
                                    <w:t>12.5CM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6713C2" id="Text Box 33" o:spid="_x0000_s1031" type="#_x0000_t202" style="position:absolute;margin-left:48.95pt;margin-top:79.4pt;width:48pt;height:18pt;z-index:25225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" fillcolor="white [3201]" strokeweight=".5pt">
                      <v:textbox>
                        <w:txbxContent>
                          <w:p w14:paraId="1D4827FF" w14:textId="51E266A4" w:rsidR="005A7E00" w:rsidRDefault="005A7E00">
                            <w:r>
                              <w:t>12.5CM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54208" behindDoc="0" locked="0" layoutInCell="1" allowOverlap="1" wp14:anchorId="29C6AD29" wp14:editId="2110B85A">
                      <wp:simplePos x="0" y="0"/>
                      <wp:positionH relativeFrom="column">
                        <wp:posOffset>530225</wp:posOffset>
                      </wp:positionH>
                      <wp:positionV relativeFrom="paragraph">
                        <wp:posOffset>132080</wp:posOffset>
                      </wp:positionV>
                      <wp:extent cx="45719" cy="2179320"/>
                      <wp:effectExtent l="76200" t="38100" r="69215" b="49530"/>
                      <wp:wrapNone/>
                      <wp:docPr id="32" name="Straight Arrow Connector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5719" cy="217932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0D0ED2" id="Straight Arrow Connector 32" o:spid="_x0000_s1026" type="#_x0000_t32" style="position:absolute;margin-left:41.75pt;margin-top:10.4pt;width:3.6pt;height:171.6pt;flip:x;z-index:25225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" strokecolor="#5b9bd5 [3204]" strokeweight="1pt">
                      <v:stroke startarrow="block" endarrow="block" joinstyle="miter"/>
                    </v:shape>
                  </w:pict>
                </mc:Fallback>
              </mc:AlternateContent>
            </w:r>
            <w:r w:rsidRPr="005A7E00">
              <w:rPr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w:drawing>
                <wp:inline distT="0" distB="0" distL="0" distR="0" wp14:anchorId="7EBCE047" wp14:editId="51401830">
                  <wp:extent cx="4394481" cy="1676749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74" t="28096" r="5687" b="27541"/>
                          <a:stretch/>
                        </pic:blipFill>
                        <pic:spPr bwMode="auto">
                          <a:xfrm rot="16200000">
                            <a:off x="0" y="0"/>
                            <a:ext cx="4428179" cy="16896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A26CD62" w14:textId="3C3F18DA" w:rsidR="00DF12C2" w:rsidRDefault="00DF12C2" w:rsidP="00433A09"/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66283E" w:rsidRPr="00DE4BCC" w14:paraId="5A17D5B6" w14:textId="77777777" w:rsidTr="004D02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75E48038" w14:textId="39D1136A" w:rsidR="0066283E" w:rsidRPr="00DE4BCC" w:rsidRDefault="0066283E" w:rsidP="004D0279">
            <w:pPr>
              <w:rPr>
                <w:color w:val="auto"/>
              </w:rPr>
            </w:pPr>
            <w:r>
              <w:rPr>
                <w:color w:val="auto"/>
                <w:sz w:val="20"/>
                <w:szCs w:val="22"/>
              </w:rPr>
              <w:t xml:space="preserve">Label </w:t>
            </w:r>
            <w:r w:rsidR="00390E98">
              <w:rPr>
                <w:color w:val="auto"/>
                <w:sz w:val="20"/>
                <w:szCs w:val="22"/>
              </w:rPr>
              <w:t>placement</w:t>
            </w:r>
          </w:p>
        </w:tc>
      </w:tr>
      <w:tr w:rsidR="0066283E" w:rsidRPr="00DE4BCC" w14:paraId="13D67415" w14:textId="77777777" w:rsidTr="005A7E00">
        <w:trPr>
          <w:trHeight w:val="4823"/>
        </w:trPr>
        <w:tc>
          <w:tcPr>
            <w:tcW w:w="5000" w:type="pct"/>
          </w:tcPr>
          <w:p w14:paraId="55787B0E" w14:textId="3132BCEB" w:rsidR="005A7E00" w:rsidRPr="005A7E00" w:rsidRDefault="005A7E00" w:rsidP="005A7E0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5A7E00">
              <w:rPr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w:drawing>
                <wp:anchor distT="0" distB="0" distL="114300" distR="114300" simplePos="0" relativeHeight="252256256" behindDoc="1" locked="0" layoutInCell="1" allowOverlap="1" wp14:anchorId="2AF6B487" wp14:editId="48F8D55A">
                  <wp:simplePos x="0" y="0"/>
                  <wp:positionH relativeFrom="column">
                    <wp:posOffset>133985</wp:posOffset>
                  </wp:positionH>
                  <wp:positionV relativeFrom="paragraph">
                    <wp:posOffset>276860</wp:posOffset>
                  </wp:positionV>
                  <wp:extent cx="2106800" cy="2636520"/>
                  <wp:effectExtent l="0" t="0" r="0" b="0"/>
                  <wp:wrapNone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073" t="22330" r="22505" b="24688"/>
                          <a:stretch/>
                        </pic:blipFill>
                        <pic:spPr bwMode="auto">
                          <a:xfrm>
                            <a:off x="0" y="0"/>
                            <a:ext cx="2106800" cy="2636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C535451" w14:textId="7B9EC731" w:rsidR="0066283E" w:rsidRPr="0066283E" w:rsidRDefault="00DF12C2" w:rsidP="005A7E00">
            <w:pPr>
              <w:pStyle w:val="NormalWeb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03008" behindDoc="0" locked="0" layoutInCell="1" allowOverlap="1" wp14:anchorId="563479C3" wp14:editId="57D2BFFF">
                      <wp:simplePos x="0" y="0"/>
                      <wp:positionH relativeFrom="column">
                        <wp:posOffset>1772285</wp:posOffset>
                      </wp:positionH>
                      <wp:positionV relativeFrom="paragraph">
                        <wp:posOffset>1116965</wp:posOffset>
                      </wp:positionV>
                      <wp:extent cx="1419225" cy="0"/>
                      <wp:effectExtent l="38100" t="76200" r="0" b="95250"/>
                      <wp:wrapNone/>
                      <wp:docPr id="52" name="Straight Arrow Connector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192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CB42BFE" id="Straight Arrow Connector 52" o:spid="_x0000_s1026" type="#_x0000_t32" style="position:absolute;margin-left:139.55pt;margin-top:87.95pt;width:111.75pt;height:0;flip:x;z-index:25220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A21B9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2B334C1E" wp14:editId="745FAB46">
                      <wp:simplePos x="0" y="0"/>
                      <wp:positionH relativeFrom="column">
                        <wp:posOffset>3343910</wp:posOffset>
                      </wp:positionH>
                      <wp:positionV relativeFrom="paragraph">
                        <wp:posOffset>726440</wp:posOffset>
                      </wp:positionV>
                      <wp:extent cx="1562100" cy="533400"/>
                      <wp:effectExtent l="0" t="0" r="19050" b="19050"/>
                      <wp:wrapNone/>
                      <wp:docPr id="43" name="Text Box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62100" cy="533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4A59213" w14:textId="5C2637DB" w:rsidR="00390E98" w:rsidRDefault="00A21B93">
                                  <w:r>
                                    <w:t>Attaching on Back Webbing Strap as a Patch label</w:t>
                                  </w:r>
                                  <w:r w:rsidR="00916427"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334C1E" id="Text Box 43" o:spid="_x0000_s1032" type="#_x0000_t202" style="position:absolute;margin-left:263.3pt;margin-top:57.2pt;width:123pt;height:42pt;z-index:251884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" fillcolor="white [3201]" strokeweight=".5pt">
                      <v:textbox>
                        <w:txbxContent>
                          <w:p w14:paraId="54A59213" w14:textId="5C2637DB" w:rsidR="00390E98" w:rsidRDefault="00A21B93">
                            <w:r>
                              <w:t>Attaching on Back Webbing Strap as a Patch label</w:t>
                            </w:r>
                            <w:r w:rsidR="00916427"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B58AD6D" w14:textId="2CB67C4E" w:rsidR="0066283E" w:rsidRDefault="0066283E" w:rsidP="0066283E"/>
    <w:tbl>
      <w:tblPr>
        <w:tblStyle w:val="InvoiceTable"/>
        <w:tblpPr w:leftFromText="180" w:rightFromText="180" w:vertAnchor="text" w:horzAnchor="margin" w:tblpY="-2"/>
        <w:tblW w:w="5000" w:type="pct"/>
        <w:tblLayout w:type="fixed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4B3C6F" w:rsidRPr="00DE4BCC" w14:paraId="5BCD2255" w14:textId="77777777" w:rsidTr="004B3C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47B3E7B7" w14:textId="56FD370A" w:rsidR="004B3C6F" w:rsidRPr="00DE4BCC" w:rsidRDefault="00705F14" w:rsidP="004D0279">
            <w:pPr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Image </w:t>
            </w:r>
          </w:p>
        </w:tc>
      </w:tr>
      <w:tr w:rsidR="004B3C6F" w:rsidRPr="00DE4BCC" w14:paraId="332F4536" w14:textId="77777777" w:rsidTr="004739BF">
        <w:trPr>
          <w:trHeight w:val="9881"/>
        </w:trPr>
        <w:tc>
          <w:tcPr>
            <w:tcW w:w="5000" w:type="pct"/>
            <w:shd w:val="clear" w:color="auto" w:fill="auto"/>
          </w:tcPr>
          <w:p w14:paraId="5F4A90A4" w14:textId="59E48736" w:rsidR="00060E2A" w:rsidRPr="00060E2A" w:rsidRDefault="00B7009D" w:rsidP="00060E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259328" behindDoc="0" locked="0" layoutInCell="1" allowOverlap="1" wp14:anchorId="49046094" wp14:editId="04500DD2">
                      <wp:simplePos x="0" y="0"/>
                      <wp:positionH relativeFrom="column">
                        <wp:posOffset>4172585</wp:posOffset>
                      </wp:positionH>
                      <wp:positionV relativeFrom="paragraph">
                        <wp:posOffset>40005</wp:posOffset>
                      </wp:positionV>
                      <wp:extent cx="449580" cy="220980"/>
                      <wp:effectExtent l="0" t="0" r="26670" b="26670"/>
                      <wp:wrapNone/>
                      <wp:docPr id="45" name="Text Box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9580" cy="2209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9EEEEB4" w14:textId="7208F82A" w:rsidR="00B7009D" w:rsidRDefault="00B7009D">
                                  <w:r>
                                    <w:t>6CM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046094" id="Text Box 45" o:spid="_x0000_s1033" type="#_x0000_t202" style="position:absolute;margin-left:328.55pt;margin-top:3.15pt;width:35.4pt;height:17.4pt;z-index:25225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" fillcolor="white [3201]" strokeweight=".5pt">
                      <v:textbox>
                        <w:txbxContent>
                          <w:p w14:paraId="59EEEEB4" w14:textId="7208F82A" w:rsidR="00B7009D" w:rsidRDefault="00B7009D">
                            <w:r>
                              <w:t>6CM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258304" behindDoc="0" locked="0" layoutInCell="1" allowOverlap="1" wp14:anchorId="53C4FBA5" wp14:editId="607A630E">
                      <wp:simplePos x="0" y="0"/>
                      <wp:positionH relativeFrom="column">
                        <wp:posOffset>2961005</wp:posOffset>
                      </wp:positionH>
                      <wp:positionV relativeFrom="paragraph">
                        <wp:posOffset>337185</wp:posOffset>
                      </wp:positionV>
                      <wp:extent cx="2633980" cy="15240"/>
                      <wp:effectExtent l="19050" t="76200" r="90170" b="99060"/>
                      <wp:wrapNone/>
                      <wp:docPr id="42" name="Straight Arrow Connector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3980" cy="1524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3C3752A" id="Straight Arrow Connector 42" o:spid="_x0000_s1026" type="#_x0000_t32" style="position:absolute;margin-left:233.15pt;margin-top:26.55pt;width:207.4pt;height:1.2pt;z-index:25225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705F1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  <w:t>Label artwork</w:t>
            </w:r>
          </w:p>
          <w:p w14:paraId="19C49C44" w14:textId="06EDAA7C" w:rsidR="00437BEB" w:rsidRDefault="00B7009D" w:rsidP="00DF12C2">
            <w:pPr>
              <w:tabs>
                <w:tab w:val="left" w:pos="5190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60352" behindDoc="0" locked="0" layoutInCell="1" allowOverlap="1" wp14:anchorId="3B88B931" wp14:editId="5758E7B4">
                      <wp:simplePos x="0" y="0"/>
                      <wp:positionH relativeFrom="column">
                        <wp:posOffset>2892425</wp:posOffset>
                      </wp:positionH>
                      <wp:positionV relativeFrom="paragraph">
                        <wp:posOffset>98425</wp:posOffset>
                      </wp:positionV>
                      <wp:extent cx="7620" cy="868680"/>
                      <wp:effectExtent l="76200" t="38100" r="68580" b="64770"/>
                      <wp:wrapNone/>
                      <wp:docPr id="47" name="Straight Arrow Connector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" cy="86868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FF5B04D" id="Straight Arrow Connector 47" o:spid="_x0000_s1026" type="#_x0000_t32" style="position:absolute;margin-left:227.75pt;margin-top:7.75pt;width:.6pt;height:68.4pt;z-index:25226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B7009D">
              <w:rPr>
                <w:noProof/>
              </w:rPr>
              <w:drawing>
                <wp:anchor distT="0" distB="0" distL="114300" distR="114300" simplePos="0" relativeHeight="252257280" behindDoc="1" locked="0" layoutInCell="1" allowOverlap="1" wp14:anchorId="32B3FD18" wp14:editId="208C9D08">
                  <wp:simplePos x="0" y="0"/>
                  <wp:positionH relativeFrom="column">
                    <wp:posOffset>2968625</wp:posOffset>
                  </wp:positionH>
                  <wp:positionV relativeFrom="paragraph">
                    <wp:posOffset>90805</wp:posOffset>
                  </wp:positionV>
                  <wp:extent cx="2641848" cy="883920"/>
                  <wp:effectExtent l="0" t="0" r="635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1848" cy="883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E8B8B3B" w14:textId="6ADA1D7C" w:rsidR="003359A9" w:rsidRPr="003359A9" w:rsidRDefault="00B7009D" w:rsidP="003359A9">
            <w:r>
              <w:rPr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262400" behindDoc="0" locked="0" layoutInCell="1" allowOverlap="1" wp14:anchorId="1315645D" wp14:editId="7EEC86E5">
                      <wp:simplePos x="0" y="0"/>
                      <wp:positionH relativeFrom="column">
                        <wp:posOffset>2351405</wp:posOffset>
                      </wp:positionH>
                      <wp:positionV relativeFrom="paragraph">
                        <wp:posOffset>142240</wp:posOffset>
                      </wp:positionV>
                      <wp:extent cx="449580" cy="220980"/>
                      <wp:effectExtent l="0" t="0" r="26670" b="26670"/>
                      <wp:wrapNone/>
                      <wp:docPr id="49" name="Text Box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9580" cy="2209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57C2943" w14:textId="66763558" w:rsidR="00B7009D" w:rsidRDefault="00B7009D">
                                  <w:r>
                                    <w:t>2CM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15645D" id="Text Box 49" o:spid="_x0000_s1034" type="#_x0000_t202" style="position:absolute;margin-left:185.15pt;margin-top:11.2pt;width:35.4pt;height:17.4pt;z-index:25226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" fillcolor="white [3201]" strokeweight=".5pt">
                      <v:textbox>
                        <w:txbxContent>
                          <w:p w14:paraId="057C2943" w14:textId="66763558" w:rsidR="00B7009D" w:rsidRDefault="00B7009D">
                            <w:r>
                              <w:t>2CM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D8260B9" w14:textId="17B9BE13" w:rsidR="003359A9" w:rsidRPr="003359A9" w:rsidRDefault="003359A9" w:rsidP="003359A9"/>
          <w:p w14:paraId="60226852" w14:textId="26A72A50" w:rsidR="003359A9" w:rsidRPr="003359A9" w:rsidRDefault="003359A9" w:rsidP="003359A9"/>
          <w:p w14:paraId="2C2F8407" w14:textId="50BD7C57" w:rsidR="003359A9" w:rsidRPr="003359A9" w:rsidRDefault="003359A9" w:rsidP="003359A9"/>
          <w:p w14:paraId="3E2BF483" w14:textId="6C9FBCDF" w:rsidR="003359A9" w:rsidRDefault="00B7009D" w:rsidP="003359A9">
            <w:r w:rsidRPr="00B7009D">
              <w:rPr>
                <w:noProof/>
              </w:rPr>
              <w:drawing>
                <wp:anchor distT="0" distB="0" distL="114300" distR="114300" simplePos="0" relativeHeight="252264448" behindDoc="1" locked="0" layoutInCell="1" allowOverlap="1" wp14:anchorId="009AC52F" wp14:editId="4947E3FD">
                  <wp:simplePos x="0" y="0"/>
                  <wp:positionH relativeFrom="column">
                    <wp:posOffset>2884805</wp:posOffset>
                  </wp:positionH>
                  <wp:positionV relativeFrom="paragraph">
                    <wp:posOffset>172720</wp:posOffset>
                  </wp:positionV>
                  <wp:extent cx="2651760" cy="897771"/>
                  <wp:effectExtent l="0" t="0" r="0" b="0"/>
                  <wp:wrapNone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1760" cy="8977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B7009D">
              <w:rPr>
                <w:noProof/>
              </w:rPr>
              <w:drawing>
                <wp:anchor distT="0" distB="0" distL="114300" distR="114300" simplePos="0" relativeHeight="252263424" behindDoc="1" locked="0" layoutInCell="1" allowOverlap="1" wp14:anchorId="4314C9FA" wp14:editId="7766F64E">
                  <wp:simplePos x="0" y="0"/>
                  <wp:positionH relativeFrom="column">
                    <wp:posOffset>65405</wp:posOffset>
                  </wp:positionH>
                  <wp:positionV relativeFrom="paragraph">
                    <wp:posOffset>172720</wp:posOffset>
                  </wp:positionV>
                  <wp:extent cx="2628900" cy="898525"/>
                  <wp:effectExtent l="0" t="0" r="0" b="0"/>
                  <wp:wrapNone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8900" cy="898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840EEC6" w14:textId="3DAE4815" w:rsidR="003359A9" w:rsidRDefault="003359A9" w:rsidP="003359A9"/>
          <w:p w14:paraId="21423A45" w14:textId="77777777" w:rsidR="00566A6C" w:rsidRDefault="00566A6C" w:rsidP="003359A9"/>
          <w:p w14:paraId="26520C39" w14:textId="15DFBD67" w:rsidR="00566A6C" w:rsidRDefault="00566A6C" w:rsidP="003359A9"/>
          <w:p w14:paraId="368BCBA5" w14:textId="77777777" w:rsidR="00566A6C" w:rsidRDefault="00566A6C" w:rsidP="003359A9"/>
          <w:p w14:paraId="05E07B63" w14:textId="7D136893" w:rsidR="00566A6C" w:rsidRDefault="00566A6C" w:rsidP="003359A9"/>
          <w:p w14:paraId="29FC7C46" w14:textId="77777777" w:rsidR="00566A6C" w:rsidRDefault="00566A6C" w:rsidP="003359A9"/>
          <w:p w14:paraId="068E4288" w14:textId="64448BAA" w:rsidR="003359A9" w:rsidRDefault="004739BF" w:rsidP="003359A9">
            <w:r w:rsidRPr="004739BF">
              <w:rPr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w:drawing>
                <wp:anchor distT="0" distB="0" distL="114300" distR="114300" simplePos="0" relativeHeight="252265472" behindDoc="1" locked="0" layoutInCell="1" allowOverlap="1" wp14:anchorId="5C3DFA81" wp14:editId="3F82C56D">
                  <wp:simplePos x="0" y="0"/>
                  <wp:positionH relativeFrom="column">
                    <wp:posOffset>2907665</wp:posOffset>
                  </wp:positionH>
                  <wp:positionV relativeFrom="paragraph">
                    <wp:posOffset>212725</wp:posOffset>
                  </wp:positionV>
                  <wp:extent cx="2900598" cy="1455420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0598" cy="145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739BF">
              <w:rPr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w:drawing>
                <wp:anchor distT="0" distB="0" distL="114300" distR="114300" simplePos="0" relativeHeight="252266496" behindDoc="1" locked="0" layoutInCell="1" allowOverlap="1" wp14:anchorId="2D322AD4" wp14:editId="34AC29E3">
                  <wp:simplePos x="0" y="0"/>
                  <wp:positionH relativeFrom="column">
                    <wp:posOffset>-26035</wp:posOffset>
                  </wp:positionH>
                  <wp:positionV relativeFrom="paragraph">
                    <wp:posOffset>212725</wp:posOffset>
                  </wp:positionV>
                  <wp:extent cx="2900598" cy="1455420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4251" cy="1457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359A9">
              <w:t>Sticker artwork</w:t>
            </w:r>
          </w:p>
          <w:p w14:paraId="78A1DEE7" w14:textId="1A9F1710" w:rsidR="004739BF" w:rsidRPr="004739BF" w:rsidRDefault="004739BF" w:rsidP="004739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50BFFB3B" w14:textId="5FD70C0C" w:rsidR="004739BF" w:rsidRPr="004739BF" w:rsidRDefault="004739BF" w:rsidP="004739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009D6E45" w14:textId="647DD895" w:rsidR="003359A9" w:rsidRPr="003359A9" w:rsidRDefault="003359A9" w:rsidP="003359A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3D8A529F" w14:textId="4DECEFCC" w:rsidR="003359A9" w:rsidRPr="003359A9" w:rsidRDefault="004739BF" w:rsidP="003359A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4739BF">
              <w:rPr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w:drawing>
                <wp:anchor distT="0" distB="0" distL="114300" distR="114300" simplePos="0" relativeHeight="252267520" behindDoc="1" locked="0" layoutInCell="1" allowOverlap="1" wp14:anchorId="0D94E3F7" wp14:editId="5135F7AE">
                  <wp:simplePos x="0" y="0"/>
                  <wp:positionH relativeFrom="column">
                    <wp:posOffset>-38100</wp:posOffset>
                  </wp:positionH>
                  <wp:positionV relativeFrom="paragraph">
                    <wp:posOffset>375920</wp:posOffset>
                  </wp:positionV>
                  <wp:extent cx="2930525" cy="1470660"/>
                  <wp:effectExtent l="0" t="0" r="3175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0525" cy="147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117101A" w14:textId="5D6384DD" w:rsidR="003359A9" w:rsidRDefault="003359A9" w:rsidP="003359A9"/>
          <w:p w14:paraId="7DE6389D" w14:textId="373E2EA4" w:rsidR="00094207" w:rsidRPr="00094207" w:rsidRDefault="00094207" w:rsidP="00094207"/>
          <w:p w14:paraId="7C429BB2" w14:textId="100A8DC2" w:rsidR="00094207" w:rsidRDefault="00094207" w:rsidP="00094207"/>
          <w:p w14:paraId="23FA3540" w14:textId="662E5688" w:rsidR="004739BF" w:rsidRPr="004739BF" w:rsidRDefault="004739BF" w:rsidP="004739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245A71F7" w14:textId="53DD1BBC" w:rsidR="00094207" w:rsidRDefault="00094207" w:rsidP="00094207"/>
          <w:p w14:paraId="5AC42E40" w14:textId="645ECFE5" w:rsidR="00094207" w:rsidRPr="00094207" w:rsidRDefault="00094207" w:rsidP="00094207"/>
        </w:tc>
      </w:tr>
    </w:tbl>
    <w:p w14:paraId="27651665" w14:textId="65E490DC" w:rsidR="00040A91" w:rsidRDefault="00040A91" w:rsidP="0066283E"/>
    <w:p w14:paraId="0C963CE3" w14:textId="7BBF06DC" w:rsidR="00115FB4" w:rsidRDefault="00115FB4" w:rsidP="00115FB4"/>
    <w:p w14:paraId="65B1EF3A" w14:textId="3175DBEA" w:rsidR="00115FB4" w:rsidRPr="00115FB4" w:rsidRDefault="00115FB4" w:rsidP="00115FB4"/>
    <w:sectPr w:rsidR="00115FB4" w:rsidRPr="00115FB4" w:rsidSect="007E3D23">
      <w:footerReference w:type="default" r:id="rId20"/>
      <w:pgSz w:w="12240" w:h="15840" w:code="1"/>
      <w:pgMar w:top="108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96E82" w14:textId="77777777" w:rsidR="001D0F21" w:rsidRDefault="001D0F21">
      <w:pPr>
        <w:spacing w:after="0"/>
      </w:pPr>
      <w:r>
        <w:separator/>
      </w:r>
    </w:p>
  </w:endnote>
  <w:endnote w:type="continuationSeparator" w:id="0">
    <w:p w14:paraId="1EB5BE25" w14:textId="77777777" w:rsidR="001D0F21" w:rsidRDefault="001D0F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154D" w14:textId="77777777" w:rsidR="00147208" w:rsidRPr="00147208" w:rsidRDefault="00147208" w:rsidP="00147208">
    <w:pPr>
      <w:pStyle w:val="Footer"/>
      <w:jc w:val="left"/>
    </w:pPr>
    <w:r w:rsidRPr="00147208">
      <w:fldChar w:fldCharType="begin"/>
    </w:r>
    <w:r w:rsidRPr="00147208">
      <w:instrText xml:space="preserve"> PAGE   \* MERGEFORMAT </w:instrText>
    </w:r>
    <w:r w:rsidRPr="00147208">
      <w:fldChar w:fldCharType="separate"/>
    </w:r>
    <w:r w:rsidRPr="00147208">
      <w:t>2</w:t>
    </w:r>
    <w:r w:rsidRPr="00147208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97F02" w14:textId="77777777" w:rsidR="001D0F21" w:rsidRDefault="001D0F21">
      <w:pPr>
        <w:spacing w:after="0"/>
      </w:pPr>
      <w:r>
        <w:separator/>
      </w:r>
    </w:p>
  </w:footnote>
  <w:footnote w:type="continuationSeparator" w:id="0">
    <w:p w14:paraId="26482815" w14:textId="77777777" w:rsidR="001D0F21" w:rsidRDefault="001D0F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8D8F4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57E5D71"/>
    <w:multiLevelType w:val="hybridMultilevel"/>
    <w:tmpl w:val="BFBE56B6"/>
    <w:lvl w:ilvl="0" w:tplc="DF622CE6">
      <w:start w:val="1"/>
      <w:numFmt w:val="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5B9BD5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BCC"/>
    <w:rsid w:val="000014B8"/>
    <w:rsid w:val="00004C71"/>
    <w:rsid w:val="00024FFA"/>
    <w:rsid w:val="000250CE"/>
    <w:rsid w:val="0003476B"/>
    <w:rsid w:val="00040A91"/>
    <w:rsid w:val="00043C41"/>
    <w:rsid w:val="00047818"/>
    <w:rsid w:val="00051B06"/>
    <w:rsid w:val="00060E2A"/>
    <w:rsid w:val="000671E5"/>
    <w:rsid w:val="000677DA"/>
    <w:rsid w:val="00094207"/>
    <w:rsid w:val="000A13CF"/>
    <w:rsid w:val="000A37A8"/>
    <w:rsid w:val="000B1457"/>
    <w:rsid w:val="000B5234"/>
    <w:rsid w:val="000D37AE"/>
    <w:rsid w:val="000E45E2"/>
    <w:rsid w:val="000E5146"/>
    <w:rsid w:val="000E7BA5"/>
    <w:rsid w:val="001004FE"/>
    <w:rsid w:val="00104C24"/>
    <w:rsid w:val="00115FB4"/>
    <w:rsid w:val="00136E3C"/>
    <w:rsid w:val="00147208"/>
    <w:rsid w:val="0015321B"/>
    <w:rsid w:val="00155384"/>
    <w:rsid w:val="00183DCD"/>
    <w:rsid w:val="0018603C"/>
    <w:rsid w:val="001B7B38"/>
    <w:rsid w:val="001C1013"/>
    <w:rsid w:val="001D0C6A"/>
    <w:rsid w:val="001D0F21"/>
    <w:rsid w:val="001E2728"/>
    <w:rsid w:val="001E5C8E"/>
    <w:rsid w:val="00200CAC"/>
    <w:rsid w:val="00223B8D"/>
    <w:rsid w:val="00255734"/>
    <w:rsid w:val="002750DA"/>
    <w:rsid w:val="0028336B"/>
    <w:rsid w:val="0028638D"/>
    <w:rsid w:val="0029442A"/>
    <w:rsid w:val="002A2DA1"/>
    <w:rsid w:val="002A4407"/>
    <w:rsid w:val="002C64F0"/>
    <w:rsid w:val="002C6EAE"/>
    <w:rsid w:val="002F717B"/>
    <w:rsid w:val="00304ECC"/>
    <w:rsid w:val="003359A9"/>
    <w:rsid w:val="00335B41"/>
    <w:rsid w:val="003366D8"/>
    <w:rsid w:val="0035756D"/>
    <w:rsid w:val="00371D00"/>
    <w:rsid w:val="00390E98"/>
    <w:rsid w:val="003C192B"/>
    <w:rsid w:val="003C2460"/>
    <w:rsid w:val="003C256A"/>
    <w:rsid w:val="003E2F5B"/>
    <w:rsid w:val="003F1BF1"/>
    <w:rsid w:val="00426185"/>
    <w:rsid w:val="00433A09"/>
    <w:rsid w:val="004342C2"/>
    <w:rsid w:val="0043766B"/>
    <w:rsid w:val="00437BEB"/>
    <w:rsid w:val="00437F9D"/>
    <w:rsid w:val="00451E2E"/>
    <w:rsid w:val="004652E5"/>
    <w:rsid w:val="0047379A"/>
    <w:rsid w:val="004739BF"/>
    <w:rsid w:val="004954AB"/>
    <w:rsid w:val="004A7424"/>
    <w:rsid w:val="004B3C6F"/>
    <w:rsid w:val="004C306F"/>
    <w:rsid w:val="004C30E4"/>
    <w:rsid w:val="004C34EC"/>
    <w:rsid w:val="004C726C"/>
    <w:rsid w:val="004D061A"/>
    <w:rsid w:val="004D24EB"/>
    <w:rsid w:val="004D342A"/>
    <w:rsid w:val="004E0B40"/>
    <w:rsid w:val="004E55D7"/>
    <w:rsid w:val="005076EA"/>
    <w:rsid w:val="00547A73"/>
    <w:rsid w:val="00553DF6"/>
    <w:rsid w:val="00566A6C"/>
    <w:rsid w:val="00575A98"/>
    <w:rsid w:val="0058585A"/>
    <w:rsid w:val="00591137"/>
    <w:rsid w:val="00593696"/>
    <w:rsid w:val="005A3A3C"/>
    <w:rsid w:val="005A5EC2"/>
    <w:rsid w:val="005A7E00"/>
    <w:rsid w:val="005C2CF2"/>
    <w:rsid w:val="005E118E"/>
    <w:rsid w:val="005E4A3B"/>
    <w:rsid w:val="00633D7A"/>
    <w:rsid w:val="006433F3"/>
    <w:rsid w:val="00650B59"/>
    <w:rsid w:val="00651957"/>
    <w:rsid w:val="00651E4E"/>
    <w:rsid w:val="0065347E"/>
    <w:rsid w:val="0066283E"/>
    <w:rsid w:val="00664C5D"/>
    <w:rsid w:val="00685BAD"/>
    <w:rsid w:val="006A5769"/>
    <w:rsid w:val="006B61A3"/>
    <w:rsid w:val="006C0E50"/>
    <w:rsid w:val="006D6A3A"/>
    <w:rsid w:val="006D6F9F"/>
    <w:rsid w:val="006F24EC"/>
    <w:rsid w:val="00705F14"/>
    <w:rsid w:val="00711EBF"/>
    <w:rsid w:val="007265C0"/>
    <w:rsid w:val="00735CF9"/>
    <w:rsid w:val="00747E46"/>
    <w:rsid w:val="00763F61"/>
    <w:rsid w:val="00773D94"/>
    <w:rsid w:val="00784966"/>
    <w:rsid w:val="00797D0E"/>
    <w:rsid w:val="007A209A"/>
    <w:rsid w:val="007B0C03"/>
    <w:rsid w:val="007B56EE"/>
    <w:rsid w:val="007C1E31"/>
    <w:rsid w:val="007E1496"/>
    <w:rsid w:val="007E23EC"/>
    <w:rsid w:val="007E3D23"/>
    <w:rsid w:val="007F39F8"/>
    <w:rsid w:val="007F74A6"/>
    <w:rsid w:val="0082049A"/>
    <w:rsid w:val="00822753"/>
    <w:rsid w:val="0083292E"/>
    <w:rsid w:val="0083363F"/>
    <w:rsid w:val="008375BB"/>
    <w:rsid w:val="008605DA"/>
    <w:rsid w:val="008675B2"/>
    <w:rsid w:val="00871E7A"/>
    <w:rsid w:val="00874856"/>
    <w:rsid w:val="00894FA0"/>
    <w:rsid w:val="0089773C"/>
    <w:rsid w:val="008A1A7C"/>
    <w:rsid w:val="008B6319"/>
    <w:rsid w:val="008D29ED"/>
    <w:rsid w:val="008E1A43"/>
    <w:rsid w:val="008F4B8C"/>
    <w:rsid w:val="00916427"/>
    <w:rsid w:val="009306DF"/>
    <w:rsid w:val="009365F7"/>
    <w:rsid w:val="009665C3"/>
    <w:rsid w:val="00985466"/>
    <w:rsid w:val="00994A93"/>
    <w:rsid w:val="009C008C"/>
    <w:rsid w:val="009F0E8D"/>
    <w:rsid w:val="00A0372A"/>
    <w:rsid w:val="00A16E92"/>
    <w:rsid w:val="00A21B93"/>
    <w:rsid w:val="00A2348B"/>
    <w:rsid w:val="00A31AC1"/>
    <w:rsid w:val="00A33C84"/>
    <w:rsid w:val="00A347E5"/>
    <w:rsid w:val="00A43CEF"/>
    <w:rsid w:val="00A453DD"/>
    <w:rsid w:val="00A55C26"/>
    <w:rsid w:val="00A56B70"/>
    <w:rsid w:val="00A60AC1"/>
    <w:rsid w:val="00A8011E"/>
    <w:rsid w:val="00A835B2"/>
    <w:rsid w:val="00A9050A"/>
    <w:rsid w:val="00AC250E"/>
    <w:rsid w:val="00AD0350"/>
    <w:rsid w:val="00AE1A48"/>
    <w:rsid w:val="00AF3C61"/>
    <w:rsid w:val="00B07FD4"/>
    <w:rsid w:val="00B11297"/>
    <w:rsid w:val="00B445DD"/>
    <w:rsid w:val="00B46BAB"/>
    <w:rsid w:val="00B63763"/>
    <w:rsid w:val="00B65B11"/>
    <w:rsid w:val="00B7009D"/>
    <w:rsid w:val="00B8674E"/>
    <w:rsid w:val="00B8707A"/>
    <w:rsid w:val="00BA4210"/>
    <w:rsid w:val="00BB351C"/>
    <w:rsid w:val="00BE0ECD"/>
    <w:rsid w:val="00BF6A62"/>
    <w:rsid w:val="00C066BC"/>
    <w:rsid w:val="00C22B5C"/>
    <w:rsid w:val="00C40912"/>
    <w:rsid w:val="00C4369C"/>
    <w:rsid w:val="00C61612"/>
    <w:rsid w:val="00C62295"/>
    <w:rsid w:val="00C7576A"/>
    <w:rsid w:val="00C8670E"/>
    <w:rsid w:val="00C8732B"/>
    <w:rsid w:val="00CA528F"/>
    <w:rsid w:val="00CC2B24"/>
    <w:rsid w:val="00CC7C62"/>
    <w:rsid w:val="00CF00C0"/>
    <w:rsid w:val="00CF4FDC"/>
    <w:rsid w:val="00D3176E"/>
    <w:rsid w:val="00D336B6"/>
    <w:rsid w:val="00D43F71"/>
    <w:rsid w:val="00D44742"/>
    <w:rsid w:val="00D454BA"/>
    <w:rsid w:val="00D776E0"/>
    <w:rsid w:val="00D97F3C"/>
    <w:rsid w:val="00DB5B3B"/>
    <w:rsid w:val="00DC2E1D"/>
    <w:rsid w:val="00DE1CEE"/>
    <w:rsid w:val="00DE4BCC"/>
    <w:rsid w:val="00DE5251"/>
    <w:rsid w:val="00DF12C2"/>
    <w:rsid w:val="00DF2291"/>
    <w:rsid w:val="00DF38F3"/>
    <w:rsid w:val="00E40E81"/>
    <w:rsid w:val="00E501EB"/>
    <w:rsid w:val="00E67F55"/>
    <w:rsid w:val="00E7630C"/>
    <w:rsid w:val="00E815EB"/>
    <w:rsid w:val="00E91C1C"/>
    <w:rsid w:val="00E95727"/>
    <w:rsid w:val="00EA73BB"/>
    <w:rsid w:val="00EB7B91"/>
    <w:rsid w:val="00EC4D84"/>
    <w:rsid w:val="00EC52D1"/>
    <w:rsid w:val="00EC5B0C"/>
    <w:rsid w:val="00EE40D9"/>
    <w:rsid w:val="00F07EAE"/>
    <w:rsid w:val="00F14A9C"/>
    <w:rsid w:val="00F245C1"/>
    <w:rsid w:val="00F24F95"/>
    <w:rsid w:val="00F32334"/>
    <w:rsid w:val="00F33D62"/>
    <w:rsid w:val="00F37692"/>
    <w:rsid w:val="00F43F80"/>
    <w:rsid w:val="00F51E42"/>
    <w:rsid w:val="00F900BE"/>
    <w:rsid w:val="00FA4FCB"/>
    <w:rsid w:val="00FA5EFB"/>
    <w:rsid w:val="00FA5F14"/>
    <w:rsid w:val="00FC13FD"/>
    <w:rsid w:val="00FE6166"/>
    <w:rsid w:val="00FF6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4E5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404040" w:themeColor="text1" w:themeTint="BF"/>
        <w:kern w:val="2"/>
        <w:sz w:val="18"/>
        <w:lang w:val="en-US" w:eastAsia="ja-JP" w:bidi="ar-SA"/>
        <w14:ligatures w14:val="standard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E00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600" w:after="240"/>
      <w:outlineLvl w:val="0"/>
    </w:pPr>
    <w:rPr>
      <w:b/>
      <w:bCs/>
      <w:caps/>
      <w:color w:val="1F4E79" w:themeColor="accent1" w:themeShade="80"/>
      <w:kern w:val="0"/>
      <w:sz w:val="28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120"/>
      <w:outlineLvl w:val="1"/>
    </w:pPr>
    <w:rPr>
      <w:b/>
      <w:bCs/>
      <w:color w:val="5B9BD5" w:themeColor="accent1"/>
      <w:kern w:val="0"/>
      <w:sz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3"/>
    <w:qFormat/>
    <w:rsid w:val="00147208"/>
    <w:pPr>
      <w:numPr>
        <w:ilvl w:val="1"/>
      </w:numPr>
      <w:spacing w:before="80" w:after="0" w:line="280" w:lineRule="exact"/>
    </w:pPr>
    <w:rPr>
      <w:b/>
      <w:bCs/>
      <w:color w:val="2E74B5" w:themeColor="accent1" w:themeShade="BF"/>
      <w:kern w:val="0"/>
      <w:sz w:val="24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3"/>
    <w:rsid w:val="00147208"/>
    <w:rPr>
      <w:b/>
      <w:bCs/>
      <w:color w:val="2E74B5" w:themeColor="accent1" w:themeShade="BF"/>
      <w:kern w:val="0"/>
      <w:sz w:val="24"/>
      <w14:ligatures w14:val="none"/>
    </w:rPr>
  </w:style>
  <w:style w:type="paragraph" w:styleId="Title">
    <w:name w:val="Title"/>
    <w:basedOn w:val="Normal"/>
    <w:next w:val="Normal"/>
    <w:link w:val="TitleChar"/>
    <w:uiPriority w:val="2"/>
    <w:qFormat/>
    <w:rsid w:val="005C2CF2"/>
    <w:pPr>
      <w:spacing w:after="0" w:line="420" w:lineRule="exact"/>
    </w:pPr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14:ligatures w14:val="none"/>
    </w:rPr>
  </w:style>
  <w:style w:type="character" w:customStyle="1" w:styleId="TitleChar">
    <w:name w:val="Title Char"/>
    <w:basedOn w:val="DefaultParagraphFont"/>
    <w:link w:val="Title"/>
    <w:uiPriority w:val="2"/>
    <w:rsid w:val="005C2CF2"/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14:ligatures w14:val="none"/>
    </w:rPr>
  </w:style>
  <w:style w:type="table" w:customStyle="1" w:styleId="InvoiceTable">
    <w:name w:val="Invoice Table"/>
    <w:basedOn w:val="TableNormal"/>
    <w:uiPriority w:val="99"/>
    <w:rsid w:val="00147208"/>
    <w:pPr>
      <w:spacing w:before="120" w:after="120"/>
    </w:pPr>
    <w:rPr>
      <w:kern w:val="0"/>
      <w14:ligatures w14:val="none"/>
    </w:r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144" w:type="dxa"/>
        <w:right w:w="144" w:type="dxa"/>
      </w:tblCellMar>
    </w:tblPr>
    <w:tblStylePr w:type="firstRow">
      <w:pPr>
        <w:keepNext/>
        <w:wordWrap/>
      </w:pPr>
      <w:rPr>
        <w:b/>
      </w:rPr>
      <w:tblPr/>
      <w:tcPr>
        <w:shd w:val="clear" w:color="auto" w:fill="DEEAF6" w:themeFill="accent1" w:themeFillTint="33"/>
        <w:vAlign w:val="bottom"/>
      </w:tcPr>
    </w:tblStylePr>
    <w:tblStylePr w:type="lastRow">
      <w:pPr>
        <w:wordWrap/>
        <w:jc w:val="right"/>
      </w:pPr>
      <w:rPr>
        <w:b/>
        <w:color w:val="auto"/>
      </w:rPr>
      <w:tblPr/>
      <w:tcPr>
        <w:shd w:val="clear" w:color="auto" w:fill="9CC2E5" w:themeFill="accent1" w:themeFillTint="99"/>
      </w:tcPr>
    </w:tblStyle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InvoiceHeading">
    <w:name w:val="Invoice Heading"/>
    <w:basedOn w:val="Normal"/>
    <w:next w:val="Normal"/>
    <w:uiPriority w:val="2"/>
    <w:qFormat/>
    <w:pPr>
      <w:spacing w:before="600" w:after="240"/>
    </w:pPr>
    <w:rPr>
      <w:b/>
      <w:bCs/>
      <w:caps/>
      <w:color w:val="1F4E79" w:themeColor="accent1" w:themeShade="80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Pr>
      <w:b/>
      <w:bCs/>
      <w:caps/>
      <w:color w:val="1F4E79" w:themeColor="accent1" w:themeShade="80"/>
      <w:kern w:val="0"/>
      <w:sz w:val="28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Pr>
      <w:b/>
      <w:bCs/>
      <w:color w:val="5B9BD5" w:themeColor="accent1"/>
      <w:kern w:val="0"/>
      <w:sz w:val="24"/>
      <w14:ligatures w14:val="none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Heading">
    <w:name w:val="Form Heading"/>
    <w:basedOn w:val="Normal"/>
    <w:uiPriority w:val="2"/>
    <w:qFormat/>
    <w:pPr>
      <w:spacing w:after="120"/>
    </w:pPr>
    <w:rPr>
      <w:b/>
      <w:bCs/>
    </w:rPr>
  </w:style>
  <w:style w:type="paragraph" w:customStyle="1" w:styleId="FormText">
    <w:name w:val="Form Text"/>
    <w:basedOn w:val="Normal"/>
    <w:uiPriority w:val="2"/>
    <w:qFormat/>
    <w:pPr>
      <w:spacing w:after="1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200" w:after="0"/>
      <w:contextualSpacing/>
      <w:jc w:val="right"/>
    </w:pPr>
    <w:rPr>
      <w:rFonts w:asciiTheme="majorHAnsi" w:eastAsiaTheme="majorEastAsia" w:hAnsiTheme="majorHAnsi" w:cstheme="majorBidi"/>
      <w:noProof/>
      <w:color w:val="1F4E79" w:themeColor="accent1" w:themeShade="80"/>
      <w:kern w:val="0"/>
      <w:sz w:val="2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Theme="majorEastAsia" w:hAnsiTheme="majorHAnsi" w:cstheme="majorBidi"/>
      <w:noProof/>
      <w:color w:val="1F4E79" w:themeColor="accent1" w:themeShade="80"/>
      <w:kern w:val="0"/>
      <w:sz w:val="20"/>
      <w14:ligatures w14:val="none"/>
    </w:rPr>
  </w:style>
  <w:style w:type="paragraph" w:styleId="Closing">
    <w:name w:val="Closing"/>
    <w:basedOn w:val="Normal"/>
    <w:link w:val="ClosingChar"/>
    <w:uiPriority w:val="4"/>
    <w:unhideWhenUsed/>
    <w:qFormat/>
    <w:rsid w:val="00147208"/>
    <w:pPr>
      <w:spacing w:before="360" w:after="120"/>
    </w:pPr>
    <w:rPr>
      <w:b/>
      <w:bCs/>
      <w:color w:val="2E74B5" w:themeColor="accent1" w:themeShade="BF"/>
      <w:sz w:val="24"/>
    </w:rPr>
  </w:style>
  <w:style w:type="character" w:customStyle="1" w:styleId="ClosingChar">
    <w:name w:val="Closing Char"/>
    <w:basedOn w:val="DefaultParagraphFont"/>
    <w:link w:val="Closing"/>
    <w:uiPriority w:val="4"/>
    <w:rsid w:val="00147208"/>
    <w:rPr>
      <w:b/>
      <w:bCs/>
      <w:color w:val="2E74B5" w:themeColor="accent1" w:themeShade="BF"/>
      <w:sz w:val="24"/>
    </w:rPr>
  </w:style>
  <w:style w:type="paragraph" w:customStyle="1" w:styleId="Organization">
    <w:name w:val="Organization"/>
    <w:basedOn w:val="Normal"/>
    <w:next w:val="Normal"/>
    <w:uiPriority w:val="4"/>
    <w:qFormat/>
    <w:rsid w:val="00591137"/>
    <w:pPr>
      <w:spacing w:before="840" w:after="0" w:line="288" w:lineRule="auto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styleId="Strong">
    <w:name w:val="Strong"/>
    <w:basedOn w:val="DefaultParagraphFont"/>
    <w:uiPriority w:val="2"/>
    <w:unhideWhenUsed/>
    <w:qFormat/>
    <w:rPr>
      <w:b w:val="0"/>
      <w:bCs w:val="0"/>
      <w:color w:val="5B9BD5" w:themeColor="accent1"/>
    </w:rPr>
  </w:style>
  <w:style w:type="paragraph" w:customStyle="1" w:styleId="ContactInfo">
    <w:name w:val="Contact Info"/>
    <w:basedOn w:val="Normal"/>
    <w:uiPriority w:val="4"/>
    <w:qFormat/>
    <w:pPr>
      <w:spacing w:before="40" w:after="0"/>
    </w:pPr>
  </w:style>
  <w:style w:type="table" w:styleId="GridTable6Colorful-Accent1">
    <w:name w:val="Grid Table 6 Colorful Accent 1"/>
    <w:basedOn w:val="TableNormal"/>
    <w:uiPriority w:val="51"/>
    <w:rsid w:val="004D24EB"/>
    <w:pPr>
      <w:spacing w:after="0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PlainTable1">
    <w:name w:val="Plain Table 1"/>
    <w:basedOn w:val="TableNormal"/>
    <w:uiPriority w:val="41"/>
    <w:rsid w:val="004B3C6F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4">
    <w:name w:val="Plain Table 4"/>
    <w:basedOn w:val="TableNormal"/>
    <w:uiPriority w:val="44"/>
    <w:rsid w:val="004B3C6F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uiPriority w:val="43"/>
    <w:rsid w:val="004B3C6F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004C7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vi\AppData\Roaming\Microsoft\Templates\Business%20sales%20invoic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3EF77DA6B9B45F2A34E8B8A0A0C67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13AC79-5189-4D48-A4B2-E76592E881F3}"/>
      </w:docPartPr>
      <w:docPartBody>
        <w:p w:rsidR="00623A13" w:rsidRDefault="004F05F6">
          <w:pPr>
            <w:pStyle w:val="C3EF77DA6B9B45F2A34E8B8A0A0C6757"/>
          </w:pPr>
          <w:r w:rsidRPr="005C2CF2">
            <w:t>November 30, 2022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E9E"/>
    <w:rsid w:val="000242E5"/>
    <w:rsid w:val="000C52D9"/>
    <w:rsid w:val="001801A2"/>
    <w:rsid w:val="001B6650"/>
    <w:rsid w:val="001E2A6A"/>
    <w:rsid w:val="0022401A"/>
    <w:rsid w:val="00237945"/>
    <w:rsid w:val="002469A9"/>
    <w:rsid w:val="00255473"/>
    <w:rsid w:val="002C3467"/>
    <w:rsid w:val="00345039"/>
    <w:rsid w:val="00476E9E"/>
    <w:rsid w:val="00476EF4"/>
    <w:rsid w:val="004B53CA"/>
    <w:rsid w:val="004F05F6"/>
    <w:rsid w:val="00515947"/>
    <w:rsid w:val="00517E07"/>
    <w:rsid w:val="005C45A8"/>
    <w:rsid w:val="00623A13"/>
    <w:rsid w:val="006554AA"/>
    <w:rsid w:val="006B27C7"/>
    <w:rsid w:val="006C669B"/>
    <w:rsid w:val="00712F22"/>
    <w:rsid w:val="00732D85"/>
    <w:rsid w:val="007462EA"/>
    <w:rsid w:val="007E418B"/>
    <w:rsid w:val="00875C2A"/>
    <w:rsid w:val="008D55CE"/>
    <w:rsid w:val="00942F8D"/>
    <w:rsid w:val="009F502E"/>
    <w:rsid w:val="00AF3AC3"/>
    <w:rsid w:val="00BB3959"/>
    <w:rsid w:val="00BC1F4B"/>
    <w:rsid w:val="00C61CDB"/>
    <w:rsid w:val="00D11806"/>
    <w:rsid w:val="00D47C45"/>
    <w:rsid w:val="00D57713"/>
    <w:rsid w:val="00D657F2"/>
    <w:rsid w:val="00DF03EC"/>
    <w:rsid w:val="00E43F04"/>
    <w:rsid w:val="00E90E1D"/>
    <w:rsid w:val="00F5786D"/>
    <w:rsid w:val="00F65CF3"/>
    <w:rsid w:val="00FC18C2"/>
    <w:rsid w:val="00FD6EBD"/>
    <w:rsid w:val="00FE6177"/>
    <w:rsid w:val="00FF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2"/>
    <w:qFormat/>
    <w:pPr>
      <w:spacing w:after="0" w:line="420" w:lineRule="exact"/>
    </w:pPr>
    <w:rPr>
      <w:rFonts w:asciiTheme="majorHAnsi" w:eastAsiaTheme="majorEastAsia" w:hAnsiTheme="majorHAnsi" w:cstheme="majorBidi"/>
      <w:caps/>
      <w:color w:val="1F3864" w:themeColor="accent1" w:themeShade="80"/>
      <w:kern w:val="28"/>
      <w:sz w:val="38"/>
      <w:szCs w:val="20"/>
      <w:lang w:eastAsia="ja-JP"/>
    </w:rPr>
  </w:style>
  <w:style w:type="character" w:customStyle="1" w:styleId="TitleChar">
    <w:name w:val="Title Char"/>
    <w:basedOn w:val="DefaultParagraphFont"/>
    <w:link w:val="Title"/>
    <w:uiPriority w:val="2"/>
    <w:rPr>
      <w:rFonts w:asciiTheme="majorHAnsi" w:eastAsiaTheme="majorEastAsia" w:hAnsiTheme="majorHAnsi" w:cstheme="majorBidi"/>
      <w:caps/>
      <w:color w:val="1F3864" w:themeColor="accent1" w:themeShade="80"/>
      <w:kern w:val="28"/>
      <w:sz w:val="38"/>
      <w:szCs w:val="20"/>
      <w:lang w:eastAsia="ja-JP"/>
    </w:rPr>
  </w:style>
  <w:style w:type="paragraph" w:customStyle="1" w:styleId="C3EF77DA6B9B45F2A34E8B8A0A0C6757">
    <w:name w:val="C3EF77DA6B9B45F2A34E8B8A0A0C67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Blue Business Set">
  <a:themeElements>
    <a:clrScheme name="Proposal">
      <a:dk1>
        <a:sysClr val="windowText" lastClr="000000"/>
      </a:dk1>
      <a:lt1>
        <a:sysClr val="window" lastClr="FFFFFF"/>
      </a:lt1>
      <a:dk2>
        <a:srgbClr val="2C283A"/>
      </a:dk2>
      <a:lt2>
        <a:srgbClr val="F1EAE6"/>
      </a:lt2>
      <a:accent1>
        <a:srgbClr val="5B9BD5"/>
      </a:accent1>
      <a:accent2>
        <a:srgbClr val="86BB40"/>
      </a:accent2>
      <a:accent3>
        <a:srgbClr val="F4BF2E"/>
      </a:accent3>
      <a:accent4>
        <a:srgbClr val="F3866C"/>
      </a:accent4>
      <a:accent5>
        <a:srgbClr val="92588D"/>
      </a:accent5>
      <a:accent6>
        <a:srgbClr val="F3533F"/>
      </a:accent6>
      <a:hlink>
        <a:srgbClr val="40ACD1"/>
      </a:hlink>
      <a:folHlink>
        <a:srgbClr val="92588D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6" ma:contentTypeDescription="Create a new document." ma:contentTypeScope="" ma:versionID="ac37c1753acd5e330d2062ccec26ea66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3b340c7101c92c5120abd06486f94548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3B1A1D-B6FD-4D51-9E85-E58130E5B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920CCC-7971-4980-8B94-C0D74CBC4C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F0ACC9-2D1A-44A7-BC7A-D7A43A58C4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4.xml><?xml version="1.0" encoding="utf-8"?>
<ds:datastoreItem xmlns:ds="http://schemas.openxmlformats.org/officeDocument/2006/customXml" ds:itemID="{CAED7E39-1D0B-4FB6-B926-433E7A52DAD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Business sales invoice</Template>
  <TotalTime>0</TotalTime>
  <Pages>3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2026-04-20T16:45:00Z</dcterms:created>
  <dcterms:modified xsi:type="dcterms:W3CDTF">2026-04-20T16:45:00Z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