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21EBFD" w14:textId="4BAB1902" w:rsidR="00BC5455" w:rsidRPr="00923F34" w:rsidRDefault="00BC5455">
      <w:pPr>
        <w:rPr>
          <w:b/>
          <w:bCs/>
          <w:color w:val="FF0000"/>
          <w:sz w:val="24"/>
          <w:szCs w:val="24"/>
        </w:rPr>
      </w:pPr>
      <w:r w:rsidRPr="00923F34">
        <w:rPr>
          <w:b/>
          <w:bCs/>
          <w:color w:val="FF0000"/>
          <w:sz w:val="24"/>
          <w:szCs w:val="24"/>
        </w:rPr>
        <w:t>STYLE REFERENCE NUMBER – LINK-PB-2</w:t>
      </w:r>
      <w:r w:rsidR="00452157">
        <w:rPr>
          <w:b/>
          <w:bCs/>
          <w:color w:val="FF0000"/>
          <w:sz w:val="24"/>
          <w:szCs w:val="24"/>
        </w:rPr>
        <w:t>6</w:t>
      </w:r>
      <w:r w:rsidRPr="00923F34">
        <w:rPr>
          <w:b/>
          <w:bCs/>
          <w:color w:val="FF0000"/>
          <w:sz w:val="24"/>
          <w:szCs w:val="24"/>
        </w:rPr>
        <w:t>-</w:t>
      </w:r>
      <w:r w:rsidR="00452157">
        <w:rPr>
          <w:b/>
          <w:bCs/>
          <w:color w:val="FF0000"/>
          <w:sz w:val="24"/>
          <w:szCs w:val="24"/>
        </w:rPr>
        <w:t>212A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BC5455">
        <w:trPr>
          <w:trHeight w:val="900"/>
        </w:trPr>
        <w:tc>
          <w:tcPr>
            <w:tcW w:w="9292" w:type="dxa"/>
            <w:vAlign w:val="center"/>
          </w:tcPr>
          <w:p w14:paraId="07226F6D" w14:textId="77777777" w:rsidR="006502D3" w:rsidRDefault="000524A8" w:rsidP="00DE4BCC">
            <w:pPr>
              <w:pStyle w:val="Subtitle"/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</w:pPr>
            <w:r w:rsidRPr="000524A8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</w:t>
            </w:r>
            <w:r w:rsidR="009A1384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VM RIG MAG POUCH </w:t>
            </w:r>
          </w:p>
          <w:p w14:paraId="5BA4441E" w14:textId="45C8A0DE" w:rsidR="005C2CF2" w:rsidRPr="00711EBF" w:rsidRDefault="00CC15E3" w:rsidP="00DE4BCC">
            <w:pPr>
              <w:pStyle w:val="Subtitle"/>
              <w:rPr>
                <w:color w:val="auto"/>
              </w:rPr>
            </w:pP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E32A44">
                  <w:rPr>
                    <w:color w:val="002060"/>
                  </w:rPr>
                  <w:t>April 2</w:t>
                </w:r>
                <w:r w:rsidR="00CB51BB">
                  <w:rPr>
                    <w:color w:val="002060"/>
                  </w:rPr>
                  <w:t>9</w:t>
                </w:r>
                <w:r w:rsidR="00E32A44">
                  <w:rPr>
                    <w:color w:val="002060"/>
                  </w:rPr>
                  <w:t>, 202</w:t>
                </w:r>
                <w:r w:rsidR="00D35C16">
                  <w:rPr>
                    <w:color w:val="002060"/>
                  </w:rPr>
                  <w:t>6</w:t>
                </w:r>
                <w:r w:rsidR="00725F5A">
                  <w:rPr>
                    <w:color w:val="002060"/>
                  </w:rPr>
                  <w:t xml:space="preserve"> </w:t>
                </w:r>
              </w:sdtContent>
            </w:sdt>
          </w:p>
        </w:tc>
      </w:tr>
    </w:tbl>
    <w:p w14:paraId="2E06F1D6" w14:textId="77777777" w:rsidR="00DE4BCC" w:rsidRDefault="00DE4BCC" w:rsidP="00DE4BCC">
      <w:pPr>
        <w:rPr>
          <w:b/>
          <w:bCs/>
          <w:color w:val="auto"/>
        </w:rPr>
      </w:pPr>
    </w:p>
    <w:tbl>
      <w:tblPr>
        <w:tblStyle w:val="InvoiceTable"/>
        <w:tblW w:w="9341" w:type="dxa"/>
        <w:tblLook w:val="04A0" w:firstRow="1" w:lastRow="0" w:firstColumn="1" w:lastColumn="0" w:noHBand="0" w:noVBand="1"/>
      </w:tblPr>
      <w:tblGrid>
        <w:gridCol w:w="2344"/>
        <w:gridCol w:w="2329"/>
        <w:gridCol w:w="2334"/>
        <w:gridCol w:w="2334"/>
      </w:tblGrid>
      <w:tr w:rsidR="00725F5A" w14:paraId="15020612" w14:textId="4640E63C" w:rsidTr="00725F5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63"/>
        </w:trPr>
        <w:tc>
          <w:tcPr>
            <w:tcW w:w="2344" w:type="dxa"/>
          </w:tcPr>
          <w:p w14:paraId="6977BB57" w14:textId="2814D379" w:rsidR="00725F5A" w:rsidRPr="004D24EB" w:rsidRDefault="00725F5A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PO Number</w:t>
            </w:r>
          </w:p>
        </w:tc>
        <w:tc>
          <w:tcPr>
            <w:tcW w:w="2329" w:type="dxa"/>
          </w:tcPr>
          <w:p w14:paraId="315AEF71" w14:textId="3BE6E255" w:rsidR="00725F5A" w:rsidRPr="004D24EB" w:rsidRDefault="00725F5A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Product Cord</w:t>
            </w:r>
          </w:p>
        </w:tc>
        <w:tc>
          <w:tcPr>
            <w:tcW w:w="2334" w:type="dxa"/>
          </w:tcPr>
          <w:p w14:paraId="08A09F0A" w14:textId="771FCB5A" w:rsidR="00725F5A" w:rsidRPr="004D24EB" w:rsidRDefault="00725F5A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Color</w:t>
            </w:r>
          </w:p>
        </w:tc>
        <w:tc>
          <w:tcPr>
            <w:tcW w:w="2334" w:type="dxa"/>
          </w:tcPr>
          <w:p w14:paraId="42CD6FFA" w14:textId="5C523FA6" w:rsidR="00725F5A" w:rsidRPr="004D24EB" w:rsidRDefault="00725F5A" w:rsidP="00DE4BCC">
            <w:pPr>
              <w:rPr>
                <w:color w:val="auto"/>
              </w:rPr>
            </w:pPr>
            <w:r>
              <w:rPr>
                <w:color w:val="auto"/>
              </w:rPr>
              <w:t>QTY</w:t>
            </w:r>
          </w:p>
        </w:tc>
      </w:tr>
      <w:tr w:rsidR="004D5248" w14:paraId="6CB0FE42" w14:textId="5E4D9E0A" w:rsidTr="00DE37D3">
        <w:trPr>
          <w:trHeight w:val="463"/>
        </w:trPr>
        <w:tc>
          <w:tcPr>
            <w:tcW w:w="2344" w:type="dxa"/>
            <w:vAlign w:val="bottom"/>
          </w:tcPr>
          <w:p w14:paraId="6F5B37F9" w14:textId="77EAF8A8" w:rsidR="004D5248" w:rsidRPr="004D24EB" w:rsidRDefault="004D5248" w:rsidP="00BD07D5">
            <w:pPr>
              <w:jc w:val="center"/>
              <w:rPr>
                <w:color w:val="auto"/>
              </w:rPr>
            </w:pPr>
            <w:r>
              <w:rPr>
                <w:rFonts w:ascii="Calibri" w:hAnsi="Calibri" w:cs="Calibri"/>
                <w:sz w:val="20"/>
              </w:rPr>
              <w:t>P</w:t>
            </w:r>
            <w:r w:rsidR="009A1384">
              <w:rPr>
                <w:rFonts w:ascii="Calibri" w:hAnsi="Calibri" w:cs="Calibri"/>
                <w:sz w:val="20"/>
              </w:rPr>
              <w:t>1012512</w:t>
            </w:r>
          </w:p>
        </w:tc>
        <w:tc>
          <w:tcPr>
            <w:tcW w:w="2329" w:type="dxa"/>
            <w:vAlign w:val="bottom"/>
          </w:tcPr>
          <w:p w14:paraId="197F3ED9" w14:textId="4AE46221" w:rsidR="004D5248" w:rsidRPr="004D24EB" w:rsidRDefault="009A1384" w:rsidP="00BD07D5">
            <w:pPr>
              <w:jc w:val="center"/>
              <w:rPr>
                <w:color w:val="auto"/>
              </w:rPr>
            </w:pPr>
            <w:r>
              <w:rPr>
                <w:rFonts w:ascii="Calibri" w:hAnsi="Calibri" w:cs="Calibri"/>
                <w:sz w:val="20"/>
              </w:rPr>
              <w:t>8328</w:t>
            </w:r>
            <w:r w:rsidR="006502D3">
              <w:rPr>
                <w:rFonts w:ascii="Calibri" w:hAnsi="Calibri" w:cs="Calibri"/>
                <w:sz w:val="20"/>
              </w:rPr>
              <w:t>40</w:t>
            </w:r>
          </w:p>
        </w:tc>
        <w:tc>
          <w:tcPr>
            <w:tcW w:w="2334" w:type="dxa"/>
            <w:vAlign w:val="center"/>
          </w:tcPr>
          <w:p w14:paraId="419ADA2E" w14:textId="56602A66" w:rsidR="004D5248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RG</w:t>
            </w:r>
          </w:p>
        </w:tc>
        <w:tc>
          <w:tcPr>
            <w:tcW w:w="2334" w:type="dxa"/>
          </w:tcPr>
          <w:p w14:paraId="62B4C5C4" w14:textId="76555F8E" w:rsidR="004D5248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50 PCS</w:t>
            </w:r>
          </w:p>
        </w:tc>
      </w:tr>
      <w:tr w:rsidR="009A1384" w14:paraId="2BEA432B" w14:textId="77777777" w:rsidTr="00DE37D3">
        <w:trPr>
          <w:trHeight w:val="463"/>
        </w:trPr>
        <w:tc>
          <w:tcPr>
            <w:tcW w:w="2344" w:type="dxa"/>
            <w:vAlign w:val="bottom"/>
          </w:tcPr>
          <w:p w14:paraId="625D96F9" w14:textId="3955F05D" w:rsid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P1012512</w:t>
            </w:r>
          </w:p>
        </w:tc>
        <w:tc>
          <w:tcPr>
            <w:tcW w:w="2329" w:type="dxa"/>
            <w:vAlign w:val="bottom"/>
          </w:tcPr>
          <w:p w14:paraId="3B75CB10" w14:textId="1EF72198" w:rsid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84422</w:t>
            </w:r>
            <w:r w:rsidR="006502D3">
              <w:rPr>
                <w:rFonts w:ascii="Calibri" w:hAnsi="Calibri" w:cs="Calibri"/>
                <w:sz w:val="20"/>
              </w:rPr>
              <w:t>2</w:t>
            </w:r>
          </w:p>
        </w:tc>
        <w:tc>
          <w:tcPr>
            <w:tcW w:w="2334" w:type="dxa"/>
            <w:vAlign w:val="center"/>
          </w:tcPr>
          <w:p w14:paraId="30FC0146" w14:textId="30DB283F" w:rsidR="009A1384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MC TROPIC</w:t>
            </w:r>
          </w:p>
        </w:tc>
        <w:tc>
          <w:tcPr>
            <w:tcW w:w="2334" w:type="dxa"/>
          </w:tcPr>
          <w:p w14:paraId="4EC9B9D0" w14:textId="56B26243" w:rsidR="009A1384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50 PCS</w:t>
            </w:r>
          </w:p>
        </w:tc>
      </w:tr>
      <w:tr w:rsidR="009A1384" w14:paraId="367D87F6" w14:textId="77777777" w:rsidTr="00DE37D3">
        <w:trPr>
          <w:trHeight w:val="463"/>
        </w:trPr>
        <w:tc>
          <w:tcPr>
            <w:tcW w:w="2344" w:type="dxa"/>
            <w:vAlign w:val="bottom"/>
          </w:tcPr>
          <w:p w14:paraId="783E3A0C" w14:textId="7FD87134" w:rsid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P1012512</w:t>
            </w:r>
          </w:p>
        </w:tc>
        <w:tc>
          <w:tcPr>
            <w:tcW w:w="2329" w:type="dxa"/>
            <w:vAlign w:val="bottom"/>
          </w:tcPr>
          <w:p w14:paraId="0645CA7C" w14:textId="20E552CD" w:rsid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84422</w:t>
            </w:r>
            <w:r w:rsidR="006502D3">
              <w:rPr>
                <w:rFonts w:ascii="Calibri" w:hAnsi="Calibri" w:cs="Calibri"/>
                <w:sz w:val="20"/>
              </w:rPr>
              <w:t>3</w:t>
            </w:r>
          </w:p>
        </w:tc>
        <w:tc>
          <w:tcPr>
            <w:tcW w:w="2334" w:type="dxa"/>
            <w:vAlign w:val="center"/>
          </w:tcPr>
          <w:p w14:paraId="3E75AEB8" w14:textId="200A3EC0" w:rsidR="009A1384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TFP</w:t>
            </w:r>
          </w:p>
        </w:tc>
        <w:tc>
          <w:tcPr>
            <w:tcW w:w="2334" w:type="dxa"/>
          </w:tcPr>
          <w:p w14:paraId="43BCA11C" w14:textId="4D72E13D" w:rsidR="009A1384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50 PCS</w:t>
            </w:r>
          </w:p>
        </w:tc>
      </w:tr>
      <w:tr w:rsidR="009A1384" w14:paraId="1AB0D643" w14:textId="77777777" w:rsidTr="00DE37D3">
        <w:trPr>
          <w:trHeight w:val="463"/>
        </w:trPr>
        <w:tc>
          <w:tcPr>
            <w:tcW w:w="2344" w:type="dxa"/>
            <w:vAlign w:val="bottom"/>
          </w:tcPr>
          <w:p w14:paraId="73DC18FD" w14:textId="2D7BE1AF" w:rsid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P1012512</w:t>
            </w:r>
          </w:p>
        </w:tc>
        <w:tc>
          <w:tcPr>
            <w:tcW w:w="2329" w:type="dxa"/>
            <w:vAlign w:val="bottom"/>
          </w:tcPr>
          <w:p w14:paraId="5DB79F30" w14:textId="3B4DFE80" w:rsid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84422</w:t>
            </w:r>
            <w:r w:rsidR="006502D3">
              <w:rPr>
                <w:rFonts w:ascii="Calibri" w:hAnsi="Calibri" w:cs="Calibri"/>
                <w:sz w:val="20"/>
              </w:rPr>
              <w:t>4</w:t>
            </w:r>
          </w:p>
        </w:tc>
        <w:tc>
          <w:tcPr>
            <w:tcW w:w="2334" w:type="dxa"/>
            <w:vAlign w:val="center"/>
          </w:tcPr>
          <w:p w14:paraId="6862E940" w14:textId="77CFD873" w:rsidR="009A1384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TIGER STRIPE</w:t>
            </w:r>
          </w:p>
        </w:tc>
        <w:tc>
          <w:tcPr>
            <w:tcW w:w="2334" w:type="dxa"/>
          </w:tcPr>
          <w:p w14:paraId="359B1CE9" w14:textId="4B37BA66" w:rsidR="009A1384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50 PCS</w:t>
            </w:r>
          </w:p>
        </w:tc>
      </w:tr>
      <w:tr w:rsidR="009A1384" w14:paraId="17D91C96" w14:textId="77777777" w:rsidTr="00DE37D3">
        <w:trPr>
          <w:trHeight w:val="463"/>
        </w:trPr>
        <w:tc>
          <w:tcPr>
            <w:tcW w:w="2344" w:type="dxa"/>
            <w:vAlign w:val="bottom"/>
          </w:tcPr>
          <w:p w14:paraId="2E9A8198" w14:textId="048DD1EA" w:rsid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P1012512</w:t>
            </w:r>
          </w:p>
        </w:tc>
        <w:tc>
          <w:tcPr>
            <w:tcW w:w="2329" w:type="dxa"/>
            <w:vAlign w:val="bottom"/>
          </w:tcPr>
          <w:p w14:paraId="786A6195" w14:textId="38393818" w:rsid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8329</w:t>
            </w:r>
            <w:r w:rsidR="006502D3">
              <w:rPr>
                <w:rFonts w:ascii="Calibri" w:hAnsi="Calibri" w:cs="Calibri"/>
                <w:sz w:val="20"/>
              </w:rPr>
              <w:t>29</w:t>
            </w:r>
          </w:p>
        </w:tc>
        <w:tc>
          <w:tcPr>
            <w:tcW w:w="2334" w:type="dxa"/>
            <w:vAlign w:val="center"/>
          </w:tcPr>
          <w:p w14:paraId="242E8844" w14:textId="382C498D" w:rsidR="009A1384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MCAM</w:t>
            </w:r>
          </w:p>
        </w:tc>
        <w:tc>
          <w:tcPr>
            <w:tcW w:w="2334" w:type="dxa"/>
          </w:tcPr>
          <w:p w14:paraId="282E6B5A" w14:textId="6F0A205B" w:rsidR="009A1384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100 PCS</w:t>
            </w:r>
          </w:p>
        </w:tc>
      </w:tr>
    </w:tbl>
    <w:p w14:paraId="206BD169" w14:textId="2810E14D" w:rsidR="002750DA" w:rsidRDefault="002750DA" w:rsidP="00DE4BCC">
      <w:pPr>
        <w:rPr>
          <w:color w:val="auto"/>
        </w:rPr>
      </w:pPr>
    </w:p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42B2E" w14:paraId="44A3B5D3" w14:textId="77777777" w:rsidTr="00B42B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350" w:type="dxa"/>
          </w:tcPr>
          <w:p w14:paraId="3E43A87E" w14:textId="54F80DBA" w:rsidR="00B42B2E" w:rsidRPr="00B42B2E" w:rsidRDefault="00B42B2E" w:rsidP="00DE4BCC">
            <w:pPr>
              <w:rPr>
                <w:bCs/>
                <w:color w:val="auto"/>
              </w:rPr>
            </w:pPr>
            <w:r w:rsidRPr="00B42B2E">
              <w:rPr>
                <w:bCs/>
                <w:color w:val="auto"/>
                <w:kern w:val="2"/>
                <w14:ligatures w14:val="standard"/>
              </w:rPr>
              <w:t>Images</w:t>
            </w:r>
          </w:p>
        </w:tc>
      </w:tr>
      <w:tr w:rsidR="00B42B2E" w14:paraId="625AF042" w14:textId="77777777" w:rsidTr="00B42B2E">
        <w:tc>
          <w:tcPr>
            <w:tcW w:w="9350" w:type="dxa"/>
          </w:tcPr>
          <w:p w14:paraId="0E77064E" w14:textId="5548904B" w:rsidR="00B42B2E" w:rsidRDefault="00CA291E" w:rsidP="00DE4BCC">
            <w:pPr>
              <w:rPr>
                <w:color w:val="auto"/>
              </w:rPr>
            </w:pPr>
            <w:r w:rsidRPr="00CA291E">
              <w:rPr>
                <w:noProof/>
                <w:color w:val="auto"/>
              </w:rPr>
              <w:drawing>
                <wp:anchor distT="0" distB="0" distL="114300" distR="114300" simplePos="0" relativeHeight="251756544" behindDoc="1" locked="0" layoutInCell="1" allowOverlap="1" wp14:anchorId="3766F431" wp14:editId="0191657E">
                  <wp:simplePos x="0" y="0"/>
                  <wp:positionH relativeFrom="column">
                    <wp:posOffset>307462</wp:posOffset>
                  </wp:positionH>
                  <wp:positionV relativeFrom="paragraph">
                    <wp:posOffset>127869</wp:posOffset>
                  </wp:positionV>
                  <wp:extent cx="2273300" cy="4725035"/>
                  <wp:effectExtent l="0" t="0" r="0" b="0"/>
                  <wp:wrapTight wrapText="bothSides">
                    <wp:wrapPolygon edited="0">
                      <wp:start x="4525" y="2090"/>
                      <wp:lineTo x="4163" y="2525"/>
                      <wp:lineTo x="3077" y="6444"/>
                      <wp:lineTo x="3258" y="9231"/>
                      <wp:lineTo x="3620" y="10624"/>
                      <wp:lineTo x="2896" y="10973"/>
                      <wp:lineTo x="2534" y="13411"/>
                      <wp:lineTo x="3077" y="16198"/>
                      <wp:lineTo x="3620" y="17591"/>
                      <wp:lineTo x="7421" y="18985"/>
                      <wp:lineTo x="7783" y="19333"/>
                      <wp:lineTo x="10679" y="19333"/>
                      <wp:lineTo x="12851" y="19072"/>
                      <wp:lineTo x="12851" y="18985"/>
                      <wp:lineTo x="16834" y="17678"/>
                      <wp:lineTo x="17377" y="16198"/>
                      <wp:lineTo x="17739" y="11147"/>
                      <wp:lineTo x="17196" y="10624"/>
                      <wp:lineTo x="17920" y="9231"/>
                      <wp:lineTo x="18101" y="8186"/>
                      <wp:lineTo x="17015" y="6444"/>
                      <wp:lineTo x="17015" y="2787"/>
                      <wp:lineTo x="16291" y="2264"/>
                      <wp:lineTo x="14661" y="2090"/>
                      <wp:lineTo x="4525" y="2090"/>
                    </wp:wrapPolygon>
                  </wp:wrapTight>
                  <wp:docPr id="278064421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3300" cy="4725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A4437">
              <w:rPr>
                <w:color w:val="auto"/>
              </w:rPr>
              <w:t xml:space="preserve">                         </w:t>
            </w:r>
            <w:r w:rsidR="00CA4437" w:rsidRPr="008726AD">
              <w:rPr>
                <w:b/>
                <w:bCs/>
                <w:color w:val="auto"/>
              </w:rPr>
              <w:t>FRONT VIEW                                                                       BACK VIEW</w:t>
            </w:r>
            <w:r w:rsidR="00CA4437">
              <w:rPr>
                <w:color w:val="auto"/>
              </w:rPr>
              <w:t xml:space="preserve">               </w:t>
            </w:r>
          </w:p>
          <w:p w14:paraId="763627E7" w14:textId="5134011E" w:rsidR="00CA4437" w:rsidRDefault="00CA4437" w:rsidP="00DE4BCC">
            <w:pPr>
              <w:rPr>
                <w:color w:val="auto"/>
              </w:rPr>
            </w:pPr>
            <w:r>
              <w:rPr>
                <w:color w:val="auto"/>
              </w:rPr>
              <w:t xml:space="preserve">   </w:t>
            </w:r>
          </w:p>
          <w:p w14:paraId="04530BF8" w14:textId="5BD47B77" w:rsidR="00CA4437" w:rsidRPr="00CA4437" w:rsidRDefault="00BA72DD" w:rsidP="00CA4437">
            <w:pPr>
              <w:rPr>
                <w:color w:val="auto"/>
              </w:rPr>
            </w:pPr>
            <w:r w:rsidRPr="00007C18">
              <w:rPr>
                <w:noProof/>
              </w:rPr>
              <w:drawing>
                <wp:anchor distT="0" distB="0" distL="114300" distR="114300" simplePos="0" relativeHeight="251763712" behindDoc="1" locked="0" layoutInCell="1" allowOverlap="1" wp14:anchorId="7394A4FF" wp14:editId="7C613F98">
                  <wp:simplePos x="0" y="0"/>
                  <wp:positionH relativeFrom="column">
                    <wp:posOffset>3014345</wp:posOffset>
                  </wp:positionH>
                  <wp:positionV relativeFrom="paragraph">
                    <wp:posOffset>90805</wp:posOffset>
                  </wp:positionV>
                  <wp:extent cx="2049780" cy="3863340"/>
                  <wp:effectExtent l="0" t="0" r="0" b="0"/>
                  <wp:wrapTight wrapText="bothSides">
                    <wp:wrapPolygon edited="0">
                      <wp:start x="6825" y="213"/>
                      <wp:lineTo x="4617" y="426"/>
                      <wp:lineTo x="4216" y="746"/>
                      <wp:lineTo x="4416" y="5538"/>
                      <wp:lineTo x="602" y="7243"/>
                      <wp:lineTo x="602" y="8095"/>
                      <wp:lineTo x="1405" y="8947"/>
                      <wp:lineTo x="2409" y="8947"/>
                      <wp:lineTo x="4015" y="10651"/>
                      <wp:lineTo x="3212" y="20130"/>
                      <wp:lineTo x="6825" y="20663"/>
                      <wp:lineTo x="12647" y="20876"/>
                      <wp:lineTo x="18067" y="20876"/>
                      <wp:lineTo x="19472" y="20663"/>
                      <wp:lineTo x="20476" y="20024"/>
                      <wp:lineTo x="20074" y="10651"/>
                      <wp:lineTo x="21279" y="8947"/>
                      <wp:lineTo x="21078" y="7349"/>
                      <wp:lineTo x="20275" y="5858"/>
                      <wp:lineTo x="20476" y="1172"/>
                      <wp:lineTo x="19673" y="533"/>
                      <wp:lineTo x="18067" y="213"/>
                      <wp:lineTo x="6825" y="213"/>
                    </wp:wrapPolygon>
                  </wp:wrapTight>
                  <wp:docPr id="1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049780" cy="386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DF40088" w14:textId="093671F1" w:rsidR="00CA4437" w:rsidRDefault="00CA4437" w:rsidP="00DE4BCC">
            <w:pPr>
              <w:rPr>
                <w:color w:val="auto"/>
              </w:rPr>
            </w:pPr>
          </w:p>
          <w:p w14:paraId="5FBAB7F9" w14:textId="6E41D673" w:rsidR="00CA4437" w:rsidRDefault="00CA4437" w:rsidP="00DE4BCC">
            <w:pPr>
              <w:rPr>
                <w:color w:val="auto"/>
              </w:rPr>
            </w:pPr>
          </w:p>
          <w:p w14:paraId="03B2BA98" w14:textId="172FAD86" w:rsidR="00CA291E" w:rsidRPr="00CA291E" w:rsidRDefault="00CA291E" w:rsidP="00CA291E">
            <w:pPr>
              <w:rPr>
                <w:color w:val="auto"/>
              </w:rPr>
            </w:pPr>
          </w:p>
          <w:p w14:paraId="64E29EA0" w14:textId="5A781C98" w:rsidR="00CA4437" w:rsidRDefault="00CA4437" w:rsidP="00DE4BCC">
            <w:pPr>
              <w:rPr>
                <w:color w:val="auto"/>
              </w:rPr>
            </w:pPr>
          </w:p>
          <w:p w14:paraId="5A946F8F" w14:textId="77777777" w:rsidR="00CA4437" w:rsidRDefault="00CA4437" w:rsidP="00DE4BCC">
            <w:pPr>
              <w:rPr>
                <w:color w:val="auto"/>
              </w:rPr>
            </w:pPr>
          </w:p>
          <w:p w14:paraId="134AE1B0" w14:textId="3E7C199F" w:rsidR="00CA4437" w:rsidRDefault="00CA4437" w:rsidP="00DE4BCC">
            <w:pPr>
              <w:rPr>
                <w:color w:val="auto"/>
              </w:rPr>
            </w:pPr>
          </w:p>
          <w:p w14:paraId="50C5217B" w14:textId="301D30FC" w:rsidR="00CA4437" w:rsidRDefault="00CA4437" w:rsidP="00DE4BCC">
            <w:pPr>
              <w:rPr>
                <w:color w:val="auto"/>
              </w:rPr>
            </w:pPr>
          </w:p>
          <w:p w14:paraId="264E804E" w14:textId="77777777" w:rsidR="00CA4437" w:rsidRDefault="00CA4437" w:rsidP="00DE4BCC">
            <w:pPr>
              <w:rPr>
                <w:color w:val="auto"/>
              </w:rPr>
            </w:pPr>
          </w:p>
          <w:p w14:paraId="1CB0D3A6" w14:textId="11A81B06" w:rsidR="00CA4437" w:rsidRDefault="00CA4437" w:rsidP="00DE4BCC">
            <w:pPr>
              <w:rPr>
                <w:color w:val="auto"/>
              </w:rPr>
            </w:pPr>
          </w:p>
          <w:p w14:paraId="0AC721C3" w14:textId="3BA0861C" w:rsidR="00CA4437" w:rsidRDefault="00CA4437" w:rsidP="00DE4BCC">
            <w:pPr>
              <w:rPr>
                <w:color w:val="auto"/>
              </w:rPr>
            </w:pPr>
          </w:p>
          <w:p w14:paraId="4DF178FD" w14:textId="0FEC618A" w:rsidR="00CA4437" w:rsidRDefault="00CA4437" w:rsidP="00DE4BCC">
            <w:pPr>
              <w:rPr>
                <w:color w:val="auto"/>
              </w:rPr>
            </w:pPr>
          </w:p>
          <w:p w14:paraId="7D8F6161" w14:textId="26EDD302" w:rsidR="00CA4437" w:rsidRPr="00CA4437" w:rsidRDefault="00CA4437" w:rsidP="00CA4437">
            <w:pPr>
              <w:rPr>
                <w:color w:val="auto"/>
              </w:rPr>
            </w:pPr>
          </w:p>
          <w:p w14:paraId="2F62DF8F" w14:textId="22AB571E" w:rsidR="00CA4437" w:rsidRDefault="00CA4437" w:rsidP="00DE4BCC">
            <w:pPr>
              <w:rPr>
                <w:color w:val="auto"/>
              </w:rPr>
            </w:pPr>
          </w:p>
          <w:p w14:paraId="46B868F1" w14:textId="77777777" w:rsidR="00B42B2E" w:rsidRDefault="00B42B2E" w:rsidP="00DE4BCC">
            <w:pPr>
              <w:rPr>
                <w:color w:val="auto"/>
              </w:rPr>
            </w:pPr>
          </w:p>
          <w:p w14:paraId="03A2B6B2" w14:textId="77777777" w:rsidR="00B42B2E" w:rsidRDefault="00B42B2E" w:rsidP="00DE4BCC">
            <w:pPr>
              <w:rPr>
                <w:color w:val="auto"/>
              </w:rPr>
            </w:pPr>
          </w:p>
          <w:p w14:paraId="141B4FA2" w14:textId="77777777" w:rsidR="00B42B2E" w:rsidRDefault="00B42B2E" w:rsidP="00DE4BCC">
            <w:pPr>
              <w:rPr>
                <w:color w:val="auto"/>
              </w:rPr>
            </w:pPr>
          </w:p>
          <w:p w14:paraId="5C4514B3" w14:textId="77777777" w:rsidR="00B42B2E" w:rsidRDefault="00B42B2E" w:rsidP="00DE4BCC">
            <w:pPr>
              <w:rPr>
                <w:color w:val="auto"/>
              </w:rPr>
            </w:pPr>
          </w:p>
          <w:p w14:paraId="3A59C3BC" w14:textId="77777777" w:rsidR="00B42B2E" w:rsidRDefault="00B42B2E" w:rsidP="00DE4BCC">
            <w:pPr>
              <w:rPr>
                <w:color w:val="auto"/>
              </w:rPr>
            </w:pPr>
          </w:p>
          <w:p w14:paraId="2162A3FE" w14:textId="77777777" w:rsidR="00B42B2E" w:rsidRDefault="00B42B2E" w:rsidP="00DE4BCC">
            <w:pPr>
              <w:rPr>
                <w:color w:val="auto"/>
              </w:rPr>
            </w:pPr>
          </w:p>
          <w:p w14:paraId="57834780" w14:textId="77777777" w:rsidR="00B42B2E" w:rsidRDefault="00B42B2E" w:rsidP="00DE4BCC">
            <w:pPr>
              <w:rPr>
                <w:color w:val="auto"/>
              </w:rPr>
            </w:pPr>
          </w:p>
        </w:tc>
      </w:tr>
    </w:tbl>
    <w:p w14:paraId="3617A9D1" w14:textId="77777777" w:rsidR="00B42B2E" w:rsidRDefault="00B42B2E" w:rsidP="00DE4BCC">
      <w:pPr>
        <w:rPr>
          <w:color w:val="auto"/>
        </w:rPr>
      </w:pPr>
    </w:p>
    <w:p w14:paraId="42F27B53" w14:textId="77777777" w:rsidR="00B42B2E" w:rsidRDefault="00B42B2E" w:rsidP="00DE4BCC">
      <w:pPr>
        <w:rPr>
          <w:color w:val="auto"/>
        </w:rPr>
      </w:pPr>
    </w:p>
    <w:p w14:paraId="3D53D999" w14:textId="77777777" w:rsidR="00B42B2E" w:rsidRDefault="00B42B2E" w:rsidP="00DE4BCC">
      <w:pPr>
        <w:rPr>
          <w:color w:val="auto"/>
        </w:rPr>
      </w:pPr>
    </w:p>
    <w:tbl>
      <w:tblPr>
        <w:tblStyle w:val="InvoiceTable"/>
        <w:tblW w:w="9355" w:type="dxa"/>
        <w:tblLook w:val="04A0" w:firstRow="1" w:lastRow="0" w:firstColumn="1" w:lastColumn="0" w:noHBand="0" w:noVBand="1"/>
      </w:tblPr>
      <w:tblGrid>
        <w:gridCol w:w="9355"/>
      </w:tblGrid>
      <w:tr w:rsidR="009A1384" w14:paraId="2E2DF3A6" w14:textId="77777777" w:rsidTr="00007C1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355" w:type="dxa"/>
          </w:tcPr>
          <w:p w14:paraId="51F0CEF6" w14:textId="326507B6" w:rsidR="009A1384" w:rsidRDefault="009A1384" w:rsidP="00DE4BCC">
            <w:pPr>
              <w:rPr>
                <w:color w:val="auto"/>
              </w:rPr>
            </w:pPr>
            <w:r w:rsidRPr="009A1384">
              <w:rPr>
                <w:color w:val="auto"/>
                <w:sz w:val="22"/>
                <w:szCs w:val="24"/>
              </w:rPr>
              <w:t>Images</w:t>
            </w:r>
          </w:p>
        </w:tc>
      </w:tr>
      <w:tr w:rsidR="009A1384" w14:paraId="2D2DC196" w14:textId="77777777" w:rsidTr="00007C18">
        <w:tc>
          <w:tcPr>
            <w:tcW w:w="9355" w:type="dxa"/>
          </w:tcPr>
          <w:p w14:paraId="66B42A19" w14:textId="33BB3893" w:rsidR="009A1384" w:rsidRDefault="00CA291E" w:rsidP="00DE4BCC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250A5DD" wp14:editId="13F068A5">
                      <wp:simplePos x="0" y="0"/>
                      <wp:positionH relativeFrom="column">
                        <wp:posOffset>1602164</wp:posOffset>
                      </wp:positionH>
                      <wp:positionV relativeFrom="paragraph">
                        <wp:posOffset>286489</wp:posOffset>
                      </wp:positionV>
                      <wp:extent cx="2141574" cy="1534884"/>
                      <wp:effectExtent l="38100" t="0" r="30480" b="65405"/>
                      <wp:wrapNone/>
                      <wp:docPr id="970463028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41574" cy="153488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>
                  <w:pict>
                    <v:shapetype w14:anchorId="7290663C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41" o:spid="_x0000_s1026" type="#_x0000_t32" style="position:absolute;margin-left:126.15pt;margin-top:22.55pt;width:168.65pt;height:120.85pt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" strokecolor="#e00" strokeweight=".5pt">
                      <v:stroke endarrow="block" joinstyle="miter"/>
                    </v:shape>
                  </w:pict>
                </mc:Fallback>
              </mc:AlternateContent>
            </w: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2E3F83F" wp14:editId="59380FD1">
                      <wp:simplePos x="0" y="0"/>
                      <wp:positionH relativeFrom="column">
                        <wp:posOffset>3673743</wp:posOffset>
                      </wp:positionH>
                      <wp:positionV relativeFrom="paragraph">
                        <wp:posOffset>143604</wp:posOffset>
                      </wp:positionV>
                      <wp:extent cx="1813560" cy="2604654"/>
                      <wp:effectExtent l="0" t="0" r="15240" b="24765"/>
                      <wp:wrapNone/>
                      <wp:docPr id="57" name="Text Box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260465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7A27439" w14:textId="77777777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500D CODURA </w:t>
                                  </w:r>
                                </w:p>
                                <w:p w14:paraId="26D4F7DC" w14:textId="0460BAF3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</w:p>
                                <w:p w14:paraId="53357BC0" w14:textId="750F8674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45D963DE" w14:textId="31AFD1BA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 TROPIC</w:t>
                                  </w:r>
                                </w:p>
                                <w:p w14:paraId="547EFDA1" w14:textId="07BAD003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 TROPIC</w:t>
                                  </w:r>
                                </w:p>
                                <w:p w14:paraId="6E5192BC" w14:textId="6E4126EB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</w:p>
                                <w:p w14:paraId="4A7722F1" w14:textId="77777777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TFP</w:t>
                                  </w:r>
                                </w:p>
                                <w:p w14:paraId="362B25C5" w14:textId="7BC09989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3054D44E" w14:textId="2AF16389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TIGER STRIPE</w:t>
                                  </w:r>
                                </w:p>
                                <w:p w14:paraId="416170BA" w14:textId="3DD4290C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MCAM</w:t>
                                  </w:r>
                                </w:p>
                                <w:p w14:paraId="522E78D8" w14:textId="360672A4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MCAM</w:t>
                                  </w:r>
                                </w:p>
                                <w:p w14:paraId="57846013" w14:textId="77777777" w:rsidR="009A1384" w:rsidRPr="00423645" w:rsidRDefault="009A1384" w:rsidP="009A1384"/>
                                <w:p w14:paraId="0C66A1A8" w14:textId="77777777" w:rsidR="009A1384" w:rsidRPr="00423645" w:rsidRDefault="009A1384" w:rsidP="009A1384"/>
                                <w:p w14:paraId="58545AF5" w14:textId="77777777" w:rsidR="009A1384" w:rsidRPr="00423645" w:rsidRDefault="009A1384" w:rsidP="009A1384"/>
                                <w:p w14:paraId="37325A4C" w14:textId="77777777" w:rsidR="009A1384" w:rsidRPr="00423645" w:rsidRDefault="009A1384" w:rsidP="009A1384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2E3F83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57" o:spid="_x0000_s1026" type="#_x0000_t202" style="position:absolute;margin-left:289.25pt;margin-top:11.3pt;width:142.8pt;height:205.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" fillcolor="white [3201]" strokeweight=".5pt">
                      <v:textbox>
                        <w:txbxContent>
                          <w:p w14:paraId="37A27439" w14:textId="77777777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500D CODURA </w:t>
                            </w:r>
                          </w:p>
                          <w:p w14:paraId="26D4F7DC" w14:textId="0460BAF3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</w:p>
                          <w:p w14:paraId="53357BC0" w14:textId="750F8674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45D963DE" w14:textId="31AFD1BA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 TROPIC</w:t>
                            </w:r>
                          </w:p>
                          <w:p w14:paraId="547EFDA1" w14:textId="07BAD003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 TROPIC</w:t>
                            </w:r>
                          </w:p>
                          <w:p w14:paraId="6E5192BC" w14:textId="6E4126EB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</w:p>
                          <w:p w14:paraId="4A7722F1" w14:textId="77777777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TFP</w:t>
                            </w:r>
                          </w:p>
                          <w:p w14:paraId="362B25C5" w14:textId="7BC09989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3054D44E" w14:textId="2AF16389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TIGER STRIPE</w:t>
                            </w:r>
                          </w:p>
                          <w:p w14:paraId="416170BA" w14:textId="3DD4290C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MCAM</w:t>
                            </w:r>
                          </w:p>
                          <w:p w14:paraId="522E78D8" w14:textId="360672A4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MCAM</w:t>
                            </w:r>
                          </w:p>
                          <w:p w14:paraId="57846013" w14:textId="77777777" w:rsidR="009A1384" w:rsidRPr="00423645" w:rsidRDefault="009A1384" w:rsidP="009A1384"/>
                          <w:p w14:paraId="0C66A1A8" w14:textId="77777777" w:rsidR="009A1384" w:rsidRPr="00423645" w:rsidRDefault="009A1384" w:rsidP="009A1384"/>
                          <w:p w14:paraId="58545AF5" w14:textId="77777777" w:rsidR="009A1384" w:rsidRPr="00423645" w:rsidRDefault="009A1384" w:rsidP="009A1384"/>
                          <w:p w14:paraId="37325A4C" w14:textId="77777777" w:rsidR="009A1384" w:rsidRPr="00423645" w:rsidRDefault="009A1384" w:rsidP="009A1384"/>
                        </w:txbxContent>
                      </v:textbox>
                    </v:shape>
                  </w:pict>
                </mc:Fallback>
              </mc:AlternateContent>
            </w:r>
          </w:p>
          <w:p w14:paraId="3916944B" w14:textId="56AE6581" w:rsidR="009A1384" w:rsidRDefault="009A1384" w:rsidP="00DE4BCC">
            <w:pPr>
              <w:rPr>
                <w:color w:val="auto"/>
              </w:rPr>
            </w:pPr>
          </w:p>
          <w:p w14:paraId="6D0291A6" w14:textId="51D0B0D6" w:rsidR="009A1384" w:rsidRDefault="009A1384" w:rsidP="00DE4BCC">
            <w:pPr>
              <w:rPr>
                <w:color w:val="auto"/>
              </w:rPr>
            </w:pPr>
          </w:p>
          <w:p w14:paraId="408A191D" w14:textId="212C9E9C" w:rsidR="009A1384" w:rsidRDefault="009A1384" w:rsidP="00DE4BCC">
            <w:pPr>
              <w:rPr>
                <w:color w:val="auto"/>
              </w:rPr>
            </w:pPr>
          </w:p>
          <w:p w14:paraId="460D9B05" w14:textId="0037B18B" w:rsidR="009A1384" w:rsidRDefault="00CA291E" w:rsidP="00DE4BCC">
            <w:pPr>
              <w:rPr>
                <w:color w:val="auto"/>
              </w:rPr>
            </w:pPr>
            <w:r w:rsidRPr="00CA291E">
              <w:rPr>
                <w:noProof/>
                <w:color w:val="auto"/>
              </w:rPr>
              <w:drawing>
                <wp:anchor distT="0" distB="0" distL="114300" distR="114300" simplePos="0" relativeHeight="251655165" behindDoc="1" locked="0" layoutInCell="1" allowOverlap="1" wp14:anchorId="28CAC3DA" wp14:editId="004F27A5">
                  <wp:simplePos x="0" y="0"/>
                  <wp:positionH relativeFrom="column">
                    <wp:posOffset>194621</wp:posOffset>
                  </wp:positionH>
                  <wp:positionV relativeFrom="paragraph">
                    <wp:posOffset>186336</wp:posOffset>
                  </wp:positionV>
                  <wp:extent cx="2776220" cy="5268595"/>
                  <wp:effectExtent l="0" t="0" r="0" b="0"/>
                  <wp:wrapTight wrapText="bothSides">
                    <wp:wrapPolygon edited="0">
                      <wp:start x="4446" y="312"/>
                      <wp:lineTo x="3854" y="1718"/>
                      <wp:lineTo x="3409" y="4608"/>
                      <wp:lineTo x="3261" y="7966"/>
                      <wp:lineTo x="3854" y="9216"/>
                      <wp:lineTo x="2964" y="9997"/>
                      <wp:lineTo x="2668" y="12965"/>
                      <wp:lineTo x="3409" y="17182"/>
                      <wp:lineTo x="6225" y="17963"/>
                      <wp:lineTo x="7707" y="17963"/>
                      <wp:lineTo x="7855" y="19135"/>
                      <wp:lineTo x="10079" y="19135"/>
                      <wp:lineTo x="12154" y="18978"/>
                      <wp:lineTo x="13043" y="18666"/>
                      <wp:lineTo x="12747" y="17963"/>
                      <wp:lineTo x="14673" y="17963"/>
                      <wp:lineTo x="17489" y="17182"/>
                      <wp:lineTo x="17489" y="12965"/>
                      <wp:lineTo x="18082" y="10465"/>
                      <wp:lineTo x="17045" y="9216"/>
                      <wp:lineTo x="18082" y="7966"/>
                      <wp:lineTo x="18231" y="6717"/>
                      <wp:lineTo x="17045" y="5467"/>
                      <wp:lineTo x="16897" y="1718"/>
                      <wp:lineTo x="16304" y="312"/>
                      <wp:lineTo x="4446" y="312"/>
                    </wp:wrapPolygon>
                  </wp:wrapTight>
                  <wp:docPr id="1683284250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6220" cy="5268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63A9793" w14:textId="03D61DD2" w:rsidR="009A1384" w:rsidRDefault="009A1384" w:rsidP="00DE4BCC">
            <w:pPr>
              <w:rPr>
                <w:color w:val="auto"/>
              </w:rPr>
            </w:pPr>
          </w:p>
          <w:p w14:paraId="0F4DAE9C" w14:textId="288FE7C5" w:rsidR="009A1384" w:rsidRDefault="009A1384" w:rsidP="00DE4BCC">
            <w:pPr>
              <w:rPr>
                <w:color w:val="auto"/>
              </w:rPr>
            </w:pPr>
          </w:p>
          <w:p w14:paraId="00FB4C98" w14:textId="310B1F2E" w:rsidR="009A1384" w:rsidRDefault="009A1384" w:rsidP="00DE4BCC">
            <w:pPr>
              <w:rPr>
                <w:color w:val="auto"/>
              </w:rPr>
            </w:pPr>
          </w:p>
          <w:p w14:paraId="4A17EE8B" w14:textId="77777777" w:rsidR="009A1384" w:rsidRDefault="009A1384" w:rsidP="00DE4BCC">
            <w:pPr>
              <w:rPr>
                <w:color w:val="auto"/>
              </w:rPr>
            </w:pPr>
          </w:p>
          <w:p w14:paraId="67717109" w14:textId="44B2E9E8" w:rsidR="009A1384" w:rsidRDefault="009A1384" w:rsidP="00DE4BCC">
            <w:pPr>
              <w:rPr>
                <w:color w:val="auto"/>
              </w:rPr>
            </w:pPr>
          </w:p>
          <w:p w14:paraId="2F5FE1B5" w14:textId="02933FF9" w:rsidR="009A1384" w:rsidRPr="009A1384" w:rsidRDefault="009A1384" w:rsidP="009A1384">
            <w:pPr>
              <w:rPr>
                <w:color w:val="auto"/>
              </w:rPr>
            </w:pPr>
          </w:p>
          <w:p w14:paraId="56F60E0B" w14:textId="445F3BDD" w:rsidR="009A1384" w:rsidRDefault="009A1384" w:rsidP="00DE4BCC">
            <w:pPr>
              <w:rPr>
                <w:color w:val="auto"/>
              </w:rPr>
            </w:pPr>
          </w:p>
          <w:p w14:paraId="798CB07F" w14:textId="2D5B2656" w:rsidR="009A1384" w:rsidRDefault="00CA291E" w:rsidP="00DE4BCC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0B50DEA6" wp14:editId="5398D5D1">
                      <wp:simplePos x="0" y="0"/>
                      <wp:positionH relativeFrom="column">
                        <wp:posOffset>1570266</wp:posOffset>
                      </wp:positionH>
                      <wp:positionV relativeFrom="paragraph">
                        <wp:posOffset>106444</wp:posOffset>
                      </wp:positionV>
                      <wp:extent cx="2003352" cy="1110216"/>
                      <wp:effectExtent l="38100" t="38100" r="16510" b="33020"/>
                      <wp:wrapNone/>
                      <wp:docPr id="1198366225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003352" cy="111021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>
                  <w:pict>
                    <v:shape w14:anchorId="56B5DAB8" id="Straight Arrow Connector 41" o:spid="_x0000_s1026" type="#_x0000_t32" style="position:absolute;margin-left:123.65pt;margin-top:8.4pt;width:157.75pt;height:87.4pt;flip:x y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1229814" w14:textId="0D29108F" w:rsidR="009A1384" w:rsidRDefault="009A1384" w:rsidP="00DE4BCC">
            <w:pPr>
              <w:rPr>
                <w:color w:val="auto"/>
              </w:rPr>
            </w:pPr>
          </w:p>
          <w:p w14:paraId="1EAFC423" w14:textId="6060A2E7" w:rsidR="009A1384" w:rsidRDefault="009A1384" w:rsidP="00DE4BCC">
            <w:pPr>
              <w:rPr>
                <w:color w:val="auto"/>
              </w:rPr>
            </w:pPr>
          </w:p>
          <w:p w14:paraId="5661B6F7" w14:textId="25E893E6" w:rsidR="009A1384" w:rsidRDefault="009A1384" w:rsidP="00DE4BCC">
            <w:pPr>
              <w:rPr>
                <w:color w:val="auto"/>
              </w:rPr>
            </w:pPr>
          </w:p>
          <w:p w14:paraId="239CB349" w14:textId="6D714A15" w:rsidR="009A1384" w:rsidRDefault="009A1384" w:rsidP="00DE4BCC">
            <w:pPr>
              <w:rPr>
                <w:color w:val="auto"/>
              </w:rPr>
            </w:pPr>
          </w:p>
          <w:p w14:paraId="298F3A46" w14:textId="7656587F" w:rsidR="009A1384" w:rsidRDefault="00CA291E" w:rsidP="00DE4BCC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5F783058" wp14:editId="3FF24E8D">
                      <wp:simplePos x="0" y="0"/>
                      <wp:positionH relativeFrom="column">
                        <wp:posOffset>1617226</wp:posOffset>
                      </wp:positionH>
                      <wp:positionV relativeFrom="paragraph">
                        <wp:posOffset>199316</wp:posOffset>
                      </wp:positionV>
                      <wp:extent cx="1955460" cy="1669696"/>
                      <wp:effectExtent l="38100" t="0" r="26035" b="64135"/>
                      <wp:wrapNone/>
                      <wp:docPr id="836630129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55460" cy="166969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>
                  <w:pict>
                    <v:shape w14:anchorId="2494EBE3" id="Straight Arrow Connector 41" o:spid="_x0000_s1026" type="#_x0000_t32" style="position:absolute;margin-left:127.35pt;margin-top:15.7pt;width:153.95pt;height:131.45pt;flip:x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" strokecolor="#e00" strokeweight=".5pt">
                      <v:stroke endarrow="block" joinstyle="miter"/>
                    </v:shape>
                  </w:pict>
                </mc:Fallback>
              </mc:AlternateContent>
            </w: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22007D5E" wp14:editId="6544F7D0">
                      <wp:simplePos x="0" y="0"/>
                      <wp:positionH relativeFrom="column">
                        <wp:posOffset>3503206</wp:posOffset>
                      </wp:positionH>
                      <wp:positionV relativeFrom="paragraph">
                        <wp:posOffset>100093</wp:posOffset>
                      </wp:positionV>
                      <wp:extent cx="1968910" cy="2604654"/>
                      <wp:effectExtent l="0" t="0" r="12700" b="24765"/>
                      <wp:wrapNone/>
                      <wp:docPr id="192967771" name="Text Box 1929677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68910" cy="260465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19F4B09" w14:textId="77777777" w:rsidR="00CA291E" w:rsidRPr="009A1384" w:rsidRDefault="00CA291E" w:rsidP="00CA291E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B52 SQUADRON</w:t>
                                  </w:r>
                                </w:p>
                                <w:p w14:paraId="570E5AA8" w14:textId="77777777" w:rsidR="00CA291E" w:rsidRPr="009A1384" w:rsidRDefault="00CA291E" w:rsidP="00CA291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</w:p>
                                <w:p w14:paraId="5CB8B653" w14:textId="77777777" w:rsidR="00CA291E" w:rsidRPr="009A1384" w:rsidRDefault="00CA291E" w:rsidP="00CA291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3537648C" w14:textId="77777777" w:rsidR="00CA291E" w:rsidRPr="009A1384" w:rsidRDefault="00CA291E" w:rsidP="00CA291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 TROPIC</w:t>
                                  </w:r>
                                </w:p>
                                <w:p w14:paraId="291912E5" w14:textId="77777777" w:rsidR="00CA291E" w:rsidRPr="009A1384" w:rsidRDefault="00CA291E" w:rsidP="00CA291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 TROPIC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</w:p>
                                <w:p w14:paraId="41F6B255" w14:textId="77777777" w:rsidR="00CA291E" w:rsidRPr="009A1384" w:rsidRDefault="00CA291E" w:rsidP="00CA291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</w:p>
                                <w:p w14:paraId="30244A3C" w14:textId="77777777" w:rsidR="00CA291E" w:rsidRPr="009A1384" w:rsidRDefault="00CA291E" w:rsidP="00CA291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</w:p>
                                <w:p w14:paraId="7B40B417" w14:textId="77777777" w:rsidR="00CA291E" w:rsidRPr="009A1384" w:rsidRDefault="00CA291E" w:rsidP="00CA291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7C49BD74" w14:textId="77777777" w:rsidR="00CA291E" w:rsidRPr="009A1384" w:rsidRDefault="00CA291E" w:rsidP="00CA291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33F608F2" w14:textId="77777777" w:rsidR="00CA291E" w:rsidRPr="009A1384" w:rsidRDefault="00CA291E" w:rsidP="00CA291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MCAM</w:t>
                                  </w:r>
                                </w:p>
                                <w:p w14:paraId="00C204DC" w14:textId="77777777" w:rsidR="00CA291E" w:rsidRPr="009A1384" w:rsidRDefault="00CA291E" w:rsidP="00CA291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MCAM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</w:p>
                                <w:p w14:paraId="2E411057" w14:textId="77777777" w:rsidR="00CA291E" w:rsidRPr="00423645" w:rsidRDefault="00CA291E" w:rsidP="00CA291E"/>
                                <w:p w14:paraId="111C97BA" w14:textId="77777777" w:rsidR="00CA291E" w:rsidRPr="00423645" w:rsidRDefault="00CA291E" w:rsidP="00CA291E"/>
                                <w:p w14:paraId="10F56971" w14:textId="77777777" w:rsidR="00CA291E" w:rsidRPr="00423645" w:rsidRDefault="00CA291E" w:rsidP="00CA291E"/>
                                <w:p w14:paraId="31DACBFC" w14:textId="77777777" w:rsidR="00CA291E" w:rsidRPr="00423645" w:rsidRDefault="00CA291E" w:rsidP="00CA291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007D5E" id="Text Box 192967771" o:spid="_x0000_s1027" type="#_x0000_t202" style="position:absolute;margin-left:275.85pt;margin-top:7.9pt;width:155.05pt;height:205.1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" fillcolor="white [3201]" strokeweight=".5pt">
                      <v:textbox>
                        <w:txbxContent>
                          <w:p w14:paraId="019F4B09" w14:textId="77777777" w:rsidR="00CA291E" w:rsidRPr="009A1384" w:rsidRDefault="00CA291E" w:rsidP="00CA291E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B52 SQUADRON</w:t>
                            </w:r>
                          </w:p>
                          <w:p w14:paraId="570E5AA8" w14:textId="77777777" w:rsidR="00CA291E" w:rsidRPr="009A1384" w:rsidRDefault="00CA291E" w:rsidP="00CA291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</w:p>
                          <w:p w14:paraId="5CB8B653" w14:textId="77777777" w:rsidR="00CA291E" w:rsidRPr="009A1384" w:rsidRDefault="00CA291E" w:rsidP="00CA291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3537648C" w14:textId="77777777" w:rsidR="00CA291E" w:rsidRPr="009A1384" w:rsidRDefault="00CA291E" w:rsidP="00CA291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 TROPIC</w:t>
                            </w:r>
                          </w:p>
                          <w:p w14:paraId="291912E5" w14:textId="77777777" w:rsidR="00CA291E" w:rsidRPr="009A1384" w:rsidRDefault="00CA291E" w:rsidP="00CA291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 TROPIC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41F6B255" w14:textId="77777777" w:rsidR="00CA291E" w:rsidRPr="009A1384" w:rsidRDefault="00CA291E" w:rsidP="00CA291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</w:p>
                          <w:p w14:paraId="30244A3C" w14:textId="77777777" w:rsidR="00CA291E" w:rsidRPr="009A1384" w:rsidRDefault="00CA291E" w:rsidP="00CA291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7B40B417" w14:textId="77777777" w:rsidR="00CA291E" w:rsidRPr="009A1384" w:rsidRDefault="00CA291E" w:rsidP="00CA291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7C49BD74" w14:textId="77777777" w:rsidR="00CA291E" w:rsidRPr="009A1384" w:rsidRDefault="00CA291E" w:rsidP="00CA291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33F608F2" w14:textId="77777777" w:rsidR="00CA291E" w:rsidRPr="009A1384" w:rsidRDefault="00CA291E" w:rsidP="00CA291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MCAM</w:t>
                            </w:r>
                          </w:p>
                          <w:p w14:paraId="00C204DC" w14:textId="77777777" w:rsidR="00CA291E" w:rsidRPr="009A1384" w:rsidRDefault="00CA291E" w:rsidP="00CA291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MCAM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2E411057" w14:textId="77777777" w:rsidR="00CA291E" w:rsidRPr="00423645" w:rsidRDefault="00CA291E" w:rsidP="00CA291E"/>
                          <w:p w14:paraId="111C97BA" w14:textId="77777777" w:rsidR="00CA291E" w:rsidRPr="00423645" w:rsidRDefault="00CA291E" w:rsidP="00CA291E"/>
                          <w:p w14:paraId="10F56971" w14:textId="77777777" w:rsidR="00CA291E" w:rsidRPr="00423645" w:rsidRDefault="00CA291E" w:rsidP="00CA291E"/>
                          <w:p w14:paraId="31DACBFC" w14:textId="77777777" w:rsidR="00CA291E" w:rsidRPr="00423645" w:rsidRDefault="00CA291E" w:rsidP="00CA291E"/>
                        </w:txbxContent>
                      </v:textbox>
                    </v:shape>
                  </w:pict>
                </mc:Fallback>
              </mc:AlternateContent>
            </w:r>
          </w:p>
          <w:p w14:paraId="0CD9A3BA" w14:textId="708377F2" w:rsidR="009A1384" w:rsidRDefault="009A1384" w:rsidP="00DE4BCC">
            <w:pPr>
              <w:rPr>
                <w:color w:val="auto"/>
              </w:rPr>
            </w:pPr>
          </w:p>
          <w:p w14:paraId="6145EF7A" w14:textId="4D985072" w:rsidR="009A1384" w:rsidRDefault="009A1384" w:rsidP="00DE4BCC">
            <w:pPr>
              <w:rPr>
                <w:color w:val="auto"/>
              </w:rPr>
            </w:pPr>
          </w:p>
          <w:p w14:paraId="6828A7C9" w14:textId="1954227F" w:rsidR="009A1384" w:rsidRDefault="009A1384" w:rsidP="00DE4BCC">
            <w:pPr>
              <w:rPr>
                <w:color w:val="auto"/>
              </w:rPr>
            </w:pPr>
          </w:p>
          <w:p w14:paraId="43E34623" w14:textId="5DBDE7C3" w:rsidR="009A1384" w:rsidRDefault="009A1384" w:rsidP="00DE4BCC">
            <w:pPr>
              <w:rPr>
                <w:color w:val="auto"/>
              </w:rPr>
            </w:pPr>
          </w:p>
          <w:p w14:paraId="79D5AE3B" w14:textId="2676D071" w:rsidR="00CA4437" w:rsidRDefault="00CA4437" w:rsidP="00DE4BCC">
            <w:pPr>
              <w:rPr>
                <w:color w:val="auto"/>
              </w:rPr>
            </w:pPr>
          </w:p>
          <w:p w14:paraId="6BB89DDB" w14:textId="18FB675A" w:rsidR="00CA4437" w:rsidRDefault="00CA4437" w:rsidP="00DE4BCC">
            <w:pPr>
              <w:rPr>
                <w:color w:val="auto"/>
              </w:rPr>
            </w:pPr>
          </w:p>
          <w:p w14:paraId="46029297" w14:textId="05C0BA11" w:rsidR="00CA4437" w:rsidRDefault="00CA4437" w:rsidP="00DE4BCC">
            <w:pPr>
              <w:rPr>
                <w:color w:val="auto"/>
              </w:rPr>
            </w:pPr>
          </w:p>
          <w:p w14:paraId="07CD08A4" w14:textId="2B9ED223" w:rsidR="00CA4437" w:rsidRDefault="00CA4437" w:rsidP="00DE4BCC">
            <w:pPr>
              <w:rPr>
                <w:color w:val="auto"/>
              </w:rPr>
            </w:pPr>
          </w:p>
          <w:p w14:paraId="76A54227" w14:textId="77777777" w:rsidR="00CA4437" w:rsidRDefault="00CA4437" w:rsidP="00DE4BCC">
            <w:pPr>
              <w:rPr>
                <w:color w:val="auto"/>
              </w:rPr>
            </w:pPr>
          </w:p>
          <w:p w14:paraId="226D700E" w14:textId="77777777" w:rsidR="00CA4437" w:rsidRDefault="00CA4437" w:rsidP="00DE4BCC">
            <w:pPr>
              <w:rPr>
                <w:color w:val="auto"/>
              </w:rPr>
            </w:pPr>
          </w:p>
          <w:p w14:paraId="0AC8540A" w14:textId="77777777" w:rsidR="00CA4437" w:rsidRDefault="00CA4437" w:rsidP="00DE4BCC">
            <w:pPr>
              <w:rPr>
                <w:color w:val="auto"/>
              </w:rPr>
            </w:pPr>
          </w:p>
          <w:p w14:paraId="74E8AA49" w14:textId="77777777" w:rsidR="009A1384" w:rsidRDefault="009A1384" w:rsidP="00DE4BCC">
            <w:pPr>
              <w:rPr>
                <w:color w:val="auto"/>
              </w:rPr>
            </w:pPr>
          </w:p>
          <w:p w14:paraId="744F7D9A" w14:textId="77777777" w:rsidR="009A1384" w:rsidRDefault="009A1384" w:rsidP="00DE4BCC">
            <w:pPr>
              <w:rPr>
                <w:color w:val="auto"/>
              </w:rPr>
            </w:pPr>
          </w:p>
          <w:p w14:paraId="25C7502E" w14:textId="77777777" w:rsidR="009A1384" w:rsidRDefault="009A1384" w:rsidP="00DE4BCC">
            <w:pPr>
              <w:rPr>
                <w:color w:val="auto"/>
              </w:rPr>
            </w:pPr>
          </w:p>
          <w:p w14:paraId="5EED4A72" w14:textId="77777777" w:rsidR="00CA4437" w:rsidRDefault="00CA4437" w:rsidP="00DE4BCC">
            <w:pPr>
              <w:rPr>
                <w:color w:val="auto"/>
              </w:rPr>
            </w:pPr>
          </w:p>
          <w:p w14:paraId="55F9A9EB" w14:textId="77777777" w:rsidR="00CA4437" w:rsidRDefault="00CA4437" w:rsidP="00DE4BCC">
            <w:pPr>
              <w:rPr>
                <w:color w:val="auto"/>
              </w:rPr>
            </w:pPr>
          </w:p>
          <w:p w14:paraId="3EF986E5" w14:textId="77777777" w:rsidR="00CA4437" w:rsidRDefault="00CA4437" w:rsidP="00DE4BCC">
            <w:pPr>
              <w:rPr>
                <w:color w:val="auto"/>
              </w:rPr>
            </w:pPr>
          </w:p>
          <w:p w14:paraId="201751D2" w14:textId="77777777" w:rsidR="00CA4437" w:rsidRDefault="00CA4437" w:rsidP="00DE4BCC">
            <w:pPr>
              <w:rPr>
                <w:color w:val="auto"/>
              </w:rPr>
            </w:pPr>
          </w:p>
          <w:p w14:paraId="63D284EC" w14:textId="77777777" w:rsidR="00CA4437" w:rsidRDefault="00CA4437" w:rsidP="00DE4BCC">
            <w:pPr>
              <w:rPr>
                <w:color w:val="auto"/>
              </w:rPr>
            </w:pPr>
          </w:p>
          <w:p w14:paraId="33E9057E" w14:textId="77777777" w:rsidR="00CA4437" w:rsidRDefault="00CA4437" w:rsidP="00DE4BCC">
            <w:pPr>
              <w:rPr>
                <w:color w:val="auto"/>
              </w:rPr>
            </w:pPr>
          </w:p>
        </w:tc>
      </w:tr>
      <w:tr w:rsidR="00B42B2E" w14:paraId="0DB54987" w14:textId="77777777" w:rsidTr="00007C18">
        <w:tc>
          <w:tcPr>
            <w:tcW w:w="9350" w:type="dxa"/>
            <w:shd w:val="clear" w:color="auto" w:fill="DEEAF6" w:themeFill="accent1" w:themeFillTint="33"/>
          </w:tcPr>
          <w:p w14:paraId="54FD1FAE" w14:textId="6A8DE811" w:rsidR="00B42B2E" w:rsidRPr="00B42B2E" w:rsidRDefault="00B42B2E">
            <w:pPr>
              <w:rPr>
                <w:bCs/>
              </w:rPr>
            </w:pPr>
            <w:r w:rsidRPr="00B42B2E">
              <w:rPr>
                <w:bCs/>
                <w:kern w:val="2"/>
                <w14:ligatures w14:val="standard"/>
              </w:rPr>
              <w:lastRenderedPageBreak/>
              <w:t>Images</w:t>
            </w:r>
          </w:p>
        </w:tc>
      </w:tr>
      <w:tr w:rsidR="00B42B2E" w14:paraId="6DC882E7" w14:textId="77777777" w:rsidTr="00007C18">
        <w:trPr>
          <w:trHeight w:val="13031"/>
        </w:trPr>
        <w:tc>
          <w:tcPr>
            <w:tcW w:w="9350" w:type="dxa"/>
          </w:tcPr>
          <w:p w14:paraId="42525C54" w14:textId="05000AB4" w:rsidR="00B42B2E" w:rsidRDefault="00BA72DD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0C621347" wp14:editId="53EC86B0">
                      <wp:simplePos x="0" y="0"/>
                      <wp:positionH relativeFrom="column">
                        <wp:posOffset>3799205</wp:posOffset>
                      </wp:positionH>
                      <wp:positionV relativeFrom="paragraph">
                        <wp:posOffset>92075</wp:posOffset>
                      </wp:positionV>
                      <wp:extent cx="1813560" cy="1630680"/>
                      <wp:effectExtent l="0" t="0" r="15240" b="2667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16306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D4B1F81" w14:textId="77777777" w:rsidR="00BA72DD" w:rsidRPr="009A1384" w:rsidRDefault="00BA72DD" w:rsidP="00BA72DD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500D CODURA </w:t>
                                  </w:r>
                                </w:p>
                                <w:p w14:paraId="38583584" w14:textId="77777777" w:rsidR="00BA72DD" w:rsidRPr="009A1384" w:rsidRDefault="00BA72DD" w:rsidP="00BA72DD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MC TROPIC</w:t>
                                  </w:r>
                                </w:p>
                                <w:p w14:paraId="2B09C965" w14:textId="77777777" w:rsidR="00BA72DD" w:rsidRPr="009A1384" w:rsidRDefault="00BA72DD" w:rsidP="00BA72DD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317FE343" w14:textId="77777777" w:rsidR="00BA72DD" w:rsidRPr="009A1384" w:rsidRDefault="00BA72DD" w:rsidP="00BA72DD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/MCAM</w:t>
                                  </w:r>
                                </w:p>
                                <w:p w14:paraId="123E4454" w14:textId="77777777" w:rsidR="00BA72DD" w:rsidRPr="009A1384" w:rsidRDefault="00BA72DD" w:rsidP="00BA72DD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CBK</w:t>
                                  </w:r>
                                </w:p>
                                <w:p w14:paraId="79D00CD3" w14:textId="77777777" w:rsidR="00BA72DD" w:rsidRPr="009A1384" w:rsidRDefault="00BA72DD" w:rsidP="00BA72DD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778BA8F2" w14:textId="222E4E96" w:rsidR="00BA72DD" w:rsidRPr="00BA72DD" w:rsidRDefault="00BA72DD" w:rsidP="00BA72DD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43DD497E" w14:textId="77777777" w:rsidR="00BA72DD" w:rsidRPr="00423645" w:rsidRDefault="00BA72DD" w:rsidP="00BA72DD"/>
                                <w:p w14:paraId="1B595119" w14:textId="77777777" w:rsidR="00BA72DD" w:rsidRPr="00423645" w:rsidRDefault="00BA72DD" w:rsidP="00BA72DD"/>
                                <w:p w14:paraId="4C88FC41" w14:textId="77777777" w:rsidR="00BA72DD" w:rsidRPr="00423645" w:rsidRDefault="00BA72DD" w:rsidP="00BA72DD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621347" id="Text Box 3" o:spid="_x0000_s1028" type="#_x0000_t202" style="position:absolute;margin-left:299.15pt;margin-top:7.25pt;width:142.8pt;height:128.4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" fillcolor="white [3201]" strokeweight=".5pt">
                      <v:textbox>
                        <w:txbxContent>
                          <w:p w14:paraId="4D4B1F81" w14:textId="77777777" w:rsidR="00BA72DD" w:rsidRPr="009A1384" w:rsidRDefault="00BA72DD" w:rsidP="00BA72DD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500D CODURA </w:t>
                            </w:r>
                          </w:p>
                          <w:p w14:paraId="38583584" w14:textId="77777777" w:rsidR="00BA72DD" w:rsidRPr="009A1384" w:rsidRDefault="00BA72DD" w:rsidP="00BA72DD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MC TROPIC</w:t>
                            </w:r>
                          </w:p>
                          <w:p w14:paraId="2B09C965" w14:textId="77777777" w:rsidR="00BA72DD" w:rsidRPr="009A1384" w:rsidRDefault="00BA72DD" w:rsidP="00BA72DD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317FE343" w14:textId="77777777" w:rsidR="00BA72DD" w:rsidRPr="009A1384" w:rsidRDefault="00BA72DD" w:rsidP="00BA72DD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>/MCAM</w:t>
                            </w:r>
                          </w:p>
                          <w:p w14:paraId="123E4454" w14:textId="77777777" w:rsidR="00BA72DD" w:rsidRPr="009A1384" w:rsidRDefault="00BA72DD" w:rsidP="00BA72DD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CBK</w:t>
                            </w:r>
                          </w:p>
                          <w:p w14:paraId="79D00CD3" w14:textId="77777777" w:rsidR="00BA72DD" w:rsidRPr="009A1384" w:rsidRDefault="00BA72DD" w:rsidP="00BA72DD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778BA8F2" w14:textId="222E4E96" w:rsidR="00BA72DD" w:rsidRPr="00BA72DD" w:rsidRDefault="00BA72DD" w:rsidP="00BA72DD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43DD497E" w14:textId="77777777" w:rsidR="00BA72DD" w:rsidRPr="00423645" w:rsidRDefault="00BA72DD" w:rsidP="00BA72DD"/>
                          <w:p w14:paraId="1B595119" w14:textId="77777777" w:rsidR="00BA72DD" w:rsidRPr="00423645" w:rsidRDefault="00BA72DD" w:rsidP="00BA72DD"/>
                          <w:p w14:paraId="4C88FC41" w14:textId="77777777" w:rsidR="00BA72DD" w:rsidRPr="00423645" w:rsidRDefault="00BA72DD" w:rsidP="00BA72DD"/>
                        </w:txbxContent>
                      </v:textbox>
                    </v:shape>
                  </w:pict>
                </mc:Fallback>
              </mc:AlternateContent>
            </w:r>
            <w:r w:rsidR="00007C18" w:rsidRPr="00007C18">
              <w:rPr>
                <w:b/>
                <w:bCs/>
                <w:noProof/>
              </w:rPr>
              <w:drawing>
                <wp:anchor distT="0" distB="0" distL="114300" distR="114300" simplePos="0" relativeHeight="251654140" behindDoc="1" locked="0" layoutInCell="1" allowOverlap="1" wp14:anchorId="1952200E" wp14:editId="7390E593">
                  <wp:simplePos x="0" y="0"/>
                  <wp:positionH relativeFrom="column">
                    <wp:posOffset>1127228</wp:posOffset>
                  </wp:positionH>
                  <wp:positionV relativeFrom="paragraph">
                    <wp:posOffset>109087</wp:posOffset>
                  </wp:positionV>
                  <wp:extent cx="3242310" cy="4323715"/>
                  <wp:effectExtent l="0" t="0" r="0" b="0"/>
                  <wp:wrapTight wrapText="bothSides">
                    <wp:wrapPolygon edited="0">
                      <wp:start x="10026" y="0"/>
                      <wp:lineTo x="8122" y="857"/>
                      <wp:lineTo x="7741" y="1142"/>
                      <wp:lineTo x="7488" y="9136"/>
                      <wp:lineTo x="6980" y="9612"/>
                      <wp:lineTo x="6853" y="16750"/>
                      <wp:lineTo x="7107" y="18938"/>
                      <wp:lineTo x="8376" y="19795"/>
                      <wp:lineTo x="9391" y="19795"/>
                      <wp:lineTo x="9518" y="20937"/>
                      <wp:lineTo x="10787" y="20937"/>
                      <wp:lineTo x="12056" y="20747"/>
                      <wp:lineTo x="12437" y="20461"/>
                      <wp:lineTo x="12310" y="19795"/>
                      <wp:lineTo x="13325" y="19795"/>
                      <wp:lineTo x="14722" y="18843"/>
                      <wp:lineTo x="14848" y="13704"/>
                      <wp:lineTo x="14341" y="12182"/>
                      <wp:lineTo x="14975" y="10849"/>
                      <wp:lineTo x="15102" y="10278"/>
                      <wp:lineTo x="14214" y="9326"/>
                      <wp:lineTo x="13579" y="9136"/>
                      <wp:lineTo x="13960" y="1332"/>
                      <wp:lineTo x="13325" y="952"/>
                      <wp:lineTo x="10660" y="0"/>
                      <wp:lineTo x="10026" y="0"/>
                    </wp:wrapPolygon>
                  </wp:wrapTight>
                  <wp:docPr id="1724146063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310" cy="4323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C6E67"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651378F4" wp14:editId="23472E94">
                      <wp:simplePos x="0" y="0"/>
                      <wp:positionH relativeFrom="column">
                        <wp:posOffset>59526</wp:posOffset>
                      </wp:positionH>
                      <wp:positionV relativeFrom="paragraph">
                        <wp:posOffset>166657</wp:posOffset>
                      </wp:positionV>
                      <wp:extent cx="1813560" cy="1659194"/>
                      <wp:effectExtent l="0" t="0" r="15240" b="17780"/>
                      <wp:wrapNone/>
                      <wp:docPr id="728611034" name="Text Box 7286110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165919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EF6008F" w14:textId="73396685" w:rsidR="002C6E67" w:rsidRPr="009A1384" w:rsidRDefault="002C6E67" w:rsidP="002C6E6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50MM VELCRO HOOK</w:t>
                                  </w:r>
                                </w:p>
                                <w:p w14:paraId="3E8078F1" w14:textId="487145AD" w:rsidR="002C6E67" w:rsidRPr="009A1384" w:rsidRDefault="002C6E67" w:rsidP="002C6E6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MC TROPIC</w:t>
                                  </w:r>
                                </w:p>
                                <w:p w14:paraId="4C166173" w14:textId="7C1EF9BE" w:rsidR="002C6E67" w:rsidRPr="009A1384" w:rsidRDefault="002C6E67" w:rsidP="002C6E6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11A562E1" w14:textId="56B04449" w:rsidR="002C6E67" w:rsidRPr="009A1384" w:rsidRDefault="002C6E67" w:rsidP="002C6E6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/MCAM</w:t>
                                  </w:r>
                                </w:p>
                                <w:p w14:paraId="10CF0D03" w14:textId="37F9E3ED" w:rsidR="002C6E67" w:rsidRPr="009A1384" w:rsidRDefault="002C6E67" w:rsidP="002C6E6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CBK</w:t>
                                  </w:r>
                                </w:p>
                                <w:p w14:paraId="7232D333" w14:textId="77777777" w:rsidR="002C6E67" w:rsidRPr="009A1384" w:rsidRDefault="002C6E67" w:rsidP="002C6E6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22DD44B0" w14:textId="62FE0C7B" w:rsidR="002C6E67" w:rsidRPr="009A1384" w:rsidRDefault="002C6E67" w:rsidP="002C6E6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4F0BC515" w14:textId="77777777" w:rsidR="002C6E67" w:rsidRPr="00423645" w:rsidRDefault="002C6E67" w:rsidP="002C6E67"/>
                                <w:p w14:paraId="11949AE3" w14:textId="77777777" w:rsidR="002C6E67" w:rsidRPr="00423645" w:rsidRDefault="002C6E67" w:rsidP="002C6E67"/>
                                <w:p w14:paraId="0D06AB4B" w14:textId="77777777" w:rsidR="002C6E67" w:rsidRPr="00423645" w:rsidRDefault="002C6E67" w:rsidP="002C6E67"/>
                                <w:p w14:paraId="53E611E5" w14:textId="77777777" w:rsidR="002C6E67" w:rsidRPr="00423645" w:rsidRDefault="002C6E67" w:rsidP="002C6E6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1378F4" id="Text Box 728611034" o:spid="_x0000_s1029" type="#_x0000_t202" style="position:absolute;margin-left:4.7pt;margin-top:13.1pt;width:142.8pt;height:130.6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" fillcolor="white [3201]" strokeweight=".5pt">
                      <v:textbox>
                        <w:txbxContent>
                          <w:p w14:paraId="7EF6008F" w14:textId="73396685" w:rsidR="002C6E67" w:rsidRPr="009A1384" w:rsidRDefault="002C6E67" w:rsidP="002C6E6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50MM VELCRO HOOK</w:t>
                            </w:r>
                          </w:p>
                          <w:p w14:paraId="3E8078F1" w14:textId="487145AD" w:rsidR="002C6E67" w:rsidRPr="009A1384" w:rsidRDefault="002C6E67" w:rsidP="002C6E6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MC TROPIC</w:t>
                            </w:r>
                          </w:p>
                          <w:p w14:paraId="4C166173" w14:textId="7C1EF9BE" w:rsidR="002C6E67" w:rsidRPr="009A1384" w:rsidRDefault="002C6E67" w:rsidP="002C6E6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11A562E1" w14:textId="56B04449" w:rsidR="002C6E67" w:rsidRPr="009A1384" w:rsidRDefault="002C6E67" w:rsidP="002C6E6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>/MCAM</w:t>
                            </w:r>
                          </w:p>
                          <w:p w14:paraId="10CF0D03" w14:textId="37F9E3ED" w:rsidR="002C6E67" w:rsidRPr="009A1384" w:rsidRDefault="002C6E67" w:rsidP="002C6E6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CBK</w:t>
                            </w:r>
                          </w:p>
                          <w:p w14:paraId="7232D333" w14:textId="77777777" w:rsidR="002C6E67" w:rsidRPr="009A1384" w:rsidRDefault="002C6E67" w:rsidP="002C6E6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22DD44B0" w14:textId="62FE0C7B" w:rsidR="002C6E67" w:rsidRPr="009A1384" w:rsidRDefault="002C6E67" w:rsidP="002C6E6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4F0BC515" w14:textId="77777777" w:rsidR="002C6E67" w:rsidRPr="00423645" w:rsidRDefault="002C6E67" w:rsidP="002C6E67"/>
                          <w:p w14:paraId="11949AE3" w14:textId="77777777" w:rsidR="002C6E67" w:rsidRPr="00423645" w:rsidRDefault="002C6E67" w:rsidP="002C6E67"/>
                          <w:p w14:paraId="0D06AB4B" w14:textId="77777777" w:rsidR="002C6E67" w:rsidRPr="00423645" w:rsidRDefault="002C6E67" w:rsidP="002C6E67"/>
                          <w:p w14:paraId="53E611E5" w14:textId="77777777" w:rsidR="002C6E67" w:rsidRPr="00423645" w:rsidRDefault="002C6E67" w:rsidP="002C6E67"/>
                        </w:txbxContent>
                      </v:textbox>
                    </v:shape>
                  </w:pict>
                </mc:Fallback>
              </mc:AlternateContent>
            </w:r>
          </w:p>
          <w:p w14:paraId="3E0FE66C" w14:textId="626CDA50" w:rsidR="00B42B2E" w:rsidRDefault="00D90DC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58E5F59" wp14:editId="4954831D">
                      <wp:simplePos x="0" y="0"/>
                      <wp:positionH relativeFrom="column">
                        <wp:posOffset>1769109</wp:posOffset>
                      </wp:positionH>
                      <wp:positionV relativeFrom="paragraph">
                        <wp:posOffset>25400</wp:posOffset>
                      </wp:positionV>
                      <wp:extent cx="1062355" cy="201930"/>
                      <wp:effectExtent l="0" t="0" r="80645" b="83820"/>
                      <wp:wrapNone/>
                      <wp:docPr id="231023172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62355" cy="2019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>
                  <w:pict>
                    <v:shape w14:anchorId="6637D692" id="Straight Arrow Connector 41" o:spid="_x0000_s1026" type="#_x0000_t32" style="position:absolute;margin-left:139.3pt;margin-top:2pt;width:83.65pt;height:15.9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E44477D" w14:textId="16211C80" w:rsidR="002C6E67" w:rsidRPr="002C6E67" w:rsidRDefault="002C6E67" w:rsidP="002C6E67"/>
          <w:p w14:paraId="539D9832" w14:textId="301B5060" w:rsidR="00B42B2E" w:rsidRDefault="00B42B2E"/>
          <w:p w14:paraId="419BFD15" w14:textId="6B0E7DD5" w:rsidR="002C6E67" w:rsidRDefault="00BA72DD">
            <w:pPr>
              <w:rPr>
                <w:b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0870AF59" wp14:editId="0FC1A592">
                      <wp:simplePos x="0" y="0"/>
                      <wp:positionH relativeFrom="column">
                        <wp:posOffset>2793365</wp:posOffset>
                      </wp:positionH>
                      <wp:positionV relativeFrom="paragraph">
                        <wp:posOffset>122555</wp:posOffset>
                      </wp:positionV>
                      <wp:extent cx="1013460" cy="167640"/>
                      <wp:effectExtent l="38100" t="0" r="15240" b="80010"/>
                      <wp:wrapNone/>
                      <wp:docPr id="4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13460" cy="1676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4218E73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41" o:spid="_x0000_s1026" type="#_x0000_t32" style="position:absolute;margin-left:219.95pt;margin-top:9.65pt;width:79.8pt;height:13.2pt;flip:x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CF778B4" w14:textId="65D9AEA9" w:rsidR="002C6E67" w:rsidRDefault="002C6E67">
            <w:pPr>
              <w:rPr>
                <w:b/>
                <w:bCs/>
              </w:rPr>
            </w:pPr>
          </w:p>
          <w:p w14:paraId="7871AE62" w14:textId="2BF6CEEE" w:rsidR="002C6E67" w:rsidRDefault="002C6E67">
            <w:pPr>
              <w:rPr>
                <w:b/>
                <w:bCs/>
              </w:rPr>
            </w:pPr>
          </w:p>
          <w:p w14:paraId="7EA47A58" w14:textId="58B3FC35" w:rsidR="00007C18" w:rsidRPr="00007C18" w:rsidRDefault="00007C18" w:rsidP="00007C18">
            <w:pPr>
              <w:rPr>
                <w:b/>
                <w:bCs/>
              </w:rPr>
            </w:pPr>
          </w:p>
          <w:p w14:paraId="5FB56F8C" w14:textId="48A4C97C" w:rsidR="002C6E67" w:rsidRDefault="002C6E67">
            <w:pPr>
              <w:rPr>
                <w:b/>
                <w:bCs/>
              </w:rPr>
            </w:pPr>
          </w:p>
          <w:p w14:paraId="69C03C9D" w14:textId="3BF97FC8" w:rsidR="002C6E67" w:rsidRDefault="00BA72DD">
            <w:pPr>
              <w:rPr>
                <w:b/>
                <w:bCs/>
              </w:rPr>
            </w:pP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45A54805" wp14:editId="46EA463D">
                      <wp:simplePos x="0" y="0"/>
                      <wp:positionH relativeFrom="column">
                        <wp:posOffset>3782695</wp:posOffset>
                      </wp:positionH>
                      <wp:positionV relativeFrom="paragraph">
                        <wp:posOffset>187960</wp:posOffset>
                      </wp:positionV>
                      <wp:extent cx="1813560" cy="1659194"/>
                      <wp:effectExtent l="0" t="0" r="15240" b="17780"/>
                      <wp:wrapNone/>
                      <wp:docPr id="1013445905" name="Text Box 10134459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165919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5FA5B0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50MM VELCRO LOOP</w:t>
                                  </w:r>
                                </w:p>
                                <w:p w14:paraId="10823F0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MC TROPIC</w:t>
                                  </w:r>
                                </w:p>
                                <w:p w14:paraId="6FB7FD0D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0073C6F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/MCAM</w:t>
                                  </w:r>
                                </w:p>
                                <w:p w14:paraId="74A4090E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CBK</w:t>
                                  </w:r>
                                </w:p>
                                <w:p w14:paraId="53FC4171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0F676BE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0DA2A328" w14:textId="77777777" w:rsidR="00D90DC7" w:rsidRPr="00423645" w:rsidRDefault="00D90DC7" w:rsidP="00D90DC7"/>
                                <w:p w14:paraId="3359F825" w14:textId="77777777" w:rsidR="00D90DC7" w:rsidRPr="00423645" w:rsidRDefault="00D90DC7" w:rsidP="00D90DC7"/>
                                <w:p w14:paraId="1D916947" w14:textId="77777777" w:rsidR="00D90DC7" w:rsidRPr="00423645" w:rsidRDefault="00D90DC7" w:rsidP="00D90DC7"/>
                                <w:p w14:paraId="6E80875B" w14:textId="77777777" w:rsidR="00D90DC7" w:rsidRPr="00423645" w:rsidRDefault="00D90DC7" w:rsidP="00D90DC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A54805" id="Text Box 1013445905" o:spid="_x0000_s1030" type="#_x0000_t202" style="position:absolute;margin-left:297.85pt;margin-top:14.8pt;width:142.8pt;height:130.6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" fillcolor="white [3201]" strokeweight=".5pt">
                      <v:textbox>
                        <w:txbxContent>
                          <w:p w14:paraId="25FA5B0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50MM VELCRO LOOP</w:t>
                            </w:r>
                          </w:p>
                          <w:p w14:paraId="10823F0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MC TROPIC</w:t>
                            </w:r>
                          </w:p>
                          <w:p w14:paraId="6FB7FD0D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0073C6F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>/MCAM</w:t>
                            </w:r>
                          </w:p>
                          <w:p w14:paraId="74A4090E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CBK</w:t>
                            </w:r>
                          </w:p>
                          <w:p w14:paraId="53FC4171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0F676BE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0DA2A328" w14:textId="77777777" w:rsidR="00D90DC7" w:rsidRPr="00423645" w:rsidRDefault="00D90DC7" w:rsidP="00D90DC7"/>
                          <w:p w14:paraId="3359F825" w14:textId="77777777" w:rsidR="00D90DC7" w:rsidRPr="00423645" w:rsidRDefault="00D90DC7" w:rsidP="00D90DC7"/>
                          <w:p w14:paraId="1D916947" w14:textId="77777777" w:rsidR="00D90DC7" w:rsidRPr="00423645" w:rsidRDefault="00D90DC7" w:rsidP="00D90DC7"/>
                          <w:p w14:paraId="6E80875B" w14:textId="77777777" w:rsidR="00D90DC7" w:rsidRPr="00423645" w:rsidRDefault="00D90DC7" w:rsidP="00D90DC7"/>
                        </w:txbxContent>
                      </v:textbox>
                    </v:shape>
                  </w:pict>
                </mc:Fallback>
              </mc:AlternateContent>
            </w:r>
          </w:p>
          <w:p w14:paraId="19139A31" w14:textId="4CD3078B" w:rsidR="002C6E67" w:rsidRDefault="00BA72DD">
            <w:pPr>
              <w:rPr>
                <w:b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1D9FE8EB" wp14:editId="5F5277B4">
                      <wp:simplePos x="0" y="0"/>
                      <wp:positionH relativeFrom="column">
                        <wp:posOffset>2800985</wp:posOffset>
                      </wp:positionH>
                      <wp:positionV relativeFrom="paragraph">
                        <wp:posOffset>90805</wp:posOffset>
                      </wp:positionV>
                      <wp:extent cx="982980" cy="332740"/>
                      <wp:effectExtent l="38100" t="38100" r="26670" b="29210"/>
                      <wp:wrapNone/>
                      <wp:docPr id="1802724904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82980" cy="3327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3CC788" id="Straight Arrow Connector 41" o:spid="_x0000_s1026" type="#_x0000_t32" style="position:absolute;margin-left:220.55pt;margin-top:7.15pt;width:77.4pt;height:26.2pt;flip:x 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C3C65C3" w14:textId="76B88B30" w:rsidR="002C6E67" w:rsidRDefault="002C6E67">
            <w:pPr>
              <w:rPr>
                <w:b/>
                <w:bCs/>
              </w:rPr>
            </w:pPr>
          </w:p>
          <w:p w14:paraId="37CC7CB7" w14:textId="6EA415B9" w:rsidR="002C6E67" w:rsidRDefault="002C6E67">
            <w:pPr>
              <w:rPr>
                <w:b/>
                <w:bCs/>
              </w:rPr>
            </w:pPr>
          </w:p>
          <w:p w14:paraId="3ECA7EDE" w14:textId="2EEB4C96" w:rsidR="002C6E67" w:rsidRDefault="002C6E67">
            <w:pPr>
              <w:rPr>
                <w:b/>
                <w:bCs/>
              </w:rPr>
            </w:pPr>
          </w:p>
          <w:p w14:paraId="1E85E18C" w14:textId="53D7D8C8" w:rsidR="002C6E67" w:rsidRDefault="002C6E67">
            <w:pPr>
              <w:rPr>
                <w:b/>
                <w:bCs/>
              </w:rPr>
            </w:pPr>
          </w:p>
          <w:p w14:paraId="231F9705" w14:textId="7B912A2F" w:rsidR="002C6E67" w:rsidRDefault="002C6E67">
            <w:pPr>
              <w:rPr>
                <w:b/>
                <w:bCs/>
              </w:rPr>
            </w:pPr>
          </w:p>
          <w:p w14:paraId="0096FF6B" w14:textId="00FAFFC3" w:rsidR="002C6E67" w:rsidRDefault="002C6E67">
            <w:pPr>
              <w:rPr>
                <w:b/>
                <w:bCs/>
              </w:rPr>
            </w:pPr>
          </w:p>
          <w:p w14:paraId="695235DE" w14:textId="05798EDF" w:rsidR="002C6E67" w:rsidRDefault="002C6E67">
            <w:pPr>
              <w:rPr>
                <w:b/>
                <w:bCs/>
              </w:rPr>
            </w:pPr>
          </w:p>
          <w:p w14:paraId="42CA1B85" w14:textId="077388A8" w:rsidR="002C6E67" w:rsidRDefault="002C6E67">
            <w:pPr>
              <w:rPr>
                <w:b/>
                <w:bCs/>
              </w:rPr>
            </w:pPr>
          </w:p>
          <w:p w14:paraId="1EC29149" w14:textId="16E25B43" w:rsidR="002C6E67" w:rsidRDefault="002C6E67">
            <w:pPr>
              <w:rPr>
                <w:b/>
                <w:bCs/>
              </w:rPr>
            </w:pPr>
          </w:p>
          <w:p w14:paraId="38C8FC6F" w14:textId="2E70FE6B" w:rsidR="002C6E67" w:rsidRDefault="002C6E67">
            <w:pPr>
              <w:rPr>
                <w:b/>
                <w:bCs/>
              </w:rPr>
            </w:pPr>
          </w:p>
          <w:p w14:paraId="50672C4D" w14:textId="101022C4" w:rsidR="002C6E67" w:rsidRDefault="00D90DC7">
            <w:pPr>
              <w:rPr>
                <w:b/>
                <w:bCs/>
              </w:rPr>
            </w:pPr>
            <w:r w:rsidRPr="002C6E67">
              <w:rPr>
                <w:b/>
                <w:bCs/>
                <w:noProof/>
              </w:rPr>
              <w:drawing>
                <wp:anchor distT="0" distB="0" distL="114300" distR="114300" simplePos="0" relativeHeight="251703296" behindDoc="1" locked="0" layoutInCell="1" allowOverlap="1" wp14:anchorId="7EA6EECD" wp14:editId="1C309D44">
                  <wp:simplePos x="0" y="0"/>
                  <wp:positionH relativeFrom="column">
                    <wp:posOffset>-88265</wp:posOffset>
                  </wp:positionH>
                  <wp:positionV relativeFrom="paragraph">
                    <wp:posOffset>-141605</wp:posOffset>
                  </wp:positionV>
                  <wp:extent cx="3211830" cy="4008120"/>
                  <wp:effectExtent l="0" t="0" r="0" b="0"/>
                  <wp:wrapTight wrapText="bothSides">
                    <wp:wrapPolygon edited="0">
                      <wp:start x="7943" y="205"/>
                      <wp:lineTo x="7687" y="7392"/>
                      <wp:lineTo x="7046" y="10266"/>
                      <wp:lineTo x="6918" y="11909"/>
                      <wp:lineTo x="6662" y="16837"/>
                      <wp:lineTo x="6790" y="20840"/>
                      <wp:lineTo x="8199" y="21046"/>
                      <wp:lineTo x="12940" y="21251"/>
                      <wp:lineTo x="14605" y="21251"/>
                      <wp:lineTo x="15117" y="15194"/>
                      <wp:lineTo x="14733" y="13962"/>
                      <wp:lineTo x="14477" y="13551"/>
                      <wp:lineTo x="16399" y="12627"/>
                      <wp:lineTo x="16655" y="11909"/>
                      <wp:lineTo x="15630" y="11909"/>
                      <wp:lineTo x="14349" y="10266"/>
                      <wp:lineTo x="14349" y="1027"/>
                      <wp:lineTo x="13836" y="411"/>
                      <wp:lineTo x="12683" y="205"/>
                      <wp:lineTo x="7943" y="205"/>
                    </wp:wrapPolygon>
                  </wp:wrapTight>
                  <wp:docPr id="63951094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1830" cy="400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2DB58DD" w14:textId="18AFD8B6" w:rsidR="002C6E67" w:rsidRDefault="00D90DC7">
            <w:pPr>
              <w:rPr>
                <w:b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52D37D16" wp14:editId="1B6F2018">
                      <wp:simplePos x="0" y="0"/>
                      <wp:positionH relativeFrom="column">
                        <wp:posOffset>1680845</wp:posOffset>
                      </wp:positionH>
                      <wp:positionV relativeFrom="paragraph">
                        <wp:posOffset>149225</wp:posOffset>
                      </wp:positionV>
                      <wp:extent cx="1043940" cy="1215390"/>
                      <wp:effectExtent l="38100" t="0" r="22860" b="60960"/>
                      <wp:wrapNone/>
                      <wp:docPr id="1489493803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43940" cy="12153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>
                  <w:pict>
                    <v:shape w14:anchorId="23CA4259" id="Straight Arrow Connector 41" o:spid="_x0000_s1026" type="#_x0000_t32" style="position:absolute;margin-left:132.35pt;margin-top:11.75pt;width:82.2pt;height:95.7pt;flip:x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" strokecolor="#e00" strokeweight=".5pt">
                      <v:stroke endarrow="block" joinstyle="miter"/>
                    </v:shape>
                  </w:pict>
                </mc:Fallback>
              </mc:AlternateContent>
            </w: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66D2E129" wp14:editId="29EF2665">
                      <wp:simplePos x="0" y="0"/>
                      <wp:positionH relativeFrom="column">
                        <wp:posOffset>2675890</wp:posOffset>
                      </wp:positionH>
                      <wp:positionV relativeFrom="paragraph">
                        <wp:posOffset>17145</wp:posOffset>
                      </wp:positionV>
                      <wp:extent cx="1813560" cy="1659194"/>
                      <wp:effectExtent l="0" t="0" r="15240" b="17780"/>
                      <wp:wrapNone/>
                      <wp:docPr id="1985696349" name="Text Box 19856963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165919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4689727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50MM VELCRO HOOK</w:t>
                                  </w:r>
                                </w:p>
                                <w:p w14:paraId="2B7B74CF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MC TROPIC</w:t>
                                  </w:r>
                                </w:p>
                                <w:p w14:paraId="3A3CE12C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4C9722C2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/MCAM</w:t>
                                  </w:r>
                                </w:p>
                                <w:p w14:paraId="5D1D5B25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CBK</w:t>
                                  </w:r>
                                </w:p>
                                <w:p w14:paraId="4A3E7F25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5AA08D1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5C50FB8D" w14:textId="77777777" w:rsidR="00D90DC7" w:rsidRPr="00423645" w:rsidRDefault="00D90DC7" w:rsidP="00D90DC7"/>
                                <w:p w14:paraId="29CF2E69" w14:textId="77777777" w:rsidR="00D90DC7" w:rsidRPr="00423645" w:rsidRDefault="00D90DC7" w:rsidP="00D90DC7"/>
                                <w:p w14:paraId="0C3431FD" w14:textId="77777777" w:rsidR="00D90DC7" w:rsidRPr="00423645" w:rsidRDefault="00D90DC7" w:rsidP="00D90DC7"/>
                                <w:p w14:paraId="496E6118" w14:textId="77777777" w:rsidR="00D90DC7" w:rsidRPr="00423645" w:rsidRDefault="00D90DC7" w:rsidP="00D90DC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D2E129" id="Text Box 1985696349" o:spid="_x0000_s1031" type="#_x0000_t202" style="position:absolute;margin-left:210.7pt;margin-top:1.35pt;width:142.8pt;height:130.6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" fillcolor="white [3201]" strokeweight=".5pt">
                      <v:textbox>
                        <w:txbxContent>
                          <w:p w14:paraId="34689727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50MM VELCRO HOOK</w:t>
                            </w:r>
                          </w:p>
                          <w:p w14:paraId="2B7B74CF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MC TROPIC</w:t>
                            </w:r>
                          </w:p>
                          <w:p w14:paraId="3A3CE12C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4C9722C2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>/MCAM</w:t>
                            </w:r>
                          </w:p>
                          <w:p w14:paraId="5D1D5B25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CBK</w:t>
                            </w:r>
                          </w:p>
                          <w:p w14:paraId="4A3E7F25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5AA08D1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5C50FB8D" w14:textId="77777777" w:rsidR="00D90DC7" w:rsidRPr="00423645" w:rsidRDefault="00D90DC7" w:rsidP="00D90DC7"/>
                          <w:p w14:paraId="29CF2E69" w14:textId="77777777" w:rsidR="00D90DC7" w:rsidRPr="00423645" w:rsidRDefault="00D90DC7" w:rsidP="00D90DC7"/>
                          <w:p w14:paraId="0C3431FD" w14:textId="77777777" w:rsidR="00D90DC7" w:rsidRPr="00423645" w:rsidRDefault="00D90DC7" w:rsidP="00D90DC7"/>
                          <w:p w14:paraId="496E6118" w14:textId="77777777" w:rsidR="00D90DC7" w:rsidRPr="00423645" w:rsidRDefault="00D90DC7" w:rsidP="00D90DC7"/>
                        </w:txbxContent>
                      </v:textbox>
                    </v:shape>
                  </w:pict>
                </mc:Fallback>
              </mc:AlternateContent>
            </w:r>
          </w:p>
          <w:p w14:paraId="52FE7638" w14:textId="515C6081" w:rsidR="002C6E67" w:rsidRDefault="002C6E67">
            <w:pPr>
              <w:rPr>
                <w:b/>
                <w:bCs/>
              </w:rPr>
            </w:pPr>
          </w:p>
          <w:p w14:paraId="2C354E3C" w14:textId="7FD4451B" w:rsidR="002C6E67" w:rsidRDefault="002C6E67">
            <w:pPr>
              <w:rPr>
                <w:b/>
                <w:bCs/>
              </w:rPr>
            </w:pPr>
          </w:p>
          <w:p w14:paraId="723DBA15" w14:textId="039D396A" w:rsidR="002C6E67" w:rsidRDefault="002C6E67">
            <w:pPr>
              <w:rPr>
                <w:b/>
                <w:bCs/>
              </w:rPr>
            </w:pPr>
          </w:p>
          <w:p w14:paraId="451FD040" w14:textId="20981507" w:rsidR="002C6E67" w:rsidRDefault="002C6E67">
            <w:pPr>
              <w:rPr>
                <w:b/>
                <w:bCs/>
              </w:rPr>
            </w:pPr>
          </w:p>
          <w:p w14:paraId="65243544" w14:textId="08601A1A" w:rsidR="002C6E67" w:rsidRPr="002C6E67" w:rsidRDefault="002C6E67" w:rsidP="002C6E67">
            <w:pPr>
              <w:rPr>
                <w:b/>
                <w:bCs/>
              </w:rPr>
            </w:pPr>
          </w:p>
          <w:p w14:paraId="3BD206A5" w14:textId="34C28C33" w:rsidR="002C6E67" w:rsidRDefault="002C6E67">
            <w:pPr>
              <w:rPr>
                <w:b/>
                <w:bCs/>
              </w:rPr>
            </w:pPr>
          </w:p>
          <w:p w14:paraId="0C6AE229" w14:textId="3F91616D" w:rsidR="002C6E67" w:rsidRDefault="002C6E67">
            <w:pPr>
              <w:rPr>
                <w:b/>
                <w:bCs/>
              </w:rPr>
            </w:pPr>
          </w:p>
          <w:p w14:paraId="0202CC9F" w14:textId="0936CD64" w:rsidR="002C6E67" w:rsidRDefault="00D90DC7">
            <w:pPr>
              <w:rPr>
                <w:b/>
                <w:bCs/>
              </w:rPr>
            </w:pP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7FDE943A" wp14:editId="7B6A8115">
                      <wp:simplePos x="0" y="0"/>
                      <wp:positionH relativeFrom="column">
                        <wp:posOffset>3376930</wp:posOffset>
                      </wp:positionH>
                      <wp:positionV relativeFrom="paragraph">
                        <wp:posOffset>185420</wp:posOffset>
                      </wp:positionV>
                      <wp:extent cx="1813560" cy="1659194"/>
                      <wp:effectExtent l="0" t="0" r="15240" b="17780"/>
                      <wp:wrapNone/>
                      <wp:docPr id="735030367" name="Text Box 7350303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165919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3DFE5BC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50MM VELCRO LOOP</w:t>
                                  </w:r>
                                </w:p>
                                <w:p w14:paraId="2F7D2DB2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MC TROPIC</w:t>
                                  </w:r>
                                </w:p>
                                <w:p w14:paraId="704EDBAE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1C4E9022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/MCAM</w:t>
                                  </w:r>
                                </w:p>
                                <w:p w14:paraId="0CFC2DD0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CBK</w:t>
                                  </w:r>
                                </w:p>
                                <w:p w14:paraId="417646A6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71813015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041E9769" w14:textId="77777777" w:rsidR="00D90DC7" w:rsidRPr="00423645" w:rsidRDefault="00D90DC7" w:rsidP="00D90DC7"/>
                                <w:p w14:paraId="24A33B56" w14:textId="77777777" w:rsidR="00D90DC7" w:rsidRPr="00423645" w:rsidRDefault="00D90DC7" w:rsidP="00D90DC7"/>
                                <w:p w14:paraId="252821D1" w14:textId="77777777" w:rsidR="00D90DC7" w:rsidRPr="00423645" w:rsidRDefault="00D90DC7" w:rsidP="00D90DC7"/>
                                <w:p w14:paraId="0FA62506" w14:textId="77777777" w:rsidR="00D90DC7" w:rsidRPr="00423645" w:rsidRDefault="00D90DC7" w:rsidP="00D90DC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DE943A" id="Text Box 735030367" o:spid="_x0000_s1032" type="#_x0000_t202" style="position:absolute;margin-left:265.9pt;margin-top:14.6pt;width:142.8pt;height:130.6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" fillcolor="white [3201]" strokeweight=".5pt">
                      <v:textbox>
                        <w:txbxContent>
                          <w:p w14:paraId="33DFE5BC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50MM VELCRO LOOP</w:t>
                            </w:r>
                          </w:p>
                          <w:p w14:paraId="2F7D2DB2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MC TROPIC</w:t>
                            </w:r>
                          </w:p>
                          <w:p w14:paraId="704EDBAE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1C4E9022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>/MCAM</w:t>
                            </w:r>
                          </w:p>
                          <w:p w14:paraId="0CFC2DD0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CBK</w:t>
                            </w:r>
                          </w:p>
                          <w:p w14:paraId="417646A6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71813015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041E9769" w14:textId="77777777" w:rsidR="00D90DC7" w:rsidRPr="00423645" w:rsidRDefault="00D90DC7" w:rsidP="00D90DC7"/>
                          <w:p w14:paraId="24A33B56" w14:textId="77777777" w:rsidR="00D90DC7" w:rsidRPr="00423645" w:rsidRDefault="00D90DC7" w:rsidP="00D90DC7"/>
                          <w:p w14:paraId="252821D1" w14:textId="77777777" w:rsidR="00D90DC7" w:rsidRPr="00423645" w:rsidRDefault="00D90DC7" w:rsidP="00D90DC7"/>
                          <w:p w14:paraId="0FA62506" w14:textId="77777777" w:rsidR="00D90DC7" w:rsidRPr="00423645" w:rsidRDefault="00D90DC7" w:rsidP="00D90DC7"/>
                        </w:txbxContent>
                      </v:textbox>
                    </v:shape>
                  </w:pict>
                </mc:Fallback>
              </mc:AlternateContent>
            </w:r>
          </w:p>
          <w:p w14:paraId="3BF9AF6C" w14:textId="167225F6" w:rsidR="002C6E67" w:rsidRDefault="00D90DC7">
            <w:pPr>
              <w:rPr>
                <w:b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3BA48DEF" wp14:editId="008CCB97">
                      <wp:simplePos x="0" y="0"/>
                      <wp:positionH relativeFrom="column">
                        <wp:posOffset>1726565</wp:posOffset>
                      </wp:positionH>
                      <wp:positionV relativeFrom="paragraph">
                        <wp:posOffset>140335</wp:posOffset>
                      </wp:positionV>
                      <wp:extent cx="1699260" cy="880110"/>
                      <wp:effectExtent l="38100" t="0" r="15240" b="53340"/>
                      <wp:wrapNone/>
                      <wp:docPr id="1066411680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99260" cy="8801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>
                  <w:pict>
                    <v:shape w14:anchorId="08BF85EA" id="Straight Arrow Connector 41" o:spid="_x0000_s1026" type="#_x0000_t32" style="position:absolute;margin-left:135.95pt;margin-top:11.05pt;width:133.8pt;height:69.3pt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0AB4809" w14:textId="77777777" w:rsidR="002C6E67" w:rsidRDefault="002C6E67">
            <w:pPr>
              <w:rPr>
                <w:b/>
                <w:bCs/>
              </w:rPr>
            </w:pPr>
          </w:p>
          <w:p w14:paraId="7A83B477" w14:textId="77777777" w:rsidR="002C6E67" w:rsidRDefault="002C6E67">
            <w:pPr>
              <w:rPr>
                <w:b/>
                <w:bCs/>
              </w:rPr>
            </w:pPr>
          </w:p>
          <w:p w14:paraId="41C26E81" w14:textId="77777777" w:rsidR="002C6E67" w:rsidRDefault="002C6E67">
            <w:pPr>
              <w:rPr>
                <w:b/>
                <w:bCs/>
              </w:rPr>
            </w:pPr>
          </w:p>
          <w:p w14:paraId="79B65424" w14:textId="77777777" w:rsidR="002C6E67" w:rsidRDefault="002C6E67">
            <w:pPr>
              <w:rPr>
                <w:b/>
                <w:bCs/>
              </w:rPr>
            </w:pPr>
          </w:p>
          <w:p w14:paraId="010D8238" w14:textId="77777777" w:rsidR="002C6E67" w:rsidRDefault="002C6E67">
            <w:pPr>
              <w:rPr>
                <w:b/>
                <w:bCs/>
              </w:rPr>
            </w:pPr>
          </w:p>
          <w:p w14:paraId="5D9859AD" w14:textId="77777777" w:rsidR="002C6E67" w:rsidRDefault="002C6E67">
            <w:pPr>
              <w:rPr>
                <w:b/>
                <w:bCs/>
              </w:rPr>
            </w:pPr>
          </w:p>
          <w:p w14:paraId="7ED2886C" w14:textId="2CE33778" w:rsidR="00B42B2E" w:rsidRPr="002C6E67" w:rsidRDefault="00B42B2E">
            <w:pPr>
              <w:rPr>
                <w:b/>
                <w:bCs/>
              </w:rPr>
            </w:pPr>
          </w:p>
        </w:tc>
      </w:tr>
      <w:tr w:rsidR="00D90DC7" w14:paraId="59346E82" w14:textId="77777777" w:rsidTr="00007C18">
        <w:tc>
          <w:tcPr>
            <w:tcW w:w="9350" w:type="dxa"/>
            <w:shd w:val="clear" w:color="auto" w:fill="DEEAF6" w:themeFill="accent1" w:themeFillTint="33"/>
          </w:tcPr>
          <w:p w14:paraId="28D6F2FC" w14:textId="41635B7D" w:rsidR="00D90DC7" w:rsidRPr="00D90DC7" w:rsidRDefault="00D90DC7">
            <w:pPr>
              <w:rPr>
                <w:bCs/>
              </w:rPr>
            </w:pPr>
            <w:r w:rsidRPr="00D90DC7">
              <w:rPr>
                <w:bCs/>
                <w:kern w:val="2"/>
                <w14:ligatures w14:val="standard"/>
              </w:rPr>
              <w:lastRenderedPageBreak/>
              <w:t>Images</w:t>
            </w:r>
          </w:p>
        </w:tc>
      </w:tr>
      <w:tr w:rsidR="00D90DC7" w14:paraId="16929CE8" w14:textId="77777777" w:rsidTr="00007C18">
        <w:trPr>
          <w:trHeight w:val="12491"/>
        </w:trPr>
        <w:tc>
          <w:tcPr>
            <w:tcW w:w="9350" w:type="dxa"/>
          </w:tcPr>
          <w:p w14:paraId="3FC6D19B" w14:textId="610B14F2" w:rsidR="00D90DC7" w:rsidRDefault="00007C18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45A17203" wp14:editId="6FC0A383">
                      <wp:simplePos x="0" y="0"/>
                      <wp:positionH relativeFrom="column">
                        <wp:posOffset>1999998</wp:posOffset>
                      </wp:positionH>
                      <wp:positionV relativeFrom="paragraph">
                        <wp:posOffset>165970</wp:posOffset>
                      </wp:positionV>
                      <wp:extent cx="1736917" cy="1275907"/>
                      <wp:effectExtent l="38100" t="0" r="15875" b="57785"/>
                      <wp:wrapNone/>
                      <wp:docPr id="2096833734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36917" cy="127590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>
                  <w:pict>
                    <v:shape w14:anchorId="45FC13F3" id="Straight Arrow Connector 41" o:spid="_x0000_s1026" type="#_x0000_t32" style="position:absolute;margin-left:157.5pt;margin-top:13.05pt;width:136.75pt;height:100.45pt;flip:x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" strokecolor="#e00" strokeweight=".5pt">
                      <v:stroke endarrow="block" joinstyle="miter"/>
                    </v:shape>
                  </w:pict>
                </mc:Fallback>
              </mc:AlternateContent>
            </w:r>
            <w:r w:rsidRPr="00007C18">
              <w:rPr>
                <w:noProof/>
              </w:rPr>
              <w:drawing>
                <wp:anchor distT="0" distB="0" distL="114300" distR="114300" simplePos="0" relativeHeight="251653115" behindDoc="1" locked="0" layoutInCell="1" allowOverlap="1" wp14:anchorId="3971AF00" wp14:editId="63F01436">
                  <wp:simplePos x="0" y="0"/>
                  <wp:positionH relativeFrom="column">
                    <wp:posOffset>490161</wp:posOffset>
                  </wp:positionH>
                  <wp:positionV relativeFrom="paragraph">
                    <wp:posOffset>325</wp:posOffset>
                  </wp:positionV>
                  <wp:extent cx="2249805" cy="3954780"/>
                  <wp:effectExtent l="0" t="0" r="0" b="7620"/>
                  <wp:wrapTight wrapText="bothSides">
                    <wp:wrapPolygon edited="0">
                      <wp:start x="11888" y="312"/>
                      <wp:lineTo x="10791" y="832"/>
                      <wp:lineTo x="8962" y="1873"/>
                      <wp:lineTo x="6584" y="5514"/>
                      <wp:lineTo x="6036" y="7179"/>
                      <wp:lineTo x="4938" y="8220"/>
                      <wp:lineTo x="4572" y="8740"/>
                      <wp:lineTo x="5304" y="10509"/>
                      <wp:lineTo x="3292" y="12173"/>
                      <wp:lineTo x="2195" y="12902"/>
                      <wp:lineTo x="1463" y="13526"/>
                      <wp:lineTo x="914" y="15503"/>
                      <wp:lineTo x="1097" y="18832"/>
                      <wp:lineTo x="1463" y="20497"/>
                      <wp:lineTo x="1646" y="20913"/>
                      <wp:lineTo x="4024" y="21434"/>
                      <wp:lineTo x="5853" y="21538"/>
                      <wp:lineTo x="6767" y="21538"/>
                      <wp:lineTo x="9693" y="20497"/>
                      <wp:lineTo x="15546" y="20497"/>
                      <wp:lineTo x="16461" y="20289"/>
                      <wp:lineTo x="16095" y="17168"/>
                      <wp:lineTo x="16826" y="17168"/>
                      <wp:lineTo x="18472" y="16023"/>
                      <wp:lineTo x="18838" y="10509"/>
                      <wp:lineTo x="19570" y="9884"/>
                      <wp:lineTo x="19753" y="9156"/>
                      <wp:lineTo x="19021" y="8844"/>
                      <wp:lineTo x="18472" y="3434"/>
                      <wp:lineTo x="16644" y="2393"/>
                      <wp:lineTo x="15546" y="2081"/>
                      <wp:lineTo x="13717" y="312"/>
                      <wp:lineTo x="11888" y="312"/>
                    </wp:wrapPolygon>
                  </wp:wrapTight>
                  <wp:docPr id="288962569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805" cy="3954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90DC7"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289498AE" wp14:editId="76191779">
                      <wp:simplePos x="0" y="0"/>
                      <wp:positionH relativeFrom="column">
                        <wp:posOffset>3689267</wp:posOffset>
                      </wp:positionH>
                      <wp:positionV relativeFrom="paragraph">
                        <wp:posOffset>35753</wp:posOffset>
                      </wp:positionV>
                      <wp:extent cx="1968500" cy="2604135"/>
                      <wp:effectExtent l="0" t="0" r="12700" b="24765"/>
                      <wp:wrapNone/>
                      <wp:docPr id="933616659" name="Text Box 9336166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68500" cy="26041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70FD3A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B52 SQUADRON</w:t>
                                  </w:r>
                                </w:p>
                                <w:p w14:paraId="0536B78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</w:p>
                                <w:p w14:paraId="1F2ABEE9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45EAAB77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 TROPIC</w:t>
                                  </w:r>
                                </w:p>
                                <w:p w14:paraId="56C0BE42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 TROPIC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</w:p>
                                <w:p w14:paraId="3B4FD580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</w:p>
                                <w:p w14:paraId="00BE5C15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</w:p>
                                <w:p w14:paraId="21DF372C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0B54468A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3B22D9E9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MCAM</w:t>
                                  </w:r>
                                </w:p>
                                <w:p w14:paraId="430EA390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MCAM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</w:p>
                                <w:p w14:paraId="23A59A4A" w14:textId="77777777" w:rsidR="00D90DC7" w:rsidRPr="00423645" w:rsidRDefault="00D90DC7" w:rsidP="00D90DC7"/>
                                <w:p w14:paraId="231CCD98" w14:textId="77777777" w:rsidR="00D90DC7" w:rsidRPr="00423645" w:rsidRDefault="00D90DC7" w:rsidP="00D90DC7"/>
                                <w:p w14:paraId="2308095A" w14:textId="77777777" w:rsidR="00D90DC7" w:rsidRPr="00423645" w:rsidRDefault="00D90DC7" w:rsidP="00D90DC7"/>
                                <w:p w14:paraId="065B7FF7" w14:textId="77777777" w:rsidR="00D90DC7" w:rsidRPr="00423645" w:rsidRDefault="00D90DC7" w:rsidP="00D90DC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9498AE" id="Text Box 933616659" o:spid="_x0000_s1033" type="#_x0000_t202" style="position:absolute;margin-left:290.5pt;margin-top:2.8pt;width:155pt;height:205.0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" fillcolor="white [3201]" strokeweight=".5pt">
                      <v:textbox>
                        <w:txbxContent>
                          <w:p w14:paraId="070FD3A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B52 SQUADRON</w:t>
                            </w:r>
                          </w:p>
                          <w:p w14:paraId="0536B78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</w:p>
                          <w:p w14:paraId="1F2ABEE9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45EAAB77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 TROPIC</w:t>
                            </w:r>
                          </w:p>
                          <w:p w14:paraId="56C0BE42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 TROPIC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3B4FD580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</w:p>
                          <w:p w14:paraId="00BE5C15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21DF372C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0B54468A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3B22D9E9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MCAM</w:t>
                            </w:r>
                          </w:p>
                          <w:p w14:paraId="430EA390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MCAM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23A59A4A" w14:textId="77777777" w:rsidR="00D90DC7" w:rsidRPr="00423645" w:rsidRDefault="00D90DC7" w:rsidP="00D90DC7"/>
                          <w:p w14:paraId="231CCD98" w14:textId="77777777" w:rsidR="00D90DC7" w:rsidRPr="00423645" w:rsidRDefault="00D90DC7" w:rsidP="00D90DC7"/>
                          <w:p w14:paraId="2308095A" w14:textId="77777777" w:rsidR="00D90DC7" w:rsidRPr="00423645" w:rsidRDefault="00D90DC7" w:rsidP="00D90DC7"/>
                          <w:p w14:paraId="065B7FF7" w14:textId="77777777" w:rsidR="00D90DC7" w:rsidRPr="00423645" w:rsidRDefault="00D90DC7" w:rsidP="00D90DC7"/>
                        </w:txbxContent>
                      </v:textbox>
                    </v:shape>
                  </w:pict>
                </mc:Fallback>
              </mc:AlternateContent>
            </w:r>
          </w:p>
          <w:p w14:paraId="1E795957" w14:textId="5CDAC3AD" w:rsidR="00D90DC7" w:rsidRPr="00D90DC7" w:rsidRDefault="00D90DC7" w:rsidP="00D90DC7"/>
          <w:p w14:paraId="0BE82A2E" w14:textId="34B79DDD" w:rsidR="00D90DC7" w:rsidRPr="00D90DC7" w:rsidRDefault="00D90DC7" w:rsidP="00D90DC7"/>
          <w:p w14:paraId="72299CCB" w14:textId="042879E7" w:rsidR="00D90DC7" w:rsidRPr="00D90DC7" w:rsidRDefault="00D90DC7" w:rsidP="00D90DC7"/>
          <w:p w14:paraId="5953778D" w14:textId="3F8D19C2" w:rsidR="00007C18" w:rsidRPr="00007C18" w:rsidRDefault="00007C18" w:rsidP="00007C18"/>
          <w:p w14:paraId="297FE4BC" w14:textId="03067CA8" w:rsidR="00D90DC7" w:rsidRPr="00D90DC7" w:rsidRDefault="00D90DC7" w:rsidP="00D90DC7"/>
          <w:p w14:paraId="2A0EBFBF" w14:textId="6E68DF9B" w:rsidR="00D90DC7" w:rsidRPr="00D90DC7" w:rsidRDefault="00D90DC7" w:rsidP="00D90DC7"/>
          <w:p w14:paraId="0718B842" w14:textId="17C7A27A" w:rsidR="00D90DC7" w:rsidRPr="00D90DC7" w:rsidRDefault="00007C18" w:rsidP="00D90DC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573D7125" wp14:editId="5C33B0EB">
                      <wp:simplePos x="0" y="0"/>
                      <wp:positionH relativeFrom="column">
                        <wp:posOffset>2170120</wp:posOffset>
                      </wp:positionH>
                      <wp:positionV relativeFrom="paragraph">
                        <wp:posOffset>146080</wp:posOffset>
                      </wp:positionV>
                      <wp:extent cx="992342" cy="1480332"/>
                      <wp:effectExtent l="38100" t="38100" r="17780" b="24765"/>
                      <wp:wrapNone/>
                      <wp:docPr id="1740247015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92342" cy="148033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>
                  <w:pict>
                    <v:shape w14:anchorId="2A9F1BE6" id="Straight Arrow Connector 41" o:spid="_x0000_s1026" type="#_x0000_t32" style="position:absolute;margin-left:170.9pt;margin-top:11.5pt;width:78.15pt;height:116.55pt;flip:x 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9B247A5" w14:textId="22BF164F" w:rsidR="00D90DC7" w:rsidRPr="00D90DC7" w:rsidRDefault="00D90DC7" w:rsidP="00D90DC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6EFFE6C5" wp14:editId="4B926206">
                      <wp:simplePos x="0" y="0"/>
                      <wp:positionH relativeFrom="column">
                        <wp:posOffset>1553431</wp:posOffset>
                      </wp:positionH>
                      <wp:positionV relativeFrom="paragraph">
                        <wp:posOffset>44760</wp:posOffset>
                      </wp:positionV>
                      <wp:extent cx="541817" cy="2395545"/>
                      <wp:effectExtent l="57150" t="38100" r="29845" b="24130"/>
                      <wp:wrapNone/>
                      <wp:docPr id="124259778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541817" cy="239554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>
                  <w:pict>
                    <v:shape w14:anchorId="6001B1A2" id="Straight Arrow Connector 41" o:spid="_x0000_s1026" type="#_x0000_t32" style="position:absolute;margin-left:122.3pt;margin-top:3.5pt;width:42.65pt;height:188.65pt;flip:x 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09A89BC" w14:textId="563AE021" w:rsidR="00D90DC7" w:rsidRPr="00D90DC7" w:rsidRDefault="00D90DC7" w:rsidP="00D90DC7"/>
          <w:p w14:paraId="74892FB7" w14:textId="67147BBA" w:rsidR="00D90DC7" w:rsidRPr="00D90DC7" w:rsidRDefault="00D90DC7" w:rsidP="00D90DC7"/>
          <w:p w14:paraId="506138AB" w14:textId="5F2CD9CA" w:rsidR="00D90DC7" w:rsidRPr="00D90DC7" w:rsidRDefault="00D90DC7" w:rsidP="00D90DC7"/>
          <w:p w14:paraId="5772CBB0" w14:textId="07885272" w:rsidR="00D90DC7" w:rsidRPr="00D90DC7" w:rsidRDefault="00D90DC7" w:rsidP="00D90DC7"/>
          <w:p w14:paraId="28CC9CDF" w14:textId="2D7EA143" w:rsidR="00D90DC7" w:rsidRPr="00D90DC7" w:rsidRDefault="00D90DC7" w:rsidP="00D90DC7"/>
          <w:p w14:paraId="53685E11" w14:textId="6DFD3FFC" w:rsidR="00D90DC7" w:rsidRPr="00D90DC7" w:rsidRDefault="00D90DC7" w:rsidP="00D90DC7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09D0177E" wp14:editId="2647C4C4">
                      <wp:simplePos x="0" y="0"/>
                      <wp:positionH relativeFrom="column">
                        <wp:posOffset>3093251</wp:posOffset>
                      </wp:positionH>
                      <wp:positionV relativeFrom="paragraph">
                        <wp:posOffset>105659</wp:posOffset>
                      </wp:positionV>
                      <wp:extent cx="2472856" cy="1200647"/>
                      <wp:effectExtent l="0" t="0" r="22860" b="19050"/>
                      <wp:wrapNone/>
                      <wp:docPr id="333823341" name="Text Box 3338233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72856" cy="120064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47EA2D0" w14:textId="3C383476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CORD LOCK (350-6000)</w:t>
                                  </w:r>
                                </w:p>
                                <w:p w14:paraId="1938D750" w14:textId="403B52BE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MC TROPIC / TFP / MCAM</w:t>
                                  </w:r>
                                </w:p>
                                <w:p w14:paraId="34A8D20F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162A46F0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6EF03176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0FA678A0" w14:textId="77777777" w:rsidR="00D90DC7" w:rsidRPr="00423645" w:rsidRDefault="00D90DC7" w:rsidP="00D90DC7"/>
                                <w:p w14:paraId="006E563D" w14:textId="77777777" w:rsidR="00D90DC7" w:rsidRPr="00423645" w:rsidRDefault="00D90DC7" w:rsidP="00D90DC7"/>
                                <w:p w14:paraId="23EF19E9" w14:textId="77777777" w:rsidR="00D90DC7" w:rsidRPr="00423645" w:rsidRDefault="00D90DC7" w:rsidP="00D90DC7"/>
                                <w:p w14:paraId="26C1B885" w14:textId="77777777" w:rsidR="00D90DC7" w:rsidRPr="00423645" w:rsidRDefault="00D90DC7" w:rsidP="00D90DC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D0177E" id="Text Box 333823341" o:spid="_x0000_s1034" type="#_x0000_t202" style="position:absolute;margin-left:243.55pt;margin-top:8.3pt;width:194.7pt;height:94.5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" fillcolor="white [3201]" strokeweight=".5pt">
                      <v:textbox>
                        <w:txbxContent>
                          <w:p w14:paraId="547EA2D0" w14:textId="3C383476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CORD LOCK (350-6000)</w:t>
                            </w:r>
                          </w:p>
                          <w:p w14:paraId="1938D750" w14:textId="403B52BE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MC TROPIC / TFP / MCAM</w:t>
                            </w:r>
                          </w:p>
                          <w:p w14:paraId="34A8D20F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162A46F0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6EF03176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0FA678A0" w14:textId="77777777" w:rsidR="00D90DC7" w:rsidRPr="00423645" w:rsidRDefault="00D90DC7" w:rsidP="00D90DC7"/>
                          <w:p w14:paraId="006E563D" w14:textId="77777777" w:rsidR="00D90DC7" w:rsidRPr="00423645" w:rsidRDefault="00D90DC7" w:rsidP="00D90DC7"/>
                          <w:p w14:paraId="23EF19E9" w14:textId="77777777" w:rsidR="00D90DC7" w:rsidRPr="00423645" w:rsidRDefault="00D90DC7" w:rsidP="00D90DC7"/>
                          <w:p w14:paraId="26C1B885" w14:textId="77777777" w:rsidR="00D90DC7" w:rsidRPr="00423645" w:rsidRDefault="00D90DC7" w:rsidP="00D90DC7"/>
                        </w:txbxContent>
                      </v:textbox>
                    </v:shape>
                  </w:pict>
                </mc:Fallback>
              </mc:AlternateContent>
            </w:r>
          </w:p>
          <w:p w14:paraId="66B694E3" w14:textId="5211E029" w:rsidR="00D90DC7" w:rsidRPr="00D90DC7" w:rsidRDefault="00D90DC7" w:rsidP="00D90DC7"/>
          <w:p w14:paraId="51884445" w14:textId="77777777" w:rsidR="00D90DC7" w:rsidRPr="00D90DC7" w:rsidRDefault="00D90DC7" w:rsidP="00D90DC7"/>
          <w:p w14:paraId="3C245E84" w14:textId="1184C267" w:rsidR="00D90DC7" w:rsidRPr="00D90DC7" w:rsidRDefault="00D90DC7" w:rsidP="00D90DC7"/>
          <w:p w14:paraId="1A50DA37" w14:textId="706CD652" w:rsidR="00D90DC7" w:rsidRDefault="00D90DC7"/>
          <w:p w14:paraId="53984D0B" w14:textId="1A670034" w:rsidR="00D90DC7" w:rsidRPr="00D90DC7" w:rsidRDefault="00D90DC7" w:rsidP="00D90DC7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71037D7B" wp14:editId="6F9B620E">
                      <wp:simplePos x="0" y="0"/>
                      <wp:positionH relativeFrom="column">
                        <wp:posOffset>1081598</wp:posOffset>
                      </wp:positionH>
                      <wp:positionV relativeFrom="paragraph">
                        <wp:posOffset>117419</wp:posOffset>
                      </wp:positionV>
                      <wp:extent cx="1908975" cy="1659194"/>
                      <wp:effectExtent l="0" t="0" r="15240" b="17780"/>
                      <wp:wrapNone/>
                      <wp:docPr id="219079840" name="Text Box 2190798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08975" cy="165919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D70D59F" w14:textId="698D51BB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2.8MM ELASTIC STRING</w:t>
                                  </w:r>
                                </w:p>
                                <w:p w14:paraId="0CBFE8C4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MC TROPIC</w:t>
                                  </w:r>
                                </w:p>
                                <w:p w14:paraId="39515CED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0166D302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/MCAM</w:t>
                                  </w:r>
                                </w:p>
                                <w:p w14:paraId="60B99E36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CBK</w:t>
                                  </w:r>
                                </w:p>
                                <w:p w14:paraId="4BF75715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6AD4A149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7A3C537E" w14:textId="77777777" w:rsidR="00D90DC7" w:rsidRPr="00423645" w:rsidRDefault="00D90DC7" w:rsidP="00D90DC7"/>
                                <w:p w14:paraId="775C1137" w14:textId="77777777" w:rsidR="00D90DC7" w:rsidRPr="00423645" w:rsidRDefault="00D90DC7" w:rsidP="00D90DC7"/>
                                <w:p w14:paraId="220D6258" w14:textId="77777777" w:rsidR="00D90DC7" w:rsidRPr="00423645" w:rsidRDefault="00D90DC7" w:rsidP="00D90DC7"/>
                                <w:p w14:paraId="76828B14" w14:textId="77777777" w:rsidR="00D90DC7" w:rsidRPr="00423645" w:rsidRDefault="00D90DC7" w:rsidP="00D90DC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037D7B" id="Text Box 219079840" o:spid="_x0000_s1035" type="#_x0000_t202" style="position:absolute;margin-left:85.15pt;margin-top:9.25pt;width:150.3pt;height:130.6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" fillcolor="white [3201]" strokeweight=".5pt">
                      <v:textbox>
                        <w:txbxContent>
                          <w:p w14:paraId="1D70D59F" w14:textId="698D51BB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2.8MM ELASTIC STRING</w:t>
                            </w:r>
                          </w:p>
                          <w:p w14:paraId="0CBFE8C4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MC TROPIC</w:t>
                            </w:r>
                          </w:p>
                          <w:p w14:paraId="39515CED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0166D302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>/MCAM</w:t>
                            </w:r>
                          </w:p>
                          <w:p w14:paraId="60B99E36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CBK</w:t>
                            </w:r>
                          </w:p>
                          <w:p w14:paraId="4BF75715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6AD4A149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7A3C537E" w14:textId="77777777" w:rsidR="00D90DC7" w:rsidRPr="00423645" w:rsidRDefault="00D90DC7" w:rsidP="00D90DC7"/>
                          <w:p w14:paraId="775C1137" w14:textId="77777777" w:rsidR="00D90DC7" w:rsidRPr="00423645" w:rsidRDefault="00D90DC7" w:rsidP="00D90DC7"/>
                          <w:p w14:paraId="220D6258" w14:textId="77777777" w:rsidR="00D90DC7" w:rsidRPr="00423645" w:rsidRDefault="00D90DC7" w:rsidP="00D90DC7"/>
                          <w:p w14:paraId="76828B14" w14:textId="77777777" w:rsidR="00D90DC7" w:rsidRPr="00423645" w:rsidRDefault="00D90DC7" w:rsidP="00D90DC7"/>
                        </w:txbxContent>
                      </v:textbox>
                    </v:shape>
                  </w:pict>
                </mc:Fallback>
              </mc:AlternateContent>
            </w:r>
          </w:p>
          <w:p w14:paraId="024703C4" w14:textId="502B72C8" w:rsidR="00D90DC7" w:rsidRDefault="00D90DC7"/>
          <w:p w14:paraId="2CC601DE" w14:textId="5374B12C" w:rsidR="00D90DC7" w:rsidRDefault="00D90DC7" w:rsidP="00D90DC7"/>
          <w:p w14:paraId="6820C0BC" w14:textId="63E01079" w:rsidR="00D90DC7" w:rsidRDefault="00D90DC7" w:rsidP="00D90DC7"/>
          <w:p w14:paraId="443F05BE" w14:textId="69AC5B11" w:rsidR="00D90DC7" w:rsidRDefault="00D90DC7" w:rsidP="00D90DC7"/>
          <w:p w14:paraId="722CAB18" w14:textId="7C274F70" w:rsidR="00D90DC7" w:rsidRDefault="00D90DC7" w:rsidP="00D90DC7"/>
          <w:p w14:paraId="17CB9081" w14:textId="290DA493" w:rsidR="00D90DC7" w:rsidRDefault="00D90DC7" w:rsidP="00D90DC7"/>
          <w:p w14:paraId="2363817D" w14:textId="0B1F784C" w:rsidR="00D90DC7" w:rsidRDefault="00D90DC7" w:rsidP="00D90DC7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53240070" wp14:editId="367A3B7E">
                      <wp:simplePos x="0" y="0"/>
                      <wp:positionH relativeFrom="column">
                        <wp:posOffset>3833136</wp:posOffset>
                      </wp:positionH>
                      <wp:positionV relativeFrom="paragraph">
                        <wp:posOffset>88182</wp:posOffset>
                      </wp:positionV>
                      <wp:extent cx="1813560" cy="2604654"/>
                      <wp:effectExtent l="0" t="0" r="15240" b="24765"/>
                      <wp:wrapNone/>
                      <wp:docPr id="1649933886" name="Text Box 16499338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260465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12B0026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500D CODURA </w:t>
                                  </w:r>
                                </w:p>
                                <w:p w14:paraId="09B16E9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</w:p>
                                <w:p w14:paraId="76EBBCCA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4CB684D9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 TROPIC</w:t>
                                  </w:r>
                                </w:p>
                                <w:p w14:paraId="11134F3A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 TROPIC</w:t>
                                  </w:r>
                                </w:p>
                                <w:p w14:paraId="2CD3281B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</w:p>
                                <w:p w14:paraId="3BB66AF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TFP</w:t>
                                  </w:r>
                                </w:p>
                                <w:p w14:paraId="6031CFA1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71F74E25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TIGER STRIPE</w:t>
                                  </w:r>
                                </w:p>
                                <w:p w14:paraId="377DC88B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MCAM</w:t>
                                  </w:r>
                                </w:p>
                                <w:p w14:paraId="6F8353EF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MCAM</w:t>
                                  </w:r>
                                </w:p>
                                <w:p w14:paraId="1C37F70E" w14:textId="77777777" w:rsidR="00D90DC7" w:rsidRPr="00423645" w:rsidRDefault="00D90DC7" w:rsidP="00D90DC7"/>
                                <w:p w14:paraId="2A0D980C" w14:textId="77777777" w:rsidR="00D90DC7" w:rsidRPr="00423645" w:rsidRDefault="00D90DC7" w:rsidP="00D90DC7"/>
                                <w:p w14:paraId="668ED488" w14:textId="77777777" w:rsidR="00D90DC7" w:rsidRPr="00423645" w:rsidRDefault="00D90DC7" w:rsidP="00D90DC7"/>
                                <w:p w14:paraId="107C4CE3" w14:textId="77777777" w:rsidR="00D90DC7" w:rsidRPr="00423645" w:rsidRDefault="00D90DC7" w:rsidP="00D90DC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240070" id="Text Box 1649933886" o:spid="_x0000_s1036" type="#_x0000_t202" style="position:absolute;margin-left:301.8pt;margin-top:6.95pt;width:142.8pt;height:205.1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" fillcolor="white [3201]" strokeweight=".5pt">
                      <v:textbox>
                        <w:txbxContent>
                          <w:p w14:paraId="212B0026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500D CODURA </w:t>
                            </w:r>
                          </w:p>
                          <w:p w14:paraId="09B16E9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</w:p>
                          <w:p w14:paraId="76EBBCCA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4CB684D9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 TROPIC</w:t>
                            </w:r>
                          </w:p>
                          <w:p w14:paraId="11134F3A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 TROPIC</w:t>
                            </w:r>
                          </w:p>
                          <w:p w14:paraId="2CD3281B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</w:p>
                          <w:p w14:paraId="3BB66AF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TFP</w:t>
                            </w:r>
                          </w:p>
                          <w:p w14:paraId="6031CFA1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71F74E25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TIGER STRIPE</w:t>
                            </w:r>
                          </w:p>
                          <w:p w14:paraId="377DC88B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MCAM</w:t>
                            </w:r>
                          </w:p>
                          <w:p w14:paraId="6F8353EF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MCAM</w:t>
                            </w:r>
                          </w:p>
                          <w:p w14:paraId="1C37F70E" w14:textId="77777777" w:rsidR="00D90DC7" w:rsidRPr="00423645" w:rsidRDefault="00D90DC7" w:rsidP="00D90DC7"/>
                          <w:p w14:paraId="2A0D980C" w14:textId="77777777" w:rsidR="00D90DC7" w:rsidRPr="00423645" w:rsidRDefault="00D90DC7" w:rsidP="00D90DC7"/>
                          <w:p w14:paraId="668ED488" w14:textId="77777777" w:rsidR="00D90DC7" w:rsidRPr="00423645" w:rsidRDefault="00D90DC7" w:rsidP="00D90DC7"/>
                          <w:p w14:paraId="107C4CE3" w14:textId="77777777" w:rsidR="00D90DC7" w:rsidRPr="00423645" w:rsidRDefault="00D90DC7" w:rsidP="00D90DC7"/>
                        </w:txbxContent>
                      </v:textbox>
                    </v:shape>
                  </w:pict>
                </mc:Fallback>
              </mc:AlternateContent>
            </w:r>
          </w:p>
          <w:p w14:paraId="21EE6B3D" w14:textId="27FC741D" w:rsidR="00D90DC7" w:rsidRDefault="00D90DC7" w:rsidP="00D90DC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47CD0125" wp14:editId="776CF503">
                      <wp:simplePos x="0" y="0"/>
                      <wp:positionH relativeFrom="column">
                        <wp:posOffset>1700723</wp:posOffset>
                      </wp:positionH>
                      <wp:positionV relativeFrom="paragraph">
                        <wp:posOffset>70706</wp:posOffset>
                      </wp:positionV>
                      <wp:extent cx="2156460" cy="745656"/>
                      <wp:effectExtent l="38100" t="0" r="15240" b="73660"/>
                      <wp:wrapNone/>
                      <wp:docPr id="1458889007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56460" cy="74565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>
                  <w:pict>
                    <v:shape w14:anchorId="488A9362" id="Straight Arrow Connector 41" o:spid="_x0000_s1026" type="#_x0000_t32" style="position:absolute;margin-left:133.9pt;margin-top:5.55pt;width:169.8pt;height:58.7pt;flip:x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" strokecolor="#e00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6CEF5B10" wp14:editId="7A6CFCC4">
                      <wp:simplePos x="0" y="0"/>
                      <wp:positionH relativeFrom="column">
                        <wp:posOffset>1144132</wp:posOffset>
                      </wp:positionH>
                      <wp:positionV relativeFrom="paragraph">
                        <wp:posOffset>30948</wp:posOffset>
                      </wp:positionV>
                      <wp:extent cx="2728954" cy="650351"/>
                      <wp:effectExtent l="38100" t="0" r="14605" b="73660"/>
                      <wp:wrapNone/>
                      <wp:docPr id="632747499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28954" cy="65035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>
                  <w:pict>
                    <v:shape w14:anchorId="2ED3B10D" id="Straight Arrow Connector 41" o:spid="_x0000_s1026" type="#_x0000_t32" style="position:absolute;margin-left:90.1pt;margin-top:2.45pt;width:214.9pt;height:51.2pt;flip:x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" strokecolor="#e00" strokeweight=".5pt">
                      <v:stroke endarrow="block" joinstyle="miter"/>
                    </v:shape>
                  </w:pict>
                </mc:Fallback>
              </mc:AlternateContent>
            </w:r>
            <w:r w:rsidRPr="00D90DC7">
              <w:rPr>
                <w:noProof/>
              </w:rPr>
              <w:drawing>
                <wp:anchor distT="0" distB="0" distL="114300" distR="114300" simplePos="0" relativeHeight="251715584" behindDoc="1" locked="0" layoutInCell="1" allowOverlap="1" wp14:anchorId="033F4249" wp14:editId="3394949C">
                  <wp:simplePos x="0" y="0"/>
                  <wp:positionH relativeFrom="column">
                    <wp:posOffset>-22998</wp:posOffset>
                  </wp:positionH>
                  <wp:positionV relativeFrom="paragraph">
                    <wp:posOffset>189782</wp:posOffset>
                  </wp:positionV>
                  <wp:extent cx="2662555" cy="2377440"/>
                  <wp:effectExtent l="0" t="0" r="0" b="0"/>
                  <wp:wrapTight wrapText="bothSides">
                    <wp:wrapPolygon edited="0">
                      <wp:start x="15454" y="865"/>
                      <wp:lineTo x="2009" y="1212"/>
                      <wp:lineTo x="155" y="1558"/>
                      <wp:lineTo x="155" y="9519"/>
                      <wp:lineTo x="618" y="15577"/>
                      <wp:lineTo x="1391" y="17827"/>
                      <wp:lineTo x="1236" y="19558"/>
                      <wp:lineTo x="2782" y="20250"/>
                      <wp:lineTo x="13600" y="20596"/>
                      <wp:lineTo x="15918" y="20596"/>
                      <wp:lineTo x="17772" y="20250"/>
                      <wp:lineTo x="19163" y="19038"/>
                      <wp:lineTo x="18854" y="17827"/>
                      <wp:lineTo x="17927" y="15058"/>
                      <wp:lineTo x="19163" y="15058"/>
                      <wp:lineTo x="20863" y="13327"/>
                      <wp:lineTo x="20863" y="8308"/>
                      <wp:lineTo x="20245" y="7442"/>
                      <wp:lineTo x="18236" y="6750"/>
                      <wp:lineTo x="18854" y="2942"/>
                      <wp:lineTo x="18391" y="2250"/>
                      <wp:lineTo x="16536" y="865"/>
                      <wp:lineTo x="15454" y="865"/>
                    </wp:wrapPolygon>
                  </wp:wrapTight>
                  <wp:docPr id="181438091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2555" cy="2377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F3D90BB" w14:textId="13A95DE5" w:rsidR="00D90DC7" w:rsidRDefault="00D90DC7" w:rsidP="00D90DC7"/>
          <w:p w14:paraId="042297D9" w14:textId="127830FF" w:rsidR="00D90DC7" w:rsidRDefault="00D90DC7" w:rsidP="00D90DC7"/>
          <w:p w14:paraId="227F4F1D" w14:textId="4E595563" w:rsidR="00D90DC7" w:rsidRDefault="00D90DC7" w:rsidP="00D90DC7"/>
          <w:p w14:paraId="00C0F48E" w14:textId="07CF0DE9" w:rsidR="00D90DC7" w:rsidRDefault="00D90DC7" w:rsidP="00D90DC7"/>
          <w:p w14:paraId="16225EF5" w14:textId="4D432D91" w:rsidR="00D90DC7" w:rsidRDefault="00D90DC7" w:rsidP="00D90DC7"/>
          <w:p w14:paraId="2CDE94EE" w14:textId="74F803DE" w:rsidR="00D90DC7" w:rsidRPr="00D90DC7" w:rsidRDefault="00D90DC7" w:rsidP="00D90DC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03CDEDDD" wp14:editId="1F7055B4">
                      <wp:simplePos x="0" y="0"/>
                      <wp:positionH relativeFrom="column">
                        <wp:posOffset>1645064</wp:posOffset>
                      </wp:positionH>
                      <wp:positionV relativeFrom="paragraph">
                        <wp:posOffset>199389</wp:posOffset>
                      </wp:positionV>
                      <wp:extent cx="709323" cy="741128"/>
                      <wp:effectExtent l="38100" t="38100" r="33655" b="20955"/>
                      <wp:wrapNone/>
                      <wp:docPr id="562209094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709323" cy="74112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>
                  <w:pict>
                    <v:shape w14:anchorId="1062D358" id="Straight Arrow Connector 41" o:spid="_x0000_s1026" type="#_x0000_t32" style="position:absolute;margin-left:129.55pt;margin-top:15.7pt;width:55.85pt;height:58.35pt;flip:x 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7878BE5" w14:textId="5D0B1A24" w:rsidR="00D90DC7" w:rsidRDefault="00D90DC7" w:rsidP="00D90DC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5FB22668" wp14:editId="3939A1C5">
                      <wp:simplePos x="0" y="0"/>
                      <wp:positionH relativeFrom="column">
                        <wp:posOffset>762469</wp:posOffset>
                      </wp:positionH>
                      <wp:positionV relativeFrom="paragraph">
                        <wp:posOffset>166397</wp:posOffset>
                      </wp:positionV>
                      <wp:extent cx="1615772" cy="590329"/>
                      <wp:effectExtent l="38100" t="38100" r="22860" b="19685"/>
                      <wp:wrapNone/>
                      <wp:docPr id="65571351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15772" cy="59032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 xmlns:w16du="http://schemas.microsoft.com/office/word/2023/wordml/word16du" xmlns:w16sdtfl="http://schemas.microsoft.com/office/word/2024/wordml/sdtformatlock">
                  <w:pict>
                    <v:shape w14:anchorId="55536F11" id="Straight Arrow Connector 41" o:spid="_x0000_s1026" type="#_x0000_t32" style="position:absolute;margin-left:60.05pt;margin-top:13.1pt;width:127.25pt;height:46.5pt;flip:x y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A75B3E6" w14:textId="541E3750" w:rsidR="00D90DC7" w:rsidRDefault="00D90DC7" w:rsidP="00D90DC7"/>
          <w:p w14:paraId="7A3088DE" w14:textId="2DE63E7D" w:rsidR="00D90DC7" w:rsidRDefault="00D90DC7" w:rsidP="00D90DC7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3AFEFD1D" wp14:editId="14660551">
                      <wp:simplePos x="0" y="0"/>
                      <wp:positionH relativeFrom="column">
                        <wp:posOffset>2338401</wp:posOffset>
                      </wp:positionH>
                      <wp:positionV relativeFrom="paragraph">
                        <wp:posOffset>198175</wp:posOffset>
                      </wp:positionV>
                      <wp:extent cx="1097280" cy="262393"/>
                      <wp:effectExtent l="0" t="0" r="26670" b="23495"/>
                      <wp:wrapNone/>
                      <wp:docPr id="1474142966" name="Text Box 14741429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97280" cy="26239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13978BC" w14:textId="67A1CBD0" w:rsidR="00D90DC7" w:rsidRPr="00423645" w:rsidRDefault="00D90DC7" w:rsidP="00D90DC7"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BUTTONHOLES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FEFD1D" id="Text Box 1474142966" o:spid="_x0000_s1037" type="#_x0000_t202" style="position:absolute;margin-left:184.15pt;margin-top:15.6pt;width:86.4pt;height:20.6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" fillcolor="white [3201]" strokeweight=".5pt">
                      <v:textbox>
                        <w:txbxContent>
                          <w:p w14:paraId="413978BC" w14:textId="67A1CBD0" w:rsidR="00D90DC7" w:rsidRPr="00423645" w:rsidRDefault="00D90DC7" w:rsidP="00D90DC7"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BUTTONHOLES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61B32FF" w14:textId="77777777" w:rsidR="00D90DC7" w:rsidRDefault="00D90DC7" w:rsidP="00D90DC7"/>
          <w:p w14:paraId="4B805D93" w14:textId="77777777" w:rsidR="00D90DC7" w:rsidRPr="00D90DC7" w:rsidRDefault="00D90DC7" w:rsidP="00D90DC7"/>
        </w:tc>
      </w:tr>
    </w:tbl>
    <w:p w14:paraId="56D4F4C5" w14:textId="1A285FF4" w:rsidR="006D561F" w:rsidRDefault="006D561F"/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9350"/>
      </w:tblGrid>
      <w:tr w:rsidR="006D561F" w14:paraId="6ABDF098" w14:textId="77777777" w:rsidTr="006D561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350" w:type="dxa"/>
          </w:tcPr>
          <w:p w14:paraId="7D882344" w14:textId="69EAC5F8" w:rsidR="006D561F" w:rsidRPr="006D561F" w:rsidRDefault="006D561F">
            <w:pPr>
              <w:rPr>
                <w:bCs/>
              </w:rPr>
            </w:pPr>
            <w:r w:rsidRPr="006D561F">
              <w:rPr>
                <w:bCs/>
                <w:kern w:val="2"/>
                <w14:ligatures w14:val="standard"/>
              </w:rPr>
              <w:lastRenderedPageBreak/>
              <w:t>Images</w:t>
            </w:r>
          </w:p>
        </w:tc>
      </w:tr>
      <w:tr w:rsidR="006D561F" w14:paraId="5F28C537" w14:textId="77777777" w:rsidTr="006D561F">
        <w:trPr>
          <w:trHeight w:val="12860"/>
        </w:trPr>
        <w:tc>
          <w:tcPr>
            <w:tcW w:w="9350" w:type="dxa"/>
          </w:tcPr>
          <w:p w14:paraId="08A9496E" w14:textId="11BF413D" w:rsidR="00007C18" w:rsidRPr="00007C18" w:rsidRDefault="00F76CB7" w:rsidP="00007C18">
            <w:pPr>
              <w:rPr>
                <w:b/>
                <w:bCs/>
              </w:rPr>
            </w:pPr>
            <w:r w:rsidRPr="00F76CB7"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75274D1F" wp14:editId="15B98734">
                      <wp:simplePos x="0" y="0"/>
                      <wp:positionH relativeFrom="column">
                        <wp:posOffset>2858770</wp:posOffset>
                      </wp:positionH>
                      <wp:positionV relativeFrom="paragraph">
                        <wp:posOffset>127635</wp:posOffset>
                      </wp:positionV>
                      <wp:extent cx="2743200" cy="678180"/>
                      <wp:effectExtent l="0" t="0" r="19050" b="2667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43200" cy="6781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9B405E5" w14:textId="77777777" w:rsidR="00F76CB7" w:rsidRPr="009A1384" w:rsidRDefault="00F76CB7" w:rsidP="00F76CB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25MM WEBBING INSIDE 1MM PP BOARD</w:t>
                                  </w:r>
                                </w:p>
                                <w:p w14:paraId="0A531AE8" w14:textId="77777777" w:rsidR="00F76CB7" w:rsidRPr="009A1384" w:rsidRDefault="00F76CB7" w:rsidP="00F76CB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ALL COLOR</w:t>
                                  </w:r>
                                </w:p>
                                <w:p w14:paraId="313BDB5F" w14:textId="77777777" w:rsidR="00F76CB7" w:rsidRPr="009A1384" w:rsidRDefault="00F76CB7" w:rsidP="00F76CB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605BA1FA" w14:textId="77777777" w:rsidR="00F76CB7" w:rsidRPr="00423645" w:rsidRDefault="00F76CB7" w:rsidP="00F76CB7"/>
                                <w:p w14:paraId="3661E530" w14:textId="77777777" w:rsidR="00F76CB7" w:rsidRPr="00423645" w:rsidRDefault="00F76CB7" w:rsidP="00F76CB7"/>
                                <w:p w14:paraId="64A23575" w14:textId="77777777" w:rsidR="00F76CB7" w:rsidRPr="00423645" w:rsidRDefault="00F76CB7" w:rsidP="00F76CB7"/>
                                <w:p w14:paraId="3DE9AD3C" w14:textId="77777777" w:rsidR="00F76CB7" w:rsidRPr="00423645" w:rsidRDefault="00F76CB7" w:rsidP="00F76CB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274D1F" id="Text Box 12" o:spid="_x0000_s1038" type="#_x0000_t202" style="position:absolute;margin-left:225.1pt;margin-top:10.05pt;width:3in;height:53.4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" fillcolor="white [3201]" strokeweight=".5pt">
                      <v:textbox>
                        <w:txbxContent>
                          <w:p w14:paraId="79B405E5" w14:textId="77777777" w:rsidR="00F76CB7" w:rsidRPr="009A1384" w:rsidRDefault="00F76CB7" w:rsidP="00F76CB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25MM WEBBING INSIDE 1MM PP BOARD</w:t>
                            </w:r>
                          </w:p>
                          <w:p w14:paraId="0A531AE8" w14:textId="77777777" w:rsidR="00F76CB7" w:rsidRPr="009A1384" w:rsidRDefault="00F76CB7" w:rsidP="00F76CB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Style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ALL COLOR</w:t>
                            </w:r>
                          </w:p>
                          <w:p w14:paraId="313BDB5F" w14:textId="77777777" w:rsidR="00F76CB7" w:rsidRPr="009A1384" w:rsidRDefault="00F76CB7" w:rsidP="00F76CB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605BA1FA" w14:textId="77777777" w:rsidR="00F76CB7" w:rsidRPr="00423645" w:rsidRDefault="00F76CB7" w:rsidP="00F76CB7"/>
                          <w:p w14:paraId="3661E530" w14:textId="77777777" w:rsidR="00F76CB7" w:rsidRPr="00423645" w:rsidRDefault="00F76CB7" w:rsidP="00F76CB7"/>
                          <w:p w14:paraId="64A23575" w14:textId="77777777" w:rsidR="00F76CB7" w:rsidRPr="00423645" w:rsidRDefault="00F76CB7" w:rsidP="00F76CB7"/>
                          <w:p w14:paraId="3DE9AD3C" w14:textId="77777777" w:rsidR="00F76CB7" w:rsidRPr="00423645" w:rsidRDefault="00F76CB7" w:rsidP="00F76CB7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47EC39CF" wp14:editId="40BEFE45">
                      <wp:simplePos x="0" y="0"/>
                      <wp:positionH relativeFrom="column">
                        <wp:posOffset>903604</wp:posOffset>
                      </wp:positionH>
                      <wp:positionV relativeFrom="paragraph">
                        <wp:posOffset>191135</wp:posOffset>
                      </wp:positionV>
                      <wp:extent cx="90805" cy="2796540"/>
                      <wp:effectExtent l="76200" t="38100" r="61595" b="60960"/>
                      <wp:wrapNone/>
                      <wp:docPr id="304037933" name="Straight Arrow Connector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0805" cy="27965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C5FE4B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60" o:spid="_x0000_s1026" type="#_x0000_t32" style="position:absolute;margin-left:71.15pt;margin-top:15.05pt;width:7.15pt;height:220.2pt;flip:x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" strokecolor="#e00" strokeweight=".5pt">
                      <v:stroke startarrow="block" endarrow="block" joinstyle="miter"/>
                    </v:shape>
                  </w:pict>
                </mc:Fallback>
              </mc:AlternateContent>
            </w:r>
            <w:r w:rsidR="00007C18" w:rsidRPr="00007C18">
              <w:rPr>
                <w:b/>
                <w:bCs/>
                <w:noProof/>
              </w:rPr>
              <w:drawing>
                <wp:anchor distT="0" distB="0" distL="114300" distR="114300" simplePos="0" relativeHeight="251652090" behindDoc="1" locked="0" layoutInCell="1" allowOverlap="1" wp14:anchorId="5BDB5719" wp14:editId="7A2D6DC3">
                  <wp:simplePos x="0" y="0"/>
                  <wp:positionH relativeFrom="column">
                    <wp:posOffset>75136</wp:posOffset>
                  </wp:positionH>
                  <wp:positionV relativeFrom="paragraph">
                    <wp:posOffset>38026</wp:posOffset>
                  </wp:positionV>
                  <wp:extent cx="2083435" cy="6329680"/>
                  <wp:effectExtent l="0" t="0" r="0" b="0"/>
                  <wp:wrapTight wrapText="bothSides">
                    <wp:wrapPolygon edited="0">
                      <wp:start x="7900" y="195"/>
                      <wp:lineTo x="6913" y="4486"/>
                      <wp:lineTo x="6518" y="8646"/>
                      <wp:lineTo x="5135" y="9166"/>
                      <wp:lineTo x="4740" y="9686"/>
                      <wp:lineTo x="4740" y="11766"/>
                      <wp:lineTo x="3753" y="12222"/>
                      <wp:lineTo x="3358" y="12807"/>
                      <wp:lineTo x="1185" y="12807"/>
                      <wp:lineTo x="1185" y="13587"/>
                      <wp:lineTo x="2765" y="13847"/>
                      <wp:lineTo x="4148" y="14887"/>
                      <wp:lineTo x="3358" y="20738"/>
                      <wp:lineTo x="5530" y="21063"/>
                      <wp:lineTo x="9480" y="21193"/>
                      <wp:lineTo x="13430" y="21193"/>
                      <wp:lineTo x="16985" y="21063"/>
                      <wp:lineTo x="19158" y="20673"/>
                      <wp:lineTo x="18763" y="14887"/>
                      <wp:lineTo x="19948" y="13847"/>
                      <wp:lineTo x="19750" y="13132"/>
                      <wp:lineTo x="18763" y="12807"/>
                      <wp:lineTo x="18565" y="9686"/>
                      <wp:lineTo x="17183" y="8646"/>
                      <wp:lineTo x="17578" y="780"/>
                      <wp:lineTo x="15208" y="390"/>
                      <wp:lineTo x="9875" y="195"/>
                      <wp:lineTo x="7900" y="195"/>
                    </wp:wrapPolygon>
                  </wp:wrapTight>
                  <wp:docPr id="243426773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3435" cy="6329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3C3F207" w14:textId="2B2A98ED" w:rsidR="006D561F" w:rsidRPr="006D561F" w:rsidRDefault="00F76CB7">
            <w:pPr>
              <w:rPr>
                <w:b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73900069" wp14:editId="70F5D3E1">
                      <wp:simplePos x="0" y="0"/>
                      <wp:positionH relativeFrom="column">
                        <wp:posOffset>1494154</wp:posOffset>
                      </wp:positionH>
                      <wp:positionV relativeFrom="paragraph">
                        <wp:posOffset>1987550</wp:posOffset>
                      </wp:positionV>
                      <wp:extent cx="1870710" cy="326390"/>
                      <wp:effectExtent l="19050" t="0" r="15240" b="73660"/>
                      <wp:wrapNone/>
                      <wp:docPr id="1316589072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70710" cy="3263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330BF1A" id="Straight Arrow Connector 41" o:spid="_x0000_s1026" type="#_x0000_t32" style="position:absolute;margin-left:117.65pt;margin-top:156.5pt;width:147.3pt;height:25.7pt;flip:x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" strokecolor="#e00" strokeweight=".5pt">
                      <v:stroke endarrow="block" joinstyle="miter"/>
                    </v:shape>
                  </w:pict>
                </mc:Fallback>
              </mc:AlternateContent>
            </w:r>
            <w:r w:rsidRPr="00F76CB7"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083B8716" wp14:editId="0CCF9566">
                      <wp:simplePos x="0" y="0"/>
                      <wp:positionH relativeFrom="column">
                        <wp:posOffset>1555750</wp:posOffset>
                      </wp:positionH>
                      <wp:positionV relativeFrom="paragraph">
                        <wp:posOffset>179070</wp:posOffset>
                      </wp:positionV>
                      <wp:extent cx="1318260" cy="123825"/>
                      <wp:effectExtent l="38100" t="0" r="15240" b="85725"/>
                      <wp:wrapNone/>
                      <wp:docPr id="11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18260" cy="1238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D18EA2" id="Straight Arrow Connector 41" o:spid="_x0000_s1026" type="#_x0000_t32" style="position:absolute;margin-left:122.5pt;margin-top:14.1pt;width:103.8pt;height:9.75pt;flip:x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" strokecolor="#e00" strokeweight=".5pt">
                      <v:stroke endarrow="block" joinstyle="miter"/>
                    </v:shape>
                  </w:pict>
                </mc:Fallback>
              </mc:AlternateContent>
            </w: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75626A66" wp14:editId="36FAD80F">
                      <wp:simplePos x="0" y="0"/>
                      <wp:positionH relativeFrom="column">
                        <wp:posOffset>1148715</wp:posOffset>
                      </wp:positionH>
                      <wp:positionV relativeFrom="paragraph">
                        <wp:posOffset>1060450</wp:posOffset>
                      </wp:positionV>
                      <wp:extent cx="1968500" cy="413468"/>
                      <wp:effectExtent l="0" t="0" r="12700" b="24765"/>
                      <wp:wrapNone/>
                      <wp:docPr id="2122772584" name="Text Box 21227725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68500" cy="41346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4B2B79D" w14:textId="7AD2CD63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25MM WEBBING FINISH LENGTH IS 23.5CM</w:t>
                                  </w:r>
                                </w:p>
                                <w:p w14:paraId="5D3DFA64" w14:textId="77777777" w:rsidR="006D561F" w:rsidRPr="00423645" w:rsidRDefault="006D561F" w:rsidP="006D561F"/>
                                <w:p w14:paraId="2DBBC624" w14:textId="77777777" w:rsidR="006D561F" w:rsidRPr="00423645" w:rsidRDefault="006D561F" w:rsidP="006D561F"/>
                                <w:p w14:paraId="17AD1791" w14:textId="77777777" w:rsidR="006D561F" w:rsidRPr="00423645" w:rsidRDefault="006D561F" w:rsidP="006D561F"/>
                                <w:p w14:paraId="666DC9E6" w14:textId="77777777" w:rsidR="006D561F" w:rsidRPr="00423645" w:rsidRDefault="006D561F" w:rsidP="006D561F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626A66" id="Text Box 2122772584" o:spid="_x0000_s1039" type="#_x0000_t202" style="position:absolute;margin-left:90.45pt;margin-top:83.5pt;width:155pt;height:32.5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" fillcolor="white [3201]" strokeweight=".5pt">
                      <v:textbox>
                        <w:txbxContent>
                          <w:p w14:paraId="74B2B79D" w14:textId="7AD2CD63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25MM WEBBING FINISH LENGTH IS 23.5CM</w:t>
                            </w:r>
                          </w:p>
                          <w:p w14:paraId="5D3DFA64" w14:textId="77777777" w:rsidR="006D561F" w:rsidRPr="00423645" w:rsidRDefault="006D561F" w:rsidP="006D561F"/>
                          <w:p w14:paraId="2DBBC624" w14:textId="77777777" w:rsidR="006D561F" w:rsidRPr="00423645" w:rsidRDefault="006D561F" w:rsidP="006D561F"/>
                          <w:p w14:paraId="17AD1791" w14:textId="77777777" w:rsidR="006D561F" w:rsidRPr="00423645" w:rsidRDefault="006D561F" w:rsidP="006D561F"/>
                          <w:p w14:paraId="666DC9E6" w14:textId="77777777" w:rsidR="006D561F" w:rsidRPr="00423645" w:rsidRDefault="006D561F" w:rsidP="006D561F"/>
                        </w:txbxContent>
                      </v:textbox>
                    </v:shape>
                  </w:pict>
                </mc:Fallback>
              </mc:AlternateContent>
            </w:r>
            <w:r w:rsidR="00007C1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7A070C6E" wp14:editId="2087DEB9">
                      <wp:simplePos x="0" y="0"/>
                      <wp:positionH relativeFrom="column">
                        <wp:posOffset>1606593</wp:posOffset>
                      </wp:positionH>
                      <wp:positionV relativeFrom="paragraph">
                        <wp:posOffset>4561028</wp:posOffset>
                      </wp:positionV>
                      <wp:extent cx="1825241" cy="68225"/>
                      <wp:effectExtent l="38100" t="0" r="22860" b="84455"/>
                      <wp:wrapNone/>
                      <wp:docPr id="1117822345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25241" cy="682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DCA647" id="Straight Arrow Connector 41" o:spid="_x0000_s1026" type="#_x0000_t32" style="position:absolute;margin-left:126.5pt;margin-top:359.15pt;width:143.7pt;height:5.35pt;flip:x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" strokecolor="#e00" strokeweight=".5pt">
                      <v:stroke endarrow="block" joinstyle="miter"/>
                    </v:shape>
                  </w:pict>
                </mc:Fallback>
              </mc:AlternateContent>
            </w:r>
            <w:r w:rsidR="006D561F"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0DC3D3F5" wp14:editId="2CCFD768">
                      <wp:simplePos x="0" y="0"/>
                      <wp:positionH relativeFrom="column">
                        <wp:posOffset>3378835</wp:posOffset>
                      </wp:positionH>
                      <wp:positionV relativeFrom="paragraph">
                        <wp:posOffset>1744980</wp:posOffset>
                      </wp:positionV>
                      <wp:extent cx="1968500" cy="1669774"/>
                      <wp:effectExtent l="0" t="0" r="12700" b="26035"/>
                      <wp:wrapNone/>
                      <wp:docPr id="589427092" name="Text Box 5894270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68500" cy="166977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E072119" w14:textId="6C390771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25MM WEBBING</w:t>
                                  </w:r>
                                </w:p>
                                <w:p w14:paraId="628D9120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</w:t>
                                  </w: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MC TROPIC</w:t>
                                  </w:r>
                                </w:p>
                                <w:p w14:paraId="6C0558AE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2428062C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</w:t>
                                  </w: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MCAM</w:t>
                                  </w:r>
                                </w:p>
                                <w:p w14:paraId="2E817C4F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CBK</w:t>
                                  </w:r>
                                </w:p>
                                <w:p w14:paraId="388AB0A0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3BA6C05E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072EB29D" w14:textId="77777777" w:rsidR="006D561F" w:rsidRPr="00423645" w:rsidRDefault="006D561F" w:rsidP="006D561F"/>
                                <w:p w14:paraId="2586EA0F" w14:textId="77777777" w:rsidR="006D561F" w:rsidRPr="00423645" w:rsidRDefault="006D561F" w:rsidP="006D561F"/>
                                <w:p w14:paraId="43CDFDB1" w14:textId="77777777" w:rsidR="006D561F" w:rsidRPr="00423645" w:rsidRDefault="006D561F" w:rsidP="006D561F"/>
                                <w:p w14:paraId="508A4AA3" w14:textId="77777777" w:rsidR="006D561F" w:rsidRPr="00423645" w:rsidRDefault="006D561F" w:rsidP="006D561F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C3D3F5" id="Text Box 589427092" o:spid="_x0000_s1040" type="#_x0000_t202" style="position:absolute;margin-left:266.05pt;margin-top:137.4pt;width:155pt;height:131.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" fillcolor="white [3201]" strokeweight=".5pt">
                      <v:textbox>
                        <w:txbxContent>
                          <w:p w14:paraId="2E072119" w14:textId="6C390771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25MM WEBBING</w:t>
                            </w:r>
                          </w:p>
                          <w:p w14:paraId="628D9120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</w:t>
                            </w:r>
                            <w:r w:rsidRPr="009A1384">
                              <w:rPr>
                                <w:rFonts w:ascii="Arial" w:hAnsi="Arial" w:cs="Arial"/>
                              </w:rPr>
                              <w:t>MC TROPIC</w:t>
                            </w:r>
                          </w:p>
                          <w:p w14:paraId="6C0558AE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2428062C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</w:t>
                            </w:r>
                            <w:r w:rsidRPr="009A1384">
                              <w:rPr>
                                <w:rFonts w:ascii="Arial" w:hAnsi="Arial" w:cs="Arial"/>
                              </w:rPr>
                              <w:t>MCAM</w:t>
                            </w:r>
                          </w:p>
                          <w:p w14:paraId="2E817C4F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CBK</w:t>
                            </w:r>
                          </w:p>
                          <w:p w14:paraId="388AB0A0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3BA6C05E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072EB29D" w14:textId="77777777" w:rsidR="006D561F" w:rsidRPr="00423645" w:rsidRDefault="006D561F" w:rsidP="006D561F"/>
                          <w:p w14:paraId="2586EA0F" w14:textId="77777777" w:rsidR="006D561F" w:rsidRPr="00423645" w:rsidRDefault="006D561F" w:rsidP="006D561F"/>
                          <w:p w14:paraId="43CDFDB1" w14:textId="77777777" w:rsidR="006D561F" w:rsidRPr="00423645" w:rsidRDefault="006D561F" w:rsidP="006D561F"/>
                          <w:p w14:paraId="508A4AA3" w14:textId="77777777" w:rsidR="006D561F" w:rsidRPr="00423645" w:rsidRDefault="006D561F" w:rsidP="006D561F"/>
                        </w:txbxContent>
                      </v:textbox>
                    </v:shape>
                  </w:pict>
                </mc:Fallback>
              </mc:AlternateContent>
            </w:r>
            <w:r w:rsidR="006D561F"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3B7C0318" wp14:editId="61DFE1AD">
                      <wp:simplePos x="0" y="0"/>
                      <wp:positionH relativeFrom="column">
                        <wp:posOffset>3325495</wp:posOffset>
                      </wp:positionH>
                      <wp:positionV relativeFrom="paragraph">
                        <wp:posOffset>4424045</wp:posOffset>
                      </wp:positionV>
                      <wp:extent cx="1968500" cy="1669774"/>
                      <wp:effectExtent l="0" t="0" r="12700" b="26035"/>
                      <wp:wrapNone/>
                      <wp:docPr id="53586477" name="Text Box 535864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68500" cy="166977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2C04808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B52 SQUADRON</w:t>
                                  </w:r>
                                </w:p>
                                <w:p w14:paraId="5598411C" w14:textId="572B7EFD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</w:t>
                                  </w: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MC TROPIC</w:t>
                                  </w:r>
                                </w:p>
                                <w:p w14:paraId="4D069FB8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63DB0784" w14:textId="7AD3D5E9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</w:t>
                                  </w: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MCAM</w:t>
                                  </w:r>
                                </w:p>
                                <w:p w14:paraId="64BC2D64" w14:textId="071DD97A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CBK</w:t>
                                  </w:r>
                                </w:p>
                                <w:p w14:paraId="22263863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2F4DE663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10A29831" w14:textId="77777777" w:rsidR="006D561F" w:rsidRPr="00423645" w:rsidRDefault="006D561F" w:rsidP="006D561F"/>
                                <w:p w14:paraId="48B5594E" w14:textId="77777777" w:rsidR="006D561F" w:rsidRPr="00423645" w:rsidRDefault="006D561F" w:rsidP="006D561F"/>
                                <w:p w14:paraId="702FE671" w14:textId="77777777" w:rsidR="006D561F" w:rsidRPr="00423645" w:rsidRDefault="006D561F" w:rsidP="006D561F"/>
                                <w:p w14:paraId="78A86679" w14:textId="77777777" w:rsidR="006D561F" w:rsidRPr="00423645" w:rsidRDefault="006D561F" w:rsidP="006D561F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7C0318" id="Text Box 53586477" o:spid="_x0000_s1041" type="#_x0000_t202" style="position:absolute;margin-left:261.85pt;margin-top:348.35pt;width:155pt;height:131.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" fillcolor="white [3201]" strokeweight=".5pt">
                      <v:textbox>
                        <w:txbxContent>
                          <w:p w14:paraId="72C04808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B52 SQUADRON</w:t>
                            </w:r>
                          </w:p>
                          <w:p w14:paraId="5598411C" w14:textId="572B7EFD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</w:t>
                            </w:r>
                            <w:r w:rsidRPr="009A1384">
                              <w:rPr>
                                <w:rFonts w:ascii="Arial" w:hAnsi="Arial" w:cs="Arial"/>
                              </w:rPr>
                              <w:t>MC TROPIC</w:t>
                            </w:r>
                          </w:p>
                          <w:p w14:paraId="4D069FB8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63DB0784" w14:textId="7AD3D5E9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</w:t>
                            </w:r>
                            <w:r w:rsidRPr="009A1384">
                              <w:rPr>
                                <w:rFonts w:ascii="Arial" w:hAnsi="Arial" w:cs="Arial"/>
                              </w:rPr>
                              <w:t>MCAM</w:t>
                            </w:r>
                          </w:p>
                          <w:p w14:paraId="64BC2D64" w14:textId="071DD97A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CBK</w:t>
                            </w:r>
                          </w:p>
                          <w:p w14:paraId="22263863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2F4DE663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10A29831" w14:textId="77777777" w:rsidR="006D561F" w:rsidRPr="00423645" w:rsidRDefault="006D561F" w:rsidP="006D561F"/>
                          <w:p w14:paraId="48B5594E" w14:textId="77777777" w:rsidR="006D561F" w:rsidRPr="00423645" w:rsidRDefault="006D561F" w:rsidP="006D561F"/>
                          <w:p w14:paraId="702FE671" w14:textId="77777777" w:rsidR="006D561F" w:rsidRPr="00423645" w:rsidRDefault="006D561F" w:rsidP="006D561F"/>
                          <w:p w14:paraId="78A86679" w14:textId="77777777" w:rsidR="006D561F" w:rsidRPr="00423645" w:rsidRDefault="006D561F" w:rsidP="006D561F"/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19F5D116" w14:textId="77777777" w:rsidR="006D561F" w:rsidRDefault="006D561F">
      <w:r>
        <w:br w:type="page"/>
      </w:r>
    </w:p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9350"/>
      </w:tblGrid>
      <w:tr w:rsidR="006D561F" w14:paraId="037A5DC6" w14:textId="77777777" w:rsidTr="006D561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350" w:type="dxa"/>
          </w:tcPr>
          <w:p w14:paraId="0A553FB9" w14:textId="3DDAA068" w:rsidR="006D561F" w:rsidRPr="006D561F" w:rsidRDefault="006D561F">
            <w:pPr>
              <w:rPr>
                <w:bCs/>
              </w:rPr>
            </w:pPr>
            <w:r w:rsidRPr="006D561F">
              <w:rPr>
                <w:bCs/>
                <w:kern w:val="2"/>
                <w14:ligatures w14:val="standard"/>
              </w:rPr>
              <w:lastRenderedPageBreak/>
              <w:t xml:space="preserve">Label Placement </w:t>
            </w:r>
          </w:p>
        </w:tc>
      </w:tr>
      <w:tr w:rsidR="006D561F" w14:paraId="37F813B9" w14:textId="77777777" w:rsidTr="006D561F">
        <w:trPr>
          <w:trHeight w:val="4940"/>
        </w:trPr>
        <w:tc>
          <w:tcPr>
            <w:tcW w:w="9350" w:type="dxa"/>
          </w:tcPr>
          <w:p w14:paraId="43DC6D95" w14:textId="45C01BEA" w:rsidR="00007C18" w:rsidRPr="00007C18" w:rsidRDefault="00007C18" w:rsidP="00007C18">
            <w:r w:rsidRPr="00007C18">
              <w:rPr>
                <w:noProof/>
              </w:rPr>
              <w:drawing>
                <wp:anchor distT="0" distB="0" distL="114300" distR="114300" simplePos="0" relativeHeight="251761664" behindDoc="1" locked="0" layoutInCell="1" allowOverlap="1" wp14:anchorId="775CF2D3" wp14:editId="72C3E5BC">
                  <wp:simplePos x="0" y="0"/>
                  <wp:positionH relativeFrom="column">
                    <wp:posOffset>-88265</wp:posOffset>
                  </wp:positionH>
                  <wp:positionV relativeFrom="paragraph">
                    <wp:posOffset>546</wp:posOffset>
                  </wp:positionV>
                  <wp:extent cx="2416175" cy="3221355"/>
                  <wp:effectExtent l="0" t="0" r="0" b="0"/>
                  <wp:wrapTight wrapText="bothSides">
                    <wp:wrapPolygon edited="0">
                      <wp:start x="8004" y="2682"/>
                      <wp:lineTo x="6982" y="2938"/>
                      <wp:lineTo x="6642" y="3321"/>
                      <wp:lineTo x="6812" y="7025"/>
                      <wp:lineTo x="5109" y="8047"/>
                      <wp:lineTo x="4598" y="8431"/>
                      <wp:lineTo x="4598" y="9069"/>
                      <wp:lineTo x="6301" y="11113"/>
                      <wp:lineTo x="6131" y="18522"/>
                      <wp:lineTo x="7493" y="18905"/>
                      <wp:lineTo x="11410" y="19160"/>
                      <wp:lineTo x="14135" y="19160"/>
                      <wp:lineTo x="15157" y="18905"/>
                      <wp:lineTo x="16008" y="18138"/>
                      <wp:lineTo x="15668" y="13157"/>
                      <wp:lineTo x="16349" y="9069"/>
                      <wp:lineTo x="15668" y="7025"/>
                      <wp:lineTo x="15838" y="4982"/>
                      <wp:lineTo x="15498" y="3066"/>
                      <wp:lineTo x="14816" y="2682"/>
                      <wp:lineTo x="8004" y="2682"/>
                    </wp:wrapPolygon>
                  </wp:wrapTight>
                  <wp:docPr id="1072866858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175" cy="3221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71388EB" w14:textId="0207112A" w:rsidR="006D561F" w:rsidRDefault="006D561F"/>
          <w:p w14:paraId="182371DF" w14:textId="229FB102" w:rsidR="006D561F" w:rsidRPr="006D561F" w:rsidRDefault="006D561F" w:rsidP="006D561F"/>
          <w:p w14:paraId="0A9EDA0B" w14:textId="774ACA7C" w:rsidR="006D561F" w:rsidRDefault="006D561F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4215C1B3" wp14:editId="386C1355">
                      <wp:simplePos x="0" y="0"/>
                      <wp:positionH relativeFrom="column">
                        <wp:posOffset>2282825</wp:posOffset>
                      </wp:positionH>
                      <wp:positionV relativeFrom="paragraph">
                        <wp:posOffset>172086</wp:posOffset>
                      </wp:positionV>
                      <wp:extent cx="2293749" cy="422910"/>
                      <wp:effectExtent l="0" t="0" r="11430" b="15240"/>
                      <wp:wrapNone/>
                      <wp:docPr id="1859471054" name="Text Box 18594710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93749" cy="4229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05849F8" w14:textId="41E817B0" w:rsidR="006D561F" w:rsidRPr="00231F25" w:rsidRDefault="006D561F" w:rsidP="006D561F">
                                  <w:r w:rsidRPr="00231F25">
                                    <w:t xml:space="preserve">Attached to the </w:t>
                                  </w:r>
                                  <w:r w:rsidR="00BA72DD">
                                    <w:t>right-side</w:t>
                                  </w:r>
                                  <w:r>
                                    <w:t xml:space="preserve"> strap as a patch label</w:t>
                                  </w:r>
                                </w:p>
                                <w:p w14:paraId="561A71C7" w14:textId="77777777" w:rsidR="006D561F" w:rsidRDefault="006D561F" w:rsidP="006D561F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15C1B3" id="Text Box 1859471054" o:spid="_x0000_s1042" type="#_x0000_t202" style="position:absolute;margin-left:179.75pt;margin-top:13.55pt;width:180.6pt;height:33.3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" fillcolor="white [3201]" strokeweight=".5pt">
                      <v:textbox>
                        <w:txbxContent>
                          <w:p w14:paraId="005849F8" w14:textId="41E817B0" w:rsidR="006D561F" w:rsidRPr="00231F25" w:rsidRDefault="006D561F" w:rsidP="006D561F">
                            <w:r w:rsidRPr="00231F25">
                              <w:t xml:space="preserve">Attached to the </w:t>
                            </w:r>
                            <w:r w:rsidR="00BA72DD">
                              <w:t>right-side</w:t>
                            </w:r>
                            <w:r>
                              <w:t xml:space="preserve"> strap as a patch label</w:t>
                            </w:r>
                          </w:p>
                          <w:p w14:paraId="561A71C7" w14:textId="77777777" w:rsidR="006D561F" w:rsidRDefault="006D561F" w:rsidP="006D561F"/>
                        </w:txbxContent>
                      </v:textbox>
                    </v:shape>
                  </w:pict>
                </mc:Fallback>
              </mc:AlternateContent>
            </w:r>
          </w:p>
          <w:p w14:paraId="52030BFA" w14:textId="63566DA5" w:rsidR="006D561F" w:rsidRDefault="00BA72D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713A16F6" wp14:editId="6A26607A">
                      <wp:simplePos x="0" y="0"/>
                      <wp:positionH relativeFrom="column">
                        <wp:posOffset>1318895</wp:posOffset>
                      </wp:positionH>
                      <wp:positionV relativeFrom="paragraph">
                        <wp:posOffset>37465</wp:posOffset>
                      </wp:positionV>
                      <wp:extent cx="986790" cy="62230"/>
                      <wp:effectExtent l="0" t="57150" r="22860" b="33020"/>
                      <wp:wrapNone/>
                      <wp:docPr id="5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86790" cy="622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3A833B" id="Straight Arrow Connector 41" o:spid="_x0000_s1026" type="#_x0000_t32" style="position:absolute;margin-left:103.85pt;margin-top:2.95pt;width:77.7pt;height:4.9pt;flip:x y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86C25F0" w14:textId="7C9A4555" w:rsidR="006D561F" w:rsidRDefault="006D561F"/>
        </w:tc>
      </w:tr>
    </w:tbl>
    <w:p w14:paraId="185F46B6" w14:textId="77777777" w:rsidR="00D90DC7" w:rsidRDefault="00D90DC7"/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9350"/>
      </w:tblGrid>
      <w:tr w:rsidR="006D561F" w14:paraId="2F217B85" w14:textId="77777777" w:rsidTr="006D561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350" w:type="dxa"/>
          </w:tcPr>
          <w:p w14:paraId="63BEF09C" w14:textId="35C2D1E6" w:rsidR="006D561F" w:rsidRPr="00CB51BB" w:rsidRDefault="00CB51BB">
            <w:pPr>
              <w:rPr>
                <w:bCs/>
              </w:rPr>
            </w:pPr>
            <w:r w:rsidRPr="00CB51BB">
              <w:rPr>
                <w:bCs/>
                <w:kern w:val="2"/>
                <w14:ligatures w14:val="standard"/>
              </w:rPr>
              <w:t>Label Artwork</w:t>
            </w:r>
          </w:p>
        </w:tc>
      </w:tr>
      <w:tr w:rsidR="006D561F" w14:paraId="51E0C9E9" w14:textId="77777777" w:rsidTr="00344DC5">
        <w:trPr>
          <w:trHeight w:val="5723"/>
        </w:trPr>
        <w:tc>
          <w:tcPr>
            <w:tcW w:w="9350" w:type="dxa"/>
          </w:tcPr>
          <w:p w14:paraId="2F9A3103" w14:textId="22B2647E" w:rsidR="006D561F" w:rsidRDefault="00184978">
            <w:r w:rsidRPr="00184978">
              <w:rPr>
                <w:noProof/>
              </w:rPr>
              <w:drawing>
                <wp:anchor distT="0" distB="0" distL="114300" distR="114300" simplePos="0" relativeHeight="251771904" behindDoc="1" locked="0" layoutInCell="1" allowOverlap="1" wp14:anchorId="1078CCD2" wp14:editId="3FDA51CC">
                  <wp:simplePos x="0" y="0"/>
                  <wp:positionH relativeFrom="column">
                    <wp:posOffset>2938145</wp:posOffset>
                  </wp:positionH>
                  <wp:positionV relativeFrom="paragraph">
                    <wp:posOffset>76835</wp:posOffset>
                  </wp:positionV>
                  <wp:extent cx="2827020" cy="1015130"/>
                  <wp:effectExtent l="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020" cy="1015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184978">
              <w:rPr>
                <w:noProof/>
              </w:rPr>
              <w:drawing>
                <wp:anchor distT="0" distB="0" distL="114300" distR="114300" simplePos="0" relativeHeight="251770880" behindDoc="1" locked="0" layoutInCell="1" allowOverlap="1" wp14:anchorId="7F1B765A" wp14:editId="296B258E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76836</wp:posOffset>
                  </wp:positionV>
                  <wp:extent cx="2835154" cy="1021080"/>
                  <wp:effectExtent l="0" t="0" r="3810" b="762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379" cy="10222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DA46FF8" w14:textId="77777777" w:rsidR="00CB51BB" w:rsidRPr="00CB51BB" w:rsidRDefault="00CB51BB" w:rsidP="00CB51BB"/>
          <w:p w14:paraId="75FB7F12" w14:textId="07054626" w:rsidR="00CB51BB" w:rsidRPr="00CB51BB" w:rsidRDefault="00CB51BB" w:rsidP="00CB51BB"/>
          <w:p w14:paraId="5366187F" w14:textId="77777777" w:rsidR="00CB51BB" w:rsidRPr="00CB51BB" w:rsidRDefault="00CB51BB" w:rsidP="00CB51BB"/>
          <w:p w14:paraId="77A2D43C" w14:textId="58418588" w:rsidR="00CB51BB" w:rsidRPr="00CB51BB" w:rsidRDefault="00CB51BB" w:rsidP="00CB51BB"/>
          <w:p w14:paraId="057F7E2B" w14:textId="035B6504" w:rsidR="00CB51BB" w:rsidRPr="00CB51BB" w:rsidRDefault="00184978" w:rsidP="00CB51BB">
            <w:r w:rsidRPr="00184978">
              <w:rPr>
                <w:noProof/>
              </w:rPr>
              <w:drawing>
                <wp:anchor distT="0" distB="0" distL="114300" distR="114300" simplePos="0" relativeHeight="251773952" behindDoc="1" locked="0" layoutInCell="1" allowOverlap="1" wp14:anchorId="38C66781" wp14:editId="4C183CAA">
                  <wp:simplePos x="0" y="0"/>
                  <wp:positionH relativeFrom="column">
                    <wp:posOffset>2969369</wp:posOffset>
                  </wp:positionH>
                  <wp:positionV relativeFrom="paragraph">
                    <wp:posOffset>74930</wp:posOffset>
                  </wp:positionV>
                  <wp:extent cx="2796540" cy="1007378"/>
                  <wp:effectExtent l="0" t="0" r="3810" b="254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6540" cy="1007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84978">
              <w:rPr>
                <w:noProof/>
              </w:rPr>
              <w:drawing>
                <wp:anchor distT="0" distB="0" distL="114300" distR="114300" simplePos="0" relativeHeight="251772928" behindDoc="1" locked="0" layoutInCell="1" allowOverlap="1" wp14:anchorId="434CE1B2" wp14:editId="734F32B4">
                  <wp:simplePos x="0" y="0"/>
                  <wp:positionH relativeFrom="column">
                    <wp:posOffset>-3058</wp:posOffset>
                  </wp:positionH>
                  <wp:positionV relativeFrom="paragraph">
                    <wp:posOffset>36830</wp:posOffset>
                  </wp:positionV>
                  <wp:extent cx="2811780" cy="1009057"/>
                  <wp:effectExtent l="0" t="0" r="7620" b="635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780" cy="1009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DA5789B" w14:textId="13F6013F" w:rsidR="00CB51BB" w:rsidRPr="00CB51BB" w:rsidRDefault="00CB51BB" w:rsidP="00CB51BB"/>
          <w:p w14:paraId="69476F62" w14:textId="1848008F" w:rsidR="00CB51BB" w:rsidRPr="00CB51BB" w:rsidRDefault="00CB51BB" w:rsidP="00CB51BB"/>
          <w:p w14:paraId="42A5BF67" w14:textId="2A6BC46D" w:rsidR="00CB51BB" w:rsidRPr="00CB51BB" w:rsidRDefault="00CB51BB" w:rsidP="00CB51BB"/>
          <w:p w14:paraId="59EBF690" w14:textId="137F7069" w:rsidR="00CB51BB" w:rsidRPr="00CB51BB" w:rsidRDefault="00CB51BB" w:rsidP="00CB51BB"/>
          <w:p w14:paraId="6C32412F" w14:textId="1FEC8F08" w:rsidR="00CB51BB" w:rsidRPr="00CB51BB" w:rsidRDefault="00344DC5" w:rsidP="00CB51BB">
            <w:r w:rsidRPr="00344DC5">
              <w:rPr>
                <w:noProof/>
              </w:rPr>
              <w:drawing>
                <wp:anchor distT="0" distB="0" distL="114300" distR="114300" simplePos="0" relativeHeight="251774976" behindDoc="1" locked="0" layoutInCell="1" allowOverlap="1" wp14:anchorId="5137E8F7" wp14:editId="1C3331EC">
                  <wp:simplePos x="0" y="0"/>
                  <wp:positionH relativeFrom="column">
                    <wp:posOffset>-10795</wp:posOffset>
                  </wp:positionH>
                  <wp:positionV relativeFrom="paragraph">
                    <wp:posOffset>133985</wp:posOffset>
                  </wp:positionV>
                  <wp:extent cx="2811780" cy="1012661"/>
                  <wp:effectExtent l="0" t="0" r="7620" b="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780" cy="1012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265F7BC" w14:textId="7445D08A" w:rsidR="00CB51BB" w:rsidRPr="00CB51BB" w:rsidRDefault="00CB51BB" w:rsidP="00CB51BB"/>
          <w:p w14:paraId="75356BA1" w14:textId="06A9470C" w:rsidR="00CB51BB" w:rsidRPr="00CB51BB" w:rsidRDefault="00CB51BB" w:rsidP="00CB51BB"/>
          <w:p w14:paraId="460C1E5B" w14:textId="77777777" w:rsidR="00CB51BB" w:rsidRPr="00CB51BB" w:rsidRDefault="00CB51BB" w:rsidP="00CB51BB"/>
          <w:p w14:paraId="361680C5" w14:textId="77777777" w:rsidR="00CB51BB" w:rsidRPr="00CB51BB" w:rsidRDefault="00CB51BB" w:rsidP="00CB51BB"/>
          <w:p w14:paraId="328C77E8" w14:textId="039901D2" w:rsidR="00CB51BB" w:rsidRPr="00CB51BB" w:rsidRDefault="00CB51BB" w:rsidP="00CB51BB">
            <w:pPr>
              <w:tabs>
                <w:tab w:val="left" w:pos="1215"/>
              </w:tabs>
            </w:pPr>
          </w:p>
        </w:tc>
      </w:tr>
    </w:tbl>
    <w:p w14:paraId="4071A6EF" w14:textId="3FC127CA" w:rsidR="006D561F" w:rsidRDefault="006D561F" w:rsidP="00CB51BB"/>
    <w:p w14:paraId="70204786" w14:textId="2310AF28" w:rsidR="00344DC5" w:rsidRDefault="00344DC5" w:rsidP="00CB51BB"/>
    <w:p w14:paraId="521C60BB" w14:textId="77777777" w:rsidR="00344DC5" w:rsidRDefault="00344DC5">
      <w:r>
        <w:br w:type="page"/>
      </w:r>
    </w:p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9350"/>
      </w:tblGrid>
      <w:tr w:rsidR="00344DC5" w14:paraId="153C40FE" w14:textId="77777777" w:rsidTr="00861E9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350" w:type="dxa"/>
          </w:tcPr>
          <w:p w14:paraId="25B7BF8D" w14:textId="598A9927" w:rsidR="00344DC5" w:rsidRPr="00CB51BB" w:rsidRDefault="00344DC5" w:rsidP="00861E92">
            <w:pPr>
              <w:rPr>
                <w:bCs/>
              </w:rPr>
            </w:pPr>
            <w:r>
              <w:rPr>
                <w:bCs/>
                <w:kern w:val="2"/>
                <w14:ligatures w14:val="standard"/>
              </w:rPr>
              <w:lastRenderedPageBreak/>
              <w:t>Sticker</w:t>
            </w:r>
            <w:r w:rsidRPr="00CB51BB">
              <w:rPr>
                <w:bCs/>
                <w:kern w:val="2"/>
                <w14:ligatures w14:val="standard"/>
              </w:rPr>
              <w:t xml:space="preserve"> Artwork</w:t>
            </w:r>
          </w:p>
        </w:tc>
      </w:tr>
      <w:tr w:rsidR="00344DC5" w14:paraId="67398213" w14:textId="77777777" w:rsidTr="00F64DCD">
        <w:trPr>
          <w:trHeight w:val="7271"/>
        </w:trPr>
        <w:tc>
          <w:tcPr>
            <w:tcW w:w="9350" w:type="dxa"/>
          </w:tcPr>
          <w:p w14:paraId="3AB79962" w14:textId="4F43656C" w:rsidR="00A71C22" w:rsidRPr="00A71C22" w:rsidRDefault="00A71C22" w:rsidP="00A71C2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A71C22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777024" behindDoc="1" locked="0" layoutInCell="1" allowOverlap="1" wp14:anchorId="3A4FC368" wp14:editId="737537D6">
                  <wp:simplePos x="0" y="0"/>
                  <wp:positionH relativeFrom="column">
                    <wp:posOffset>2900045</wp:posOffset>
                  </wp:positionH>
                  <wp:positionV relativeFrom="paragraph">
                    <wp:posOffset>46355</wp:posOffset>
                  </wp:positionV>
                  <wp:extent cx="2794606" cy="1402080"/>
                  <wp:effectExtent l="0" t="0" r="6350" b="762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606" cy="1402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71C22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776000" behindDoc="1" locked="0" layoutInCell="1" allowOverlap="1" wp14:anchorId="3AB13128" wp14:editId="6C29B5C4">
                  <wp:simplePos x="0" y="0"/>
                  <wp:positionH relativeFrom="column">
                    <wp:posOffset>-33655</wp:posOffset>
                  </wp:positionH>
                  <wp:positionV relativeFrom="paragraph">
                    <wp:posOffset>46355</wp:posOffset>
                  </wp:positionV>
                  <wp:extent cx="2809794" cy="1409700"/>
                  <wp:effectExtent l="0" t="0" r="0" b="0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794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1083769" w14:textId="75260965" w:rsidR="00A71C22" w:rsidRPr="00A71C22" w:rsidRDefault="00A71C22" w:rsidP="00A71C2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58B37766" w14:textId="2E8D8516" w:rsidR="00A71C22" w:rsidRPr="00A71C22" w:rsidRDefault="00A71C22" w:rsidP="00A71C2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7EDD67C6" w14:textId="3A5A81C4" w:rsidR="00F64DCD" w:rsidRPr="00F64DCD" w:rsidRDefault="00F64DCD" w:rsidP="00F64DC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60FFC6FB" w14:textId="77777777" w:rsidR="00344DC5" w:rsidRDefault="00F64DCD" w:rsidP="00861E92">
            <w:pPr>
              <w:rPr>
                <w:bCs/>
              </w:rPr>
            </w:pPr>
            <w:r w:rsidRPr="00A71C22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778048" behindDoc="1" locked="0" layoutInCell="1" allowOverlap="1" wp14:anchorId="72DB0DF5" wp14:editId="39AA4C13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92075</wp:posOffset>
                  </wp:positionV>
                  <wp:extent cx="2794606" cy="1402080"/>
                  <wp:effectExtent l="0" t="0" r="6350" b="7620"/>
                  <wp:wrapNone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606" cy="1402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64DCD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779072" behindDoc="1" locked="0" layoutInCell="1" allowOverlap="1" wp14:anchorId="0D15229C" wp14:editId="03FAEBC2">
                  <wp:simplePos x="0" y="0"/>
                  <wp:positionH relativeFrom="column">
                    <wp:posOffset>2900045</wp:posOffset>
                  </wp:positionH>
                  <wp:positionV relativeFrom="paragraph">
                    <wp:posOffset>89535</wp:posOffset>
                  </wp:positionV>
                  <wp:extent cx="2804160" cy="1406873"/>
                  <wp:effectExtent l="0" t="0" r="0" b="3175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160" cy="1406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F7CB34C" w14:textId="77777777" w:rsidR="00F64DCD" w:rsidRPr="00F64DCD" w:rsidRDefault="00F64DCD" w:rsidP="00F64DCD"/>
          <w:p w14:paraId="339F0F37" w14:textId="77777777" w:rsidR="00F64DCD" w:rsidRPr="00F64DCD" w:rsidRDefault="00F64DCD" w:rsidP="00F64DCD"/>
          <w:p w14:paraId="394C9670" w14:textId="77777777" w:rsidR="00F64DCD" w:rsidRPr="00F64DCD" w:rsidRDefault="00F64DCD" w:rsidP="00F64DCD"/>
          <w:p w14:paraId="4B0A8126" w14:textId="77777777" w:rsidR="00F64DCD" w:rsidRPr="00F64DCD" w:rsidRDefault="00F64DCD" w:rsidP="00F64DCD"/>
          <w:p w14:paraId="1CC6D634" w14:textId="77777777" w:rsidR="00F64DCD" w:rsidRPr="00F64DCD" w:rsidRDefault="00F64DCD" w:rsidP="00F64DCD"/>
          <w:p w14:paraId="0B2BAA83" w14:textId="79C815EB" w:rsidR="00F64DCD" w:rsidRPr="00F64DCD" w:rsidRDefault="00F64DCD" w:rsidP="00F64DCD"/>
          <w:p w14:paraId="1BAC680A" w14:textId="5817E996" w:rsidR="00F64DCD" w:rsidRDefault="00F64DCD" w:rsidP="00F64DCD">
            <w:pPr>
              <w:rPr>
                <w:bCs/>
              </w:rPr>
            </w:pPr>
            <w:r w:rsidRPr="00F64DCD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780096" behindDoc="1" locked="0" layoutInCell="1" allowOverlap="1" wp14:anchorId="757E66D5" wp14:editId="5E84155D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129540</wp:posOffset>
                  </wp:positionV>
                  <wp:extent cx="2824982" cy="1417320"/>
                  <wp:effectExtent l="0" t="0" r="0" b="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4982" cy="1417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0D3BFE15" w14:textId="22775C2D" w:rsidR="00F64DCD" w:rsidRPr="00F64DCD" w:rsidRDefault="00F64DCD" w:rsidP="00F64DC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432B17B6" w14:textId="253920CF" w:rsidR="00F64DCD" w:rsidRPr="00F64DCD" w:rsidRDefault="00F64DCD" w:rsidP="00F64DCD"/>
        </w:tc>
      </w:tr>
    </w:tbl>
    <w:p w14:paraId="319B04B7" w14:textId="77777777" w:rsidR="00344DC5" w:rsidRDefault="00344DC5" w:rsidP="00CB51BB"/>
    <w:sectPr w:rsidR="00344DC5" w:rsidSect="007E3D23">
      <w:footerReference w:type="default" r:id="rId30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0E989D" w14:textId="77777777" w:rsidR="00CC15E3" w:rsidRDefault="00CC15E3">
      <w:pPr>
        <w:spacing w:after="0"/>
      </w:pPr>
      <w:r>
        <w:separator/>
      </w:r>
    </w:p>
  </w:endnote>
  <w:endnote w:type="continuationSeparator" w:id="0">
    <w:p w14:paraId="520170B4" w14:textId="77777777" w:rsidR="00CC15E3" w:rsidRDefault="00CC15E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4D02A3" w14:textId="77777777" w:rsidR="00CC15E3" w:rsidRDefault="00CC15E3">
      <w:pPr>
        <w:spacing w:after="0"/>
      </w:pPr>
      <w:r>
        <w:separator/>
      </w:r>
    </w:p>
  </w:footnote>
  <w:footnote w:type="continuationSeparator" w:id="0">
    <w:p w14:paraId="1F47AE6A" w14:textId="77777777" w:rsidR="00CC15E3" w:rsidRDefault="00CC15E3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014B8"/>
    <w:rsid w:val="00002900"/>
    <w:rsid w:val="00004BF0"/>
    <w:rsid w:val="00007C18"/>
    <w:rsid w:val="000123A7"/>
    <w:rsid w:val="00022B80"/>
    <w:rsid w:val="0003476B"/>
    <w:rsid w:val="00040A91"/>
    <w:rsid w:val="00043C41"/>
    <w:rsid w:val="00047818"/>
    <w:rsid w:val="00051B06"/>
    <w:rsid w:val="000524A8"/>
    <w:rsid w:val="000671E5"/>
    <w:rsid w:val="000677DA"/>
    <w:rsid w:val="0007461A"/>
    <w:rsid w:val="00074AD3"/>
    <w:rsid w:val="000A13CF"/>
    <w:rsid w:val="000A37A8"/>
    <w:rsid w:val="000B1457"/>
    <w:rsid w:val="000D37AE"/>
    <w:rsid w:val="000E45E2"/>
    <w:rsid w:val="000E5146"/>
    <w:rsid w:val="000E7BA5"/>
    <w:rsid w:val="00104C24"/>
    <w:rsid w:val="00115FB4"/>
    <w:rsid w:val="00136E3C"/>
    <w:rsid w:val="00147208"/>
    <w:rsid w:val="00155384"/>
    <w:rsid w:val="00181A26"/>
    <w:rsid w:val="00184978"/>
    <w:rsid w:val="0018603C"/>
    <w:rsid w:val="001B7B38"/>
    <w:rsid w:val="001C1013"/>
    <w:rsid w:val="001D0C6A"/>
    <w:rsid w:val="001D404A"/>
    <w:rsid w:val="001D56F2"/>
    <w:rsid w:val="001E2728"/>
    <w:rsid w:val="001E5C8E"/>
    <w:rsid w:val="00200CAC"/>
    <w:rsid w:val="00205B5E"/>
    <w:rsid w:val="0021209E"/>
    <w:rsid w:val="00223B8D"/>
    <w:rsid w:val="00231F25"/>
    <w:rsid w:val="00255734"/>
    <w:rsid w:val="002750DA"/>
    <w:rsid w:val="0028638D"/>
    <w:rsid w:val="0029442A"/>
    <w:rsid w:val="002A2DA1"/>
    <w:rsid w:val="002A4407"/>
    <w:rsid w:val="002C64F0"/>
    <w:rsid w:val="002C6E67"/>
    <w:rsid w:val="002C6EAE"/>
    <w:rsid w:val="00304ECC"/>
    <w:rsid w:val="00335B41"/>
    <w:rsid w:val="003366D8"/>
    <w:rsid w:val="00344DC5"/>
    <w:rsid w:val="00371D00"/>
    <w:rsid w:val="00390E98"/>
    <w:rsid w:val="003C192B"/>
    <w:rsid w:val="003C2460"/>
    <w:rsid w:val="003C256A"/>
    <w:rsid w:val="003D6ECF"/>
    <w:rsid w:val="003E2F5B"/>
    <w:rsid w:val="003F72BE"/>
    <w:rsid w:val="00403267"/>
    <w:rsid w:val="00423645"/>
    <w:rsid w:val="00423817"/>
    <w:rsid w:val="00433A09"/>
    <w:rsid w:val="004342C2"/>
    <w:rsid w:val="0043766B"/>
    <w:rsid w:val="00437BEB"/>
    <w:rsid w:val="00437F9D"/>
    <w:rsid w:val="00451E2E"/>
    <w:rsid w:val="00452157"/>
    <w:rsid w:val="004652E5"/>
    <w:rsid w:val="004954AB"/>
    <w:rsid w:val="004A7424"/>
    <w:rsid w:val="004B3C6F"/>
    <w:rsid w:val="004C306F"/>
    <w:rsid w:val="004C30E4"/>
    <w:rsid w:val="004C34EC"/>
    <w:rsid w:val="004C726C"/>
    <w:rsid w:val="004D24EB"/>
    <w:rsid w:val="004D342A"/>
    <w:rsid w:val="004D5248"/>
    <w:rsid w:val="004E0B40"/>
    <w:rsid w:val="004E55D7"/>
    <w:rsid w:val="005016E1"/>
    <w:rsid w:val="00503C23"/>
    <w:rsid w:val="005076EA"/>
    <w:rsid w:val="00527A4D"/>
    <w:rsid w:val="00544001"/>
    <w:rsid w:val="00547A73"/>
    <w:rsid w:val="00553DF6"/>
    <w:rsid w:val="00575A98"/>
    <w:rsid w:val="0058585A"/>
    <w:rsid w:val="00591137"/>
    <w:rsid w:val="00593696"/>
    <w:rsid w:val="005A5EC2"/>
    <w:rsid w:val="005C2CF2"/>
    <w:rsid w:val="005E118E"/>
    <w:rsid w:val="005E397B"/>
    <w:rsid w:val="005E4A3B"/>
    <w:rsid w:val="005E6FFC"/>
    <w:rsid w:val="00633D7A"/>
    <w:rsid w:val="006433F3"/>
    <w:rsid w:val="006502D3"/>
    <w:rsid w:val="00650B59"/>
    <w:rsid w:val="00651957"/>
    <w:rsid w:val="0065347E"/>
    <w:rsid w:val="0066283E"/>
    <w:rsid w:val="00664C5D"/>
    <w:rsid w:val="00685BAD"/>
    <w:rsid w:val="006C0E50"/>
    <w:rsid w:val="006D561F"/>
    <w:rsid w:val="006D6A3A"/>
    <w:rsid w:val="006D6F9F"/>
    <w:rsid w:val="006E7908"/>
    <w:rsid w:val="006F24EC"/>
    <w:rsid w:val="00711EBF"/>
    <w:rsid w:val="00725F5A"/>
    <w:rsid w:val="007265C0"/>
    <w:rsid w:val="00735CF9"/>
    <w:rsid w:val="00747E46"/>
    <w:rsid w:val="00763F61"/>
    <w:rsid w:val="00784966"/>
    <w:rsid w:val="0078697B"/>
    <w:rsid w:val="00797D0E"/>
    <w:rsid w:val="007A209A"/>
    <w:rsid w:val="007B0C03"/>
    <w:rsid w:val="007B56EE"/>
    <w:rsid w:val="007C1E31"/>
    <w:rsid w:val="007C6A46"/>
    <w:rsid w:val="007E1496"/>
    <w:rsid w:val="007E23EC"/>
    <w:rsid w:val="007E3D23"/>
    <w:rsid w:val="007F39F8"/>
    <w:rsid w:val="007F6BDA"/>
    <w:rsid w:val="007F74A6"/>
    <w:rsid w:val="0082049A"/>
    <w:rsid w:val="008218D1"/>
    <w:rsid w:val="00822753"/>
    <w:rsid w:val="0083292E"/>
    <w:rsid w:val="0083363F"/>
    <w:rsid w:val="008375BB"/>
    <w:rsid w:val="00857E83"/>
    <w:rsid w:val="008675B2"/>
    <w:rsid w:val="00871E7A"/>
    <w:rsid w:val="008726AD"/>
    <w:rsid w:val="00874856"/>
    <w:rsid w:val="00894FA0"/>
    <w:rsid w:val="0089773C"/>
    <w:rsid w:val="008B6319"/>
    <w:rsid w:val="008B6933"/>
    <w:rsid w:val="008E1A43"/>
    <w:rsid w:val="008F4B8C"/>
    <w:rsid w:val="00916427"/>
    <w:rsid w:val="00923F34"/>
    <w:rsid w:val="009306DF"/>
    <w:rsid w:val="009365F7"/>
    <w:rsid w:val="00964068"/>
    <w:rsid w:val="009665C3"/>
    <w:rsid w:val="00966D0A"/>
    <w:rsid w:val="00985466"/>
    <w:rsid w:val="00994A93"/>
    <w:rsid w:val="0099749C"/>
    <w:rsid w:val="009A1384"/>
    <w:rsid w:val="009C008C"/>
    <w:rsid w:val="009F0E8D"/>
    <w:rsid w:val="00A0372A"/>
    <w:rsid w:val="00A16E92"/>
    <w:rsid w:val="00A21FD7"/>
    <w:rsid w:val="00A31AC1"/>
    <w:rsid w:val="00A31B57"/>
    <w:rsid w:val="00A33C84"/>
    <w:rsid w:val="00A347E5"/>
    <w:rsid w:val="00A35034"/>
    <w:rsid w:val="00A43CEF"/>
    <w:rsid w:val="00A453DD"/>
    <w:rsid w:val="00A55C26"/>
    <w:rsid w:val="00A56B70"/>
    <w:rsid w:val="00A60AC1"/>
    <w:rsid w:val="00A71C22"/>
    <w:rsid w:val="00A8011E"/>
    <w:rsid w:val="00A835B2"/>
    <w:rsid w:val="00A9050A"/>
    <w:rsid w:val="00AC250E"/>
    <w:rsid w:val="00AD0350"/>
    <w:rsid w:val="00AD7669"/>
    <w:rsid w:val="00AE1A48"/>
    <w:rsid w:val="00AF3C61"/>
    <w:rsid w:val="00B11297"/>
    <w:rsid w:val="00B12FEE"/>
    <w:rsid w:val="00B42B2E"/>
    <w:rsid w:val="00B445DD"/>
    <w:rsid w:val="00B453FC"/>
    <w:rsid w:val="00B46BAB"/>
    <w:rsid w:val="00B63763"/>
    <w:rsid w:val="00B65B11"/>
    <w:rsid w:val="00B67AEC"/>
    <w:rsid w:val="00B8674E"/>
    <w:rsid w:val="00B8707A"/>
    <w:rsid w:val="00BA4210"/>
    <w:rsid w:val="00BA72DD"/>
    <w:rsid w:val="00BB351C"/>
    <w:rsid w:val="00BC16F7"/>
    <w:rsid w:val="00BC5455"/>
    <w:rsid w:val="00BD07D5"/>
    <w:rsid w:val="00BE0ECD"/>
    <w:rsid w:val="00BF639D"/>
    <w:rsid w:val="00BF6A62"/>
    <w:rsid w:val="00C066BC"/>
    <w:rsid w:val="00C3398F"/>
    <w:rsid w:val="00C40912"/>
    <w:rsid w:val="00C4369C"/>
    <w:rsid w:val="00C61612"/>
    <w:rsid w:val="00C62C90"/>
    <w:rsid w:val="00C7576A"/>
    <w:rsid w:val="00C8670E"/>
    <w:rsid w:val="00C8732B"/>
    <w:rsid w:val="00CA291E"/>
    <w:rsid w:val="00CA4437"/>
    <w:rsid w:val="00CA528F"/>
    <w:rsid w:val="00CB51BB"/>
    <w:rsid w:val="00CB6118"/>
    <w:rsid w:val="00CC15E3"/>
    <w:rsid w:val="00CC2B24"/>
    <w:rsid w:val="00CC7C62"/>
    <w:rsid w:val="00CF00C0"/>
    <w:rsid w:val="00CF4FDC"/>
    <w:rsid w:val="00D3176E"/>
    <w:rsid w:val="00D336B6"/>
    <w:rsid w:val="00D33E4C"/>
    <w:rsid w:val="00D35C16"/>
    <w:rsid w:val="00D3647F"/>
    <w:rsid w:val="00D43F71"/>
    <w:rsid w:val="00D44742"/>
    <w:rsid w:val="00D454BA"/>
    <w:rsid w:val="00D5715C"/>
    <w:rsid w:val="00D776E0"/>
    <w:rsid w:val="00D90DC7"/>
    <w:rsid w:val="00D97F3C"/>
    <w:rsid w:val="00DA4FA3"/>
    <w:rsid w:val="00DC2E1D"/>
    <w:rsid w:val="00DE1CEE"/>
    <w:rsid w:val="00DE4BCC"/>
    <w:rsid w:val="00DF2291"/>
    <w:rsid w:val="00DF38F3"/>
    <w:rsid w:val="00E22E25"/>
    <w:rsid w:val="00E32A44"/>
    <w:rsid w:val="00E40E81"/>
    <w:rsid w:val="00E501EB"/>
    <w:rsid w:val="00E62F64"/>
    <w:rsid w:val="00E70E82"/>
    <w:rsid w:val="00E760F9"/>
    <w:rsid w:val="00E7630C"/>
    <w:rsid w:val="00E815EB"/>
    <w:rsid w:val="00E91C1C"/>
    <w:rsid w:val="00E95727"/>
    <w:rsid w:val="00EA73BB"/>
    <w:rsid w:val="00EB7B91"/>
    <w:rsid w:val="00EC4D84"/>
    <w:rsid w:val="00EC52D1"/>
    <w:rsid w:val="00EC5B0C"/>
    <w:rsid w:val="00EE40D9"/>
    <w:rsid w:val="00EF7EA7"/>
    <w:rsid w:val="00F07EAE"/>
    <w:rsid w:val="00F11311"/>
    <w:rsid w:val="00F13E52"/>
    <w:rsid w:val="00F14A9C"/>
    <w:rsid w:val="00F245C1"/>
    <w:rsid w:val="00F32334"/>
    <w:rsid w:val="00F33D62"/>
    <w:rsid w:val="00F37692"/>
    <w:rsid w:val="00F43F80"/>
    <w:rsid w:val="00F50AE7"/>
    <w:rsid w:val="00F51E42"/>
    <w:rsid w:val="00F64885"/>
    <w:rsid w:val="00F64DCD"/>
    <w:rsid w:val="00F76CB7"/>
    <w:rsid w:val="00F90094"/>
    <w:rsid w:val="00F900BE"/>
    <w:rsid w:val="00FA4FCB"/>
    <w:rsid w:val="00FA5EFB"/>
    <w:rsid w:val="00FA5F14"/>
    <w:rsid w:val="00FB037C"/>
    <w:rsid w:val="00FB3266"/>
    <w:rsid w:val="00FB6DF0"/>
    <w:rsid w:val="00FC13FD"/>
    <w:rsid w:val="00FE6166"/>
    <w:rsid w:val="00FF6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  <w15:docId w15:val="{9CC75B08-5F27-40EC-B31E-9BD546DFB0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44DC5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table" w:styleId="GridTable6Colorful-Accent1">
    <w:name w:val="Grid Table 6 Colorful Accent 1"/>
    <w:basedOn w:val="TableNormal"/>
    <w:uiPriority w:val="51"/>
    <w:rsid w:val="004D24EB"/>
    <w:pPr>
      <w:spacing w:after="0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PlainTable1">
    <w:name w:val="Plain Table 1"/>
    <w:basedOn w:val="TableNormal"/>
    <w:uiPriority w:val="41"/>
    <w:rsid w:val="004B3C6F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3">
    <w:name w:val="Plain Table 3"/>
    <w:basedOn w:val="TableNormal"/>
    <w:uiPriority w:val="43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E22E25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73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4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86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0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5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2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1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glossaryDocument" Target="glossary/document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footer" Target="footer1.xml"/><Relationship Id="rId8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85804"/>
    <w:rsid w:val="000C52D9"/>
    <w:rsid w:val="00101E6B"/>
    <w:rsid w:val="00105CFE"/>
    <w:rsid w:val="001801A2"/>
    <w:rsid w:val="00181A26"/>
    <w:rsid w:val="00237945"/>
    <w:rsid w:val="002469A9"/>
    <w:rsid w:val="002C3467"/>
    <w:rsid w:val="00345039"/>
    <w:rsid w:val="003737D6"/>
    <w:rsid w:val="003A51F8"/>
    <w:rsid w:val="003C71C8"/>
    <w:rsid w:val="004113B9"/>
    <w:rsid w:val="004233BA"/>
    <w:rsid w:val="00476E9E"/>
    <w:rsid w:val="00476EF4"/>
    <w:rsid w:val="004B53CA"/>
    <w:rsid w:val="004F05F6"/>
    <w:rsid w:val="00515947"/>
    <w:rsid w:val="00517E07"/>
    <w:rsid w:val="00530FCA"/>
    <w:rsid w:val="00533FB3"/>
    <w:rsid w:val="005C45A8"/>
    <w:rsid w:val="005D424D"/>
    <w:rsid w:val="00623A13"/>
    <w:rsid w:val="0066101F"/>
    <w:rsid w:val="006B27C7"/>
    <w:rsid w:val="006C669B"/>
    <w:rsid w:val="0070386D"/>
    <w:rsid w:val="00712F22"/>
    <w:rsid w:val="00777876"/>
    <w:rsid w:val="00846872"/>
    <w:rsid w:val="00857E83"/>
    <w:rsid w:val="00875C2A"/>
    <w:rsid w:val="008D55CE"/>
    <w:rsid w:val="00927E82"/>
    <w:rsid w:val="00942F8D"/>
    <w:rsid w:val="009F502E"/>
    <w:rsid w:val="00A13481"/>
    <w:rsid w:val="00AF3AC3"/>
    <w:rsid w:val="00B12FEE"/>
    <w:rsid w:val="00BB3959"/>
    <w:rsid w:val="00BF725C"/>
    <w:rsid w:val="00C224FE"/>
    <w:rsid w:val="00C61CDB"/>
    <w:rsid w:val="00CB6118"/>
    <w:rsid w:val="00CC2322"/>
    <w:rsid w:val="00D47C45"/>
    <w:rsid w:val="00D57713"/>
    <w:rsid w:val="00D657F2"/>
    <w:rsid w:val="00DF03EC"/>
    <w:rsid w:val="00E43F04"/>
    <w:rsid w:val="00E90E1D"/>
    <w:rsid w:val="00EE2310"/>
    <w:rsid w:val="00F5786D"/>
    <w:rsid w:val="00F65CF3"/>
    <w:rsid w:val="00FC18C2"/>
    <w:rsid w:val="00FD6EBD"/>
    <w:rsid w:val="00FE6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4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invoice.dotx</Template>
  <TotalTime>1</TotalTime>
  <Pages>7</Pages>
  <Words>112</Words>
  <Characters>643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Tex Lin</dc:creator>
  <cp:lastModifiedBy>Dell</cp:lastModifiedBy>
  <cp:revision>2</cp:revision>
  <dcterms:created xsi:type="dcterms:W3CDTF">2026-05-12T11:02:00Z</dcterms:created>
  <dcterms:modified xsi:type="dcterms:W3CDTF">2026-05-12T11:02:00Z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