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E21EBFD" w14:textId="56C36AD9" w:rsidR="00BC5455" w:rsidRPr="00923F34" w:rsidRDefault="00BC5455">
      <w:pPr>
        <w:rPr>
          <w:b/>
          <w:bCs/>
          <w:color w:val="FF0000"/>
          <w:sz w:val="24"/>
          <w:szCs w:val="24"/>
        </w:rPr>
      </w:pPr>
      <w:r w:rsidRPr="00923F34">
        <w:rPr>
          <w:b/>
          <w:bCs/>
          <w:color w:val="FF0000"/>
          <w:sz w:val="24"/>
          <w:szCs w:val="24"/>
        </w:rPr>
        <w:t>STYLE REFERENCE NUMBER – LINK-PB-25-</w:t>
      </w:r>
      <w:r w:rsidR="00342542">
        <w:rPr>
          <w:b/>
          <w:bCs/>
          <w:color w:val="FF0000"/>
          <w:sz w:val="24"/>
          <w:szCs w:val="24"/>
        </w:rPr>
        <w:t>212</w:t>
      </w:r>
    </w:p>
    <w:tbl>
      <w:tblPr>
        <w:tblW w:w="0" w:type="auto"/>
        <w:tblBorders>
          <w:left w:val="double" w:sz="18" w:space="0" w:color="1F4E79" w:themeColor="accent1" w:themeShade="80"/>
        </w:tblBorders>
        <w:tblLook w:val="0600" w:firstRow="0" w:lastRow="0" w:firstColumn="0" w:lastColumn="0" w:noHBand="1" w:noVBand="1"/>
      </w:tblPr>
      <w:tblGrid>
        <w:gridCol w:w="9292"/>
      </w:tblGrid>
      <w:tr w:rsidR="00DE4BCC" w:rsidRPr="00711EBF" w14:paraId="47D623D1" w14:textId="77777777" w:rsidTr="00BC5455">
        <w:trPr>
          <w:trHeight w:val="900"/>
        </w:trPr>
        <w:tc>
          <w:tcPr>
            <w:tcW w:w="9292" w:type="dxa"/>
            <w:vAlign w:val="center"/>
          </w:tcPr>
          <w:p w14:paraId="5BA4441E" w14:textId="2EFC27C4" w:rsidR="005C2CF2" w:rsidRPr="00711EBF" w:rsidRDefault="000524A8" w:rsidP="00DE4BCC">
            <w:pPr>
              <w:pStyle w:val="Subtitle"/>
              <w:rPr>
                <w:color w:val="auto"/>
              </w:rPr>
            </w:pPr>
            <w:r w:rsidRPr="000524A8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Platatac </w:t>
            </w:r>
            <w:r w:rsidR="009A1384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>VM RIG MAG POUCH W/CLIP</w:t>
            </w:r>
            <w:r w:rsidRPr="000524A8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</w:t>
            </w:r>
            <w:r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       </w:t>
            </w:r>
            <w:r w:rsidR="009C008C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      </w:t>
            </w:r>
            <w:sdt>
              <w:sdtPr>
                <w:rPr>
                  <w:color w:val="002060"/>
                </w:rPr>
                <w:id w:val="1020900712"/>
                <w:placeholder>
                  <w:docPart w:val="C3EF77DA6B9B45F2A34E8B8A0A0C6757"/>
                </w:placeholder>
                <w15:appearance w15:val="hidden"/>
              </w:sdtPr>
              <w:sdtEndPr/>
              <w:sdtContent>
                <w:r w:rsidR="00B67AEC">
                  <w:rPr>
                    <w:color w:val="002060"/>
                  </w:rPr>
                  <w:t xml:space="preserve">                        </w:t>
                </w:r>
                <w:r w:rsidR="00E32A44">
                  <w:rPr>
                    <w:color w:val="002060"/>
                  </w:rPr>
                  <w:t>April 2</w:t>
                </w:r>
                <w:r w:rsidR="00CB51BB">
                  <w:rPr>
                    <w:color w:val="002060"/>
                  </w:rPr>
                  <w:t>9</w:t>
                </w:r>
                <w:r w:rsidR="00E32A44">
                  <w:rPr>
                    <w:color w:val="002060"/>
                  </w:rPr>
                  <w:t>, 2026</w:t>
                </w:r>
                <w:r w:rsidR="00725F5A">
                  <w:rPr>
                    <w:color w:val="002060"/>
                  </w:rPr>
                  <w:t xml:space="preserve"> </w:t>
                </w:r>
              </w:sdtContent>
            </w:sdt>
          </w:p>
        </w:tc>
      </w:tr>
    </w:tbl>
    <w:p w14:paraId="2E06F1D6" w14:textId="77777777" w:rsidR="00DE4BCC" w:rsidRDefault="00DE4BCC" w:rsidP="00DE4BCC">
      <w:pPr>
        <w:rPr>
          <w:b/>
          <w:bCs/>
          <w:color w:val="auto"/>
        </w:rPr>
      </w:pPr>
    </w:p>
    <w:tbl>
      <w:tblPr>
        <w:tblStyle w:val="InvoiceTable"/>
        <w:tblW w:w="9341" w:type="dxa"/>
        <w:tblLook w:val="04A0" w:firstRow="1" w:lastRow="0" w:firstColumn="1" w:lastColumn="0" w:noHBand="0" w:noVBand="1"/>
      </w:tblPr>
      <w:tblGrid>
        <w:gridCol w:w="2344"/>
        <w:gridCol w:w="2329"/>
        <w:gridCol w:w="2334"/>
        <w:gridCol w:w="2334"/>
      </w:tblGrid>
      <w:tr w:rsidR="00725F5A" w14:paraId="15020612" w14:textId="4640E63C" w:rsidTr="00725F5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63"/>
        </w:trPr>
        <w:tc>
          <w:tcPr>
            <w:tcW w:w="2344" w:type="dxa"/>
          </w:tcPr>
          <w:p w14:paraId="6977BB57" w14:textId="2814D379" w:rsidR="00725F5A" w:rsidRPr="004D24EB" w:rsidRDefault="00725F5A" w:rsidP="00DE4BCC">
            <w:pPr>
              <w:rPr>
                <w:color w:val="auto"/>
              </w:rPr>
            </w:pPr>
            <w:r w:rsidRPr="004D24EB">
              <w:rPr>
                <w:color w:val="auto"/>
              </w:rPr>
              <w:t>PO Number</w:t>
            </w:r>
          </w:p>
        </w:tc>
        <w:tc>
          <w:tcPr>
            <w:tcW w:w="2329" w:type="dxa"/>
          </w:tcPr>
          <w:p w14:paraId="315AEF71" w14:textId="3BE6E255" w:rsidR="00725F5A" w:rsidRPr="004D24EB" w:rsidRDefault="00725F5A" w:rsidP="00DE4BCC">
            <w:pPr>
              <w:rPr>
                <w:color w:val="auto"/>
              </w:rPr>
            </w:pPr>
            <w:r w:rsidRPr="004D24EB">
              <w:rPr>
                <w:color w:val="auto"/>
              </w:rPr>
              <w:t>Product Cord</w:t>
            </w:r>
          </w:p>
        </w:tc>
        <w:tc>
          <w:tcPr>
            <w:tcW w:w="2334" w:type="dxa"/>
          </w:tcPr>
          <w:p w14:paraId="08A09F0A" w14:textId="771FCB5A" w:rsidR="00725F5A" w:rsidRPr="004D24EB" w:rsidRDefault="00725F5A" w:rsidP="00DE4BCC">
            <w:pPr>
              <w:rPr>
                <w:color w:val="auto"/>
              </w:rPr>
            </w:pPr>
            <w:r w:rsidRPr="004D24EB">
              <w:rPr>
                <w:color w:val="auto"/>
              </w:rPr>
              <w:t>Color</w:t>
            </w:r>
          </w:p>
        </w:tc>
        <w:tc>
          <w:tcPr>
            <w:tcW w:w="2334" w:type="dxa"/>
          </w:tcPr>
          <w:p w14:paraId="42CD6FFA" w14:textId="5C523FA6" w:rsidR="00725F5A" w:rsidRPr="004D24EB" w:rsidRDefault="00725F5A" w:rsidP="00DE4BCC">
            <w:pPr>
              <w:rPr>
                <w:color w:val="auto"/>
              </w:rPr>
            </w:pPr>
            <w:r>
              <w:rPr>
                <w:color w:val="auto"/>
              </w:rPr>
              <w:t>QTY</w:t>
            </w:r>
          </w:p>
        </w:tc>
      </w:tr>
      <w:tr w:rsidR="004D5248" w14:paraId="6CB0FE42" w14:textId="5E4D9E0A" w:rsidTr="00DE37D3">
        <w:trPr>
          <w:trHeight w:val="463"/>
        </w:trPr>
        <w:tc>
          <w:tcPr>
            <w:tcW w:w="2344" w:type="dxa"/>
            <w:vAlign w:val="bottom"/>
          </w:tcPr>
          <w:p w14:paraId="6F5B37F9" w14:textId="77EAF8A8" w:rsidR="004D5248" w:rsidRPr="004D24EB" w:rsidRDefault="004D5248" w:rsidP="00BD07D5">
            <w:pPr>
              <w:jc w:val="center"/>
              <w:rPr>
                <w:color w:val="auto"/>
              </w:rPr>
            </w:pPr>
            <w:r>
              <w:rPr>
                <w:rFonts w:ascii="Calibri" w:hAnsi="Calibri" w:cs="Calibri"/>
                <w:sz w:val="20"/>
              </w:rPr>
              <w:t>P</w:t>
            </w:r>
            <w:r w:rsidR="009A1384">
              <w:rPr>
                <w:rFonts w:ascii="Calibri" w:hAnsi="Calibri" w:cs="Calibri"/>
                <w:sz w:val="20"/>
              </w:rPr>
              <w:t>1012512</w:t>
            </w:r>
          </w:p>
        </w:tc>
        <w:tc>
          <w:tcPr>
            <w:tcW w:w="2329" w:type="dxa"/>
            <w:vAlign w:val="bottom"/>
          </w:tcPr>
          <w:p w14:paraId="197F3ED9" w14:textId="0C0E4D0F" w:rsidR="004D5248" w:rsidRPr="004D24EB" w:rsidRDefault="009A1384" w:rsidP="00BD07D5">
            <w:pPr>
              <w:jc w:val="center"/>
              <w:rPr>
                <w:color w:val="auto"/>
              </w:rPr>
            </w:pPr>
            <w:r>
              <w:rPr>
                <w:rFonts w:ascii="Calibri" w:hAnsi="Calibri" w:cs="Calibri"/>
                <w:sz w:val="20"/>
              </w:rPr>
              <w:t>832839</w:t>
            </w:r>
          </w:p>
        </w:tc>
        <w:tc>
          <w:tcPr>
            <w:tcW w:w="2334" w:type="dxa"/>
            <w:vAlign w:val="center"/>
          </w:tcPr>
          <w:p w14:paraId="419ADA2E" w14:textId="56602A66" w:rsidR="004D5248" w:rsidRP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 w:rsidRPr="009A1384">
              <w:rPr>
                <w:rFonts w:ascii="Calibri" w:hAnsi="Calibri" w:cs="Calibri"/>
                <w:sz w:val="20"/>
              </w:rPr>
              <w:t>RG</w:t>
            </w:r>
          </w:p>
        </w:tc>
        <w:tc>
          <w:tcPr>
            <w:tcW w:w="2334" w:type="dxa"/>
          </w:tcPr>
          <w:p w14:paraId="62B4C5C4" w14:textId="76555F8E" w:rsidR="004D5248" w:rsidRP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 w:rsidRPr="009A1384">
              <w:rPr>
                <w:rFonts w:ascii="Calibri" w:hAnsi="Calibri" w:cs="Calibri"/>
                <w:sz w:val="20"/>
              </w:rPr>
              <w:t>50 PCS</w:t>
            </w:r>
          </w:p>
        </w:tc>
      </w:tr>
      <w:tr w:rsidR="009A1384" w14:paraId="2BEA432B" w14:textId="77777777" w:rsidTr="00DE37D3">
        <w:trPr>
          <w:trHeight w:val="463"/>
        </w:trPr>
        <w:tc>
          <w:tcPr>
            <w:tcW w:w="2344" w:type="dxa"/>
            <w:vAlign w:val="bottom"/>
          </w:tcPr>
          <w:p w14:paraId="625D96F9" w14:textId="3955F05D" w:rsid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P1012512</w:t>
            </w:r>
          </w:p>
        </w:tc>
        <w:tc>
          <w:tcPr>
            <w:tcW w:w="2329" w:type="dxa"/>
            <w:vAlign w:val="bottom"/>
          </w:tcPr>
          <w:p w14:paraId="3B75CB10" w14:textId="09957533" w:rsid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844225</w:t>
            </w:r>
          </w:p>
        </w:tc>
        <w:tc>
          <w:tcPr>
            <w:tcW w:w="2334" w:type="dxa"/>
            <w:vAlign w:val="center"/>
          </w:tcPr>
          <w:p w14:paraId="30FC0146" w14:textId="30DB283F" w:rsidR="009A1384" w:rsidRP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 w:rsidRPr="009A1384">
              <w:rPr>
                <w:rFonts w:ascii="Calibri" w:hAnsi="Calibri" w:cs="Calibri"/>
                <w:sz w:val="20"/>
              </w:rPr>
              <w:t>MC TROPIC</w:t>
            </w:r>
          </w:p>
        </w:tc>
        <w:tc>
          <w:tcPr>
            <w:tcW w:w="2334" w:type="dxa"/>
          </w:tcPr>
          <w:p w14:paraId="4EC9B9D0" w14:textId="56B26243" w:rsidR="009A1384" w:rsidRP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 w:rsidRPr="009A1384">
              <w:rPr>
                <w:rFonts w:ascii="Calibri" w:hAnsi="Calibri" w:cs="Calibri"/>
                <w:sz w:val="20"/>
              </w:rPr>
              <w:t>50 PCS</w:t>
            </w:r>
          </w:p>
        </w:tc>
      </w:tr>
      <w:tr w:rsidR="009A1384" w14:paraId="367D87F6" w14:textId="77777777" w:rsidTr="00DE37D3">
        <w:trPr>
          <w:trHeight w:val="463"/>
        </w:trPr>
        <w:tc>
          <w:tcPr>
            <w:tcW w:w="2344" w:type="dxa"/>
            <w:vAlign w:val="bottom"/>
          </w:tcPr>
          <w:p w14:paraId="783E3A0C" w14:textId="7FD87134" w:rsid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P1012512</w:t>
            </w:r>
          </w:p>
        </w:tc>
        <w:tc>
          <w:tcPr>
            <w:tcW w:w="2329" w:type="dxa"/>
            <w:vAlign w:val="bottom"/>
          </w:tcPr>
          <w:p w14:paraId="0645CA7C" w14:textId="01F8310C" w:rsid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844226</w:t>
            </w:r>
          </w:p>
        </w:tc>
        <w:tc>
          <w:tcPr>
            <w:tcW w:w="2334" w:type="dxa"/>
            <w:vAlign w:val="center"/>
          </w:tcPr>
          <w:p w14:paraId="3E75AEB8" w14:textId="200A3EC0" w:rsidR="009A1384" w:rsidRP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 w:rsidRPr="009A1384">
              <w:rPr>
                <w:rFonts w:ascii="Calibri" w:hAnsi="Calibri" w:cs="Calibri"/>
                <w:sz w:val="20"/>
              </w:rPr>
              <w:t>TFP</w:t>
            </w:r>
          </w:p>
        </w:tc>
        <w:tc>
          <w:tcPr>
            <w:tcW w:w="2334" w:type="dxa"/>
          </w:tcPr>
          <w:p w14:paraId="43BCA11C" w14:textId="4D72E13D" w:rsidR="009A1384" w:rsidRP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 w:rsidRPr="009A1384">
              <w:rPr>
                <w:rFonts w:ascii="Calibri" w:hAnsi="Calibri" w:cs="Calibri"/>
                <w:sz w:val="20"/>
              </w:rPr>
              <w:t>50 PCS</w:t>
            </w:r>
          </w:p>
        </w:tc>
      </w:tr>
      <w:tr w:rsidR="009A1384" w14:paraId="1AB0D643" w14:textId="77777777" w:rsidTr="00DE37D3">
        <w:trPr>
          <w:trHeight w:val="463"/>
        </w:trPr>
        <w:tc>
          <w:tcPr>
            <w:tcW w:w="2344" w:type="dxa"/>
            <w:vAlign w:val="bottom"/>
          </w:tcPr>
          <w:p w14:paraId="73DC18FD" w14:textId="2D7BE1AF" w:rsid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P1012512</w:t>
            </w:r>
          </w:p>
        </w:tc>
        <w:tc>
          <w:tcPr>
            <w:tcW w:w="2329" w:type="dxa"/>
            <w:vAlign w:val="bottom"/>
          </w:tcPr>
          <w:p w14:paraId="5DB79F30" w14:textId="48DD89EF" w:rsid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844227</w:t>
            </w:r>
          </w:p>
        </w:tc>
        <w:tc>
          <w:tcPr>
            <w:tcW w:w="2334" w:type="dxa"/>
            <w:vAlign w:val="center"/>
          </w:tcPr>
          <w:p w14:paraId="6862E940" w14:textId="77CFD873" w:rsidR="009A1384" w:rsidRP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 w:rsidRPr="009A1384">
              <w:rPr>
                <w:rFonts w:ascii="Calibri" w:hAnsi="Calibri" w:cs="Calibri"/>
                <w:sz w:val="20"/>
              </w:rPr>
              <w:t>TIGER STRIPE</w:t>
            </w:r>
          </w:p>
        </w:tc>
        <w:tc>
          <w:tcPr>
            <w:tcW w:w="2334" w:type="dxa"/>
          </w:tcPr>
          <w:p w14:paraId="359B1CE9" w14:textId="4B37BA66" w:rsidR="009A1384" w:rsidRP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 w:rsidRPr="009A1384">
              <w:rPr>
                <w:rFonts w:ascii="Calibri" w:hAnsi="Calibri" w:cs="Calibri"/>
                <w:sz w:val="20"/>
              </w:rPr>
              <w:t>50 PCS</w:t>
            </w:r>
          </w:p>
        </w:tc>
      </w:tr>
      <w:tr w:rsidR="009A1384" w14:paraId="17D91C96" w14:textId="77777777" w:rsidTr="00DE37D3">
        <w:trPr>
          <w:trHeight w:val="463"/>
        </w:trPr>
        <w:tc>
          <w:tcPr>
            <w:tcW w:w="2344" w:type="dxa"/>
            <w:vAlign w:val="bottom"/>
          </w:tcPr>
          <w:p w14:paraId="2E9A8198" w14:textId="048DD1EA" w:rsid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P1012512</w:t>
            </w:r>
          </w:p>
        </w:tc>
        <w:tc>
          <w:tcPr>
            <w:tcW w:w="2329" w:type="dxa"/>
            <w:vAlign w:val="bottom"/>
          </w:tcPr>
          <w:p w14:paraId="786A6195" w14:textId="46AA5DAB" w:rsid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832930</w:t>
            </w:r>
          </w:p>
        </w:tc>
        <w:tc>
          <w:tcPr>
            <w:tcW w:w="2334" w:type="dxa"/>
            <w:vAlign w:val="center"/>
          </w:tcPr>
          <w:p w14:paraId="242E8844" w14:textId="382C498D" w:rsidR="009A1384" w:rsidRP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 w:rsidRPr="009A1384">
              <w:rPr>
                <w:rFonts w:ascii="Calibri" w:hAnsi="Calibri" w:cs="Calibri"/>
                <w:sz w:val="20"/>
              </w:rPr>
              <w:t>MCAM</w:t>
            </w:r>
          </w:p>
        </w:tc>
        <w:tc>
          <w:tcPr>
            <w:tcW w:w="2334" w:type="dxa"/>
          </w:tcPr>
          <w:p w14:paraId="282E6B5A" w14:textId="6F0A205B" w:rsidR="009A1384" w:rsidRPr="009A1384" w:rsidRDefault="009A1384" w:rsidP="00BD07D5">
            <w:pPr>
              <w:jc w:val="center"/>
              <w:rPr>
                <w:rFonts w:ascii="Calibri" w:hAnsi="Calibri" w:cs="Calibri"/>
                <w:sz w:val="20"/>
              </w:rPr>
            </w:pPr>
            <w:r w:rsidRPr="009A1384">
              <w:rPr>
                <w:rFonts w:ascii="Calibri" w:hAnsi="Calibri" w:cs="Calibri"/>
                <w:sz w:val="20"/>
              </w:rPr>
              <w:t>100 PCS</w:t>
            </w:r>
          </w:p>
        </w:tc>
      </w:tr>
    </w:tbl>
    <w:p w14:paraId="206BD169" w14:textId="2810E14D" w:rsidR="002750DA" w:rsidRDefault="002750DA" w:rsidP="00DE4BCC">
      <w:pPr>
        <w:rPr>
          <w:color w:val="auto"/>
        </w:rPr>
      </w:pPr>
    </w:p>
    <w:tbl>
      <w:tblPr>
        <w:tblStyle w:val="InvoiceTable"/>
        <w:tblW w:w="0" w:type="auto"/>
        <w:tblLook w:val="04A0" w:firstRow="1" w:lastRow="0" w:firstColumn="1" w:lastColumn="0" w:noHBand="0" w:noVBand="1"/>
      </w:tblPr>
      <w:tblGrid>
        <w:gridCol w:w="9350"/>
      </w:tblGrid>
      <w:tr w:rsidR="00B42B2E" w14:paraId="44A3B5D3" w14:textId="77777777" w:rsidTr="00B42B2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350" w:type="dxa"/>
          </w:tcPr>
          <w:p w14:paraId="3E43A87E" w14:textId="54F80DBA" w:rsidR="00B42B2E" w:rsidRPr="00B42B2E" w:rsidRDefault="00B42B2E" w:rsidP="00DE4BCC">
            <w:pPr>
              <w:rPr>
                <w:bCs/>
                <w:color w:val="auto"/>
              </w:rPr>
            </w:pPr>
            <w:r w:rsidRPr="00B42B2E">
              <w:rPr>
                <w:bCs/>
                <w:color w:val="auto"/>
                <w:kern w:val="2"/>
                <w14:ligatures w14:val="standard"/>
              </w:rPr>
              <w:t>Images</w:t>
            </w:r>
          </w:p>
        </w:tc>
      </w:tr>
      <w:tr w:rsidR="00B42B2E" w14:paraId="625AF042" w14:textId="77777777" w:rsidTr="00B42B2E">
        <w:tc>
          <w:tcPr>
            <w:tcW w:w="9350" w:type="dxa"/>
          </w:tcPr>
          <w:p w14:paraId="0E77064E" w14:textId="4493A888" w:rsidR="00B42B2E" w:rsidRDefault="00CA4437" w:rsidP="00DE4BCC">
            <w:pPr>
              <w:rPr>
                <w:color w:val="auto"/>
              </w:rPr>
            </w:pPr>
            <w:r>
              <w:rPr>
                <w:color w:val="auto"/>
              </w:rPr>
              <w:t xml:space="preserve">                         </w:t>
            </w:r>
            <w:r w:rsidRPr="008726AD">
              <w:rPr>
                <w:b/>
                <w:bCs/>
                <w:color w:val="auto"/>
              </w:rPr>
              <w:t>FRONT VIEW                                                                       BACK VIEW</w:t>
            </w:r>
            <w:r>
              <w:rPr>
                <w:color w:val="auto"/>
              </w:rPr>
              <w:t xml:space="preserve">               </w:t>
            </w:r>
          </w:p>
          <w:p w14:paraId="763627E7" w14:textId="08BDDDCE" w:rsidR="00CA4437" w:rsidRDefault="00CA4437" w:rsidP="00DE4BCC">
            <w:pPr>
              <w:rPr>
                <w:color w:val="auto"/>
              </w:rPr>
            </w:pPr>
            <w:r w:rsidRPr="00CA4437">
              <w:rPr>
                <w:noProof/>
                <w:color w:val="auto"/>
              </w:rPr>
              <w:drawing>
                <wp:anchor distT="0" distB="0" distL="114300" distR="114300" simplePos="0" relativeHeight="251678720" behindDoc="1" locked="0" layoutInCell="1" allowOverlap="1" wp14:anchorId="65BF78EF" wp14:editId="1E9F45B6">
                  <wp:simplePos x="0" y="0"/>
                  <wp:positionH relativeFrom="column">
                    <wp:posOffset>243205</wp:posOffset>
                  </wp:positionH>
                  <wp:positionV relativeFrom="paragraph">
                    <wp:posOffset>87630</wp:posOffset>
                  </wp:positionV>
                  <wp:extent cx="2249170" cy="4528185"/>
                  <wp:effectExtent l="0" t="0" r="0" b="0"/>
                  <wp:wrapTight wrapText="bothSides">
                    <wp:wrapPolygon edited="0">
                      <wp:start x="4025" y="545"/>
                      <wp:lineTo x="3476" y="1000"/>
                      <wp:lineTo x="2744" y="5089"/>
                      <wp:lineTo x="2378" y="6543"/>
                      <wp:lineTo x="2561" y="7997"/>
                      <wp:lineTo x="3293" y="9451"/>
                      <wp:lineTo x="2195" y="10268"/>
                      <wp:lineTo x="2012" y="10905"/>
                      <wp:lineTo x="2744" y="16720"/>
                      <wp:lineTo x="2744" y="17447"/>
                      <wp:lineTo x="5305" y="18174"/>
                      <wp:lineTo x="7867" y="18174"/>
                      <wp:lineTo x="8050" y="19628"/>
                      <wp:lineTo x="9330" y="19628"/>
                      <wp:lineTo x="12623" y="19446"/>
                      <wp:lineTo x="13538" y="19174"/>
                      <wp:lineTo x="13172" y="18174"/>
                      <wp:lineTo x="14636" y="18174"/>
                      <wp:lineTo x="18112" y="17175"/>
                      <wp:lineTo x="18295" y="10359"/>
                      <wp:lineTo x="17563" y="9451"/>
                      <wp:lineTo x="20856" y="8088"/>
                      <wp:lineTo x="21222" y="7633"/>
                      <wp:lineTo x="20673" y="7179"/>
                      <wp:lineTo x="18478" y="6543"/>
                      <wp:lineTo x="17014" y="5089"/>
                      <wp:lineTo x="17014" y="3635"/>
                      <wp:lineTo x="16648" y="545"/>
                      <wp:lineTo x="4025" y="545"/>
                    </wp:wrapPolygon>
                  </wp:wrapTight>
                  <wp:docPr id="2015819639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9170" cy="4528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CA4437">
              <w:rPr>
                <w:noProof/>
                <w:color w:val="auto"/>
              </w:rPr>
              <w:drawing>
                <wp:anchor distT="0" distB="0" distL="114300" distR="114300" simplePos="0" relativeHeight="251679744" behindDoc="1" locked="0" layoutInCell="1" allowOverlap="1" wp14:anchorId="16382E40" wp14:editId="488E855E">
                  <wp:simplePos x="0" y="0"/>
                  <wp:positionH relativeFrom="column">
                    <wp:posOffset>2449195</wp:posOffset>
                  </wp:positionH>
                  <wp:positionV relativeFrom="paragraph">
                    <wp:posOffset>14605</wp:posOffset>
                  </wp:positionV>
                  <wp:extent cx="3298190" cy="4397375"/>
                  <wp:effectExtent l="0" t="0" r="0" b="0"/>
                  <wp:wrapTight wrapText="bothSides">
                    <wp:wrapPolygon edited="0">
                      <wp:start x="6737" y="1684"/>
                      <wp:lineTo x="6363" y="1965"/>
                      <wp:lineTo x="6363" y="6363"/>
                      <wp:lineTo x="3992" y="7860"/>
                      <wp:lineTo x="2745" y="9264"/>
                      <wp:lineTo x="2994" y="9638"/>
                      <wp:lineTo x="5739" y="10855"/>
                      <wp:lineTo x="6363" y="10855"/>
                      <wp:lineTo x="6113" y="18621"/>
                      <wp:lineTo x="8109" y="18996"/>
                      <wp:lineTo x="9357" y="19183"/>
                      <wp:lineTo x="12351" y="19183"/>
                      <wp:lineTo x="14472" y="18996"/>
                      <wp:lineTo x="16219" y="18715"/>
                      <wp:lineTo x="15969" y="10855"/>
                      <wp:lineTo x="16593" y="9357"/>
                      <wp:lineTo x="16593" y="7860"/>
                      <wp:lineTo x="15844" y="6363"/>
                      <wp:lineTo x="16094" y="2246"/>
                      <wp:lineTo x="15096" y="1871"/>
                      <wp:lineTo x="11852" y="1684"/>
                      <wp:lineTo x="6737" y="1684"/>
                    </wp:wrapPolygon>
                  </wp:wrapTight>
                  <wp:docPr id="204811132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8190" cy="4397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color w:val="auto"/>
              </w:rPr>
              <w:t xml:space="preserve">   </w:t>
            </w:r>
          </w:p>
          <w:p w14:paraId="04530BF8" w14:textId="3AE6CBDC" w:rsidR="00CA4437" w:rsidRPr="00CA4437" w:rsidRDefault="00CA4437" w:rsidP="00CA4437">
            <w:pPr>
              <w:rPr>
                <w:color w:val="auto"/>
              </w:rPr>
            </w:pPr>
          </w:p>
          <w:p w14:paraId="6DF40088" w14:textId="093671F1" w:rsidR="00CA4437" w:rsidRDefault="00CA4437" w:rsidP="00DE4BCC">
            <w:pPr>
              <w:rPr>
                <w:color w:val="auto"/>
              </w:rPr>
            </w:pPr>
          </w:p>
          <w:p w14:paraId="5FBAB7F9" w14:textId="6E41D673" w:rsidR="00CA4437" w:rsidRDefault="00CA4437" w:rsidP="00DE4BCC">
            <w:pPr>
              <w:rPr>
                <w:color w:val="auto"/>
              </w:rPr>
            </w:pPr>
          </w:p>
          <w:p w14:paraId="64E29EA0" w14:textId="5A781C98" w:rsidR="00CA4437" w:rsidRDefault="00CA4437" w:rsidP="00DE4BCC">
            <w:pPr>
              <w:rPr>
                <w:color w:val="auto"/>
              </w:rPr>
            </w:pPr>
          </w:p>
          <w:p w14:paraId="5A946F8F" w14:textId="77777777" w:rsidR="00CA4437" w:rsidRDefault="00CA4437" w:rsidP="00DE4BCC">
            <w:pPr>
              <w:rPr>
                <w:color w:val="auto"/>
              </w:rPr>
            </w:pPr>
          </w:p>
          <w:p w14:paraId="134AE1B0" w14:textId="3E7C199F" w:rsidR="00CA4437" w:rsidRDefault="00CA4437" w:rsidP="00DE4BCC">
            <w:pPr>
              <w:rPr>
                <w:color w:val="auto"/>
              </w:rPr>
            </w:pPr>
          </w:p>
          <w:p w14:paraId="50C5217B" w14:textId="301D30FC" w:rsidR="00CA4437" w:rsidRDefault="00CA4437" w:rsidP="00DE4BCC">
            <w:pPr>
              <w:rPr>
                <w:color w:val="auto"/>
              </w:rPr>
            </w:pPr>
          </w:p>
          <w:p w14:paraId="264E804E" w14:textId="77777777" w:rsidR="00CA4437" w:rsidRDefault="00CA4437" w:rsidP="00DE4BCC">
            <w:pPr>
              <w:rPr>
                <w:color w:val="auto"/>
              </w:rPr>
            </w:pPr>
          </w:p>
          <w:p w14:paraId="1CB0D3A6" w14:textId="11A81B06" w:rsidR="00CA4437" w:rsidRDefault="00CA4437" w:rsidP="00DE4BCC">
            <w:pPr>
              <w:rPr>
                <w:color w:val="auto"/>
              </w:rPr>
            </w:pPr>
          </w:p>
          <w:p w14:paraId="0AC721C3" w14:textId="3BA0861C" w:rsidR="00CA4437" w:rsidRDefault="00CA4437" w:rsidP="00DE4BCC">
            <w:pPr>
              <w:rPr>
                <w:color w:val="auto"/>
              </w:rPr>
            </w:pPr>
          </w:p>
          <w:p w14:paraId="4DF178FD" w14:textId="0FEC618A" w:rsidR="00CA4437" w:rsidRDefault="00CA4437" w:rsidP="00DE4BCC">
            <w:pPr>
              <w:rPr>
                <w:color w:val="auto"/>
              </w:rPr>
            </w:pPr>
          </w:p>
          <w:p w14:paraId="7D8F6161" w14:textId="26EDD302" w:rsidR="00CA4437" w:rsidRPr="00CA4437" w:rsidRDefault="00CA4437" w:rsidP="00CA4437">
            <w:pPr>
              <w:rPr>
                <w:color w:val="auto"/>
              </w:rPr>
            </w:pPr>
          </w:p>
          <w:p w14:paraId="2F62DF8F" w14:textId="22AB571E" w:rsidR="00CA4437" w:rsidRDefault="00CA4437" w:rsidP="00DE4BCC">
            <w:pPr>
              <w:rPr>
                <w:color w:val="auto"/>
              </w:rPr>
            </w:pPr>
          </w:p>
          <w:p w14:paraId="46B868F1" w14:textId="77777777" w:rsidR="00B42B2E" w:rsidRDefault="00B42B2E" w:rsidP="00DE4BCC">
            <w:pPr>
              <w:rPr>
                <w:color w:val="auto"/>
              </w:rPr>
            </w:pPr>
          </w:p>
          <w:p w14:paraId="03A2B6B2" w14:textId="77777777" w:rsidR="00B42B2E" w:rsidRDefault="00B42B2E" w:rsidP="00DE4BCC">
            <w:pPr>
              <w:rPr>
                <w:color w:val="auto"/>
              </w:rPr>
            </w:pPr>
          </w:p>
          <w:p w14:paraId="141B4FA2" w14:textId="77777777" w:rsidR="00B42B2E" w:rsidRDefault="00B42B2E" w:rsidP="00DE4BCC">
            <w:pPr>
              <w:rPr>
                <w:color w:val="auto"/>
              </w:rPr>
            </w:pPr>
          </w:p>
          <w:p w14:paraId="5C4514B3" w14:textId="77777777" w:rsidR="00B42B2E" w:rsidRDefault="00B42B2E" w:rsidP="00DE4BCC">
            <w:pPr>
              <w:rPr>
                <w:color w:val="auto"/>
              </w:rPr>
            </w:pPr>
          </w:p>
          <w:p w14:paraId="3A59C3BC" w14:textId="77777777" w:rsidR="00B42B2E" w:rsidRDefault="00B42B2E" w:rsidP="00DE4BCC">
            <w:pPr>
              <w:rPr>
                <w:color w:val="auto"/>
              </w:rPr>
            </w:pPr>
          </w:p>
          <w:p w14:paraId="2162A3FE" w14:textId="77777777" w:rsidR="00B42B2E" w:rsidRDefault="00B42B2E" w:rsidP="00DE4BCC">
            <w:pPr>
              <w:rPr>
                <w:color w:val="auto"/>
              </w:rPr>
            </w:pPr>
          </w:p>
          <w:p w14:paraId="57834780" w14:textId="77777777" w:rsidR="00B42B2E" w:rsidRDefault="00B42B2E" w:rsidP="00DE4BCC">
            <w:pPr>
              <w:rPr>
                <w:color w:val="auto"/>
              </w:rPr>
            </w:pPr>
          </w:p>
        </w:tc>
      </w:tr>
    </w:tbl>
    <w:p w14:paraId="3617A9D1" w14:textId="77777777" w:rsidR="00B42B2E" w:rsidRDefault="00B42B2E" w:rsidP="00DE4BCC">
      <w:pPr>
        <w:rPr>
          <w:color w:val="auto"/>
        </w:rPr>
      </w:pPr>
    </w:p>
    <w:p w14:paraId="42F27B53" w14:textId="77777777" w:rsidR="00B42B2E" w:rsidRDefault="00B42B2E" w:rsidP="00DE4BCC">
      <w:pPr>
        <w:rPr>
          <w:color w:val="auto"/>
        </w:rPr>
      </w:pPr>
    </w:p>
    <w:p w14:paraId="3D53D999" w14:textId="77777777" w:rsidR="00B42B2E" w:rsidRDefault="00B42B2E" w:rsidP="00DE4BCC">
      <w:pPr>
        <w:rPr>
          <w:color w:val="auto"/>
        </w:rPr>
      </w:pPr>
    </w:p>
    <w:tbl>
      <w:tblPr>
        <w:tblStyle w:val="InvoiceTable"/>
        <w:tblW w:w="9355" w:type="dxa"/>
        <w:tblLook w:val="04A0" w:firstRow="1" w:lastRow="0" w:firstColumn="1" w:lastColumn="0" w:noHBand="0" w:noVBand="1"/>
      </w:tblPr>
      <w:tblGrid>
        <w:gridCol w:w="9355"/>
      </w:tblGrid>
      <w:tr w:rsidR="009A1384" w14:paraId="2E2DF3A6" w14:textId="77777777" w:rsidTr="009A138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355" w:type="dxa"/>
          </w:tcPr>
          <w:p w14:paraId="51F0CEF6" w14:textId="326507B6" w:rsidR="009A1384" w:rsidRDefault="009A1384" w:rsidP="00DE4BCC">
            <w:pPr>
              <w:rPr>
                <w:color w:val="auto"/>
              </w:rPr>
            </w:pPr>
            <w:r w:rsidRPr="009A1384">
              <w:rPr>
                <w:color w:val="auto"/>
                <w:sz w:val="22"/>
                <w:szCs w:val="24"/>
              </w:rPr>
              <w:lastRenderedPageBreak/>
              <w:t>Images</w:t>
            </w:r>
          </w:p>
        </w:tc>
      </w:tr>
      <w:tr w:rsidR="009A1384" w14:paraId="2D2DC196" w14:textId="77777777" w:rsidTr="009A1384">
        <w:tc>
          <w:tcPr>
            <w:tcW w:w="9355" w:type="dxa"/>
          </w:tcPr>
          <w:p w14:paraId="66B42A19" w14:textId="2D0F5E95" w:rsidR="009A1384" w:rsidRDefault="00CA4437" w:rsidP="00DE4BCC">
            <w:pPr>
              <w:rPr>
                <w:color w:val="auto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4250A5DD" wp14:editId="1A402BA9">
                      <wp:simplePos x="0" y="0"/>
                      <wp:positionH relativeFrom="column">
                        <wp:posOffset>1534541</wp:posOffset>
                      </wp:positionH>
                      <wp:positionV relativeFrom="paragraph">
                        <wp:posOffset>177165</wp:posOffset>
                      </wp:positionV>
                      <wp:extent cx="2183892" cy="301752"/>
                      <wp:effectExtent l="38100" t="0" r="26035" b="79375"/>
                      <wp:wrapNone/>
                      <wp:docPr id="970463028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183892" cy="301752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shapetype w14:anchorId="39A4B380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41" o:spid="_x0000_s1026" type="#_x0000_t32" style="position:absolute;margin-left:120.85pt;margin-top:13.95pt;width:171.95pt;height:23.75pt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" strokecolor="#e00" strokeweight=".5pt">
                      <v:stroke endarrow="block" joinstyle="miter"/>
                    </v:shape>
                  </w:pict>
                </mc:Fallback>
              </mc:AlternateContent>
            </w: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7215" behindDoc="0" locked="0" layoutInCell="1" allowOverlap="1" wp14:anchorId="7DE29A9B" wp14:editId="064A1A61">
                      <wp:simplePos x="0" y="0"/>
                      <wp:positionH relativeFrom="column">
                        <wp:posOffset>3641979</wp:posOffset>
                      </wp:positionH>
                      <wp:positionV relativeFrom="paragraph">
                        <wp:posOffset>69088</wp:posOffset>
                      </wp:positionV>
                      <wp:extent cx="1813560" cy="2604654"/>
                      <wp:effectExtent l="0" t="0" r="15240" b="24765"/>
                      <wp:wrapNone/>
                      <wp:docPr id="837980274" name="Text Box 83798027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13560" cy="260465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BF5E985" w14:textId="77777777" w:rsidR="00CA4437" w:rsidRPr="009A1384" w:rsidRDefault="00CA4437" w:rsidP="00CA4437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25MM WEBBING S/S</w:t>
                                  </w:r>
                                </w:p>
                                <w:p w14:paraId="240C9013" w14:textId="77777777" w:rsidR="00CA4437" w:rsidRPr="009A1384" w:rsidRDefault="00CA4437" w:rsidP="00CA443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</w:p>
                                <w:p w14:paraId="10FFED04" w14:textId="77777777" w:rsidR="00CA4437" w:rsidRPr="009A1384" w:rsidRDefault="00CA4437" w:rsidP="00CA443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45346A33" w14:textId="77777777" w:rsidR="00CA4437" w:rsidRPr="009A1384" w:rsidRDefault="00CA4437" w:rsidP="00CA443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MC TROPIC</w:t>
                                  </w:r>
                                </w:p>
                                <w:p w14:paraId="06DB05C4" w14:textId="77777777" w:rsidR="00CA4437" w:rsidRPr="009A1384" w:rsidRDefault="00CA4437" w:rsidP="00CA443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MC TROPIC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S/S</w:t>
                                  </w:r>
                                </w:p>
                                <w:p w14:paraId="1B78DE83" w14:textId="77777777" w:rsidR="00CA4437" w:rsidRPr="009A1384" w:rsidRDefault="00CA4437" w:rsidP="00CA443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TFP</w:t>
                                  </w:r>
                                </w:p>
                                <w:p w14:paraId="06FD04CF" w14:textId="77777777" w:rsidR="00CA4437" w:rsidRPr="009A1384" w:rsidRDefault="00CA4437" w:rsidP="00CA443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TFP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S/S</w:t>
                                  </w:r>
                                </w:p>
                                <w:p w14:paraId="33AE3C09" w14:textId="77777777" w:rsidR="00CA4437" w:rsidRPr="009A1384" w:rsidRDefault="00CA4437" w:rsidP="00CA443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3E420002" w14:textId="7ED918E8" w:rsidR="00CA4437" w:rsidRPr="009A1384" w:rsidRDefault="00CA4437" w:rsidP="00CA443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 w:rsidR="00171A96"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</w:t>
                                  </w:r>
                                </w:p>
                                <w:p w14:paraId="0507254C" w14:textId="77777777" w:rsidR="00CA4437" w:rsidRPr="009A1384" w:rsidRDefault="00CA4437" w:rsidP="00CA443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MCAM</w:t>
                                  </w:r>
                                </w:p>
                                <w:p w14:paraId="7E2E7C8B" w14:textId="77777777" w:rsidR="00CA4437" w:rsidRPr="009A1384" w:rsidRDefault="00CA4437" w:rsidP="00CA443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MCAM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S/S</w:t>
                                  </w:r>
                                </w:p>
                                <w:p w14:paraId="586CD994" w14:textId="77777777" w:rsidR="00CA4437" w:rsidRPr="00423645" w:rsidRDefault="00CA4437" w:rsidP="00CA4437"/>
                                <w:p w14:paraId="62E3F0FC" w14:textId="77777777" w:rsidR="00CA4437" w:rsidRPr="00423645" w:rsidRDefault="00CA4437" w:rsidP="00CA4437"/>
                                <w:p w14:paraId="5DA0D4CD" w14:textId="77777777" w:rsidR="00CA4437" w:rsidRPr="00423645" w:rsidRDefault="00CA4437" w:rsidP="00CA4437"/>
                                <w:p w14:paraId="7E10B3D4" w14:textId="77777777" w:rsidR="00CA4437" w:rsidRPr="00423645" w:rsidRDefault="00CA4437" w:rsidP="00CA4437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DE29A9B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837980274" o:spid="_x0000_s1026" type="#_x0000_t202" style="position:absolute;margin-left:286.75pt;margin-top:5.45pt;width:142.8pt;height:205.1pt;z-index:2516572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" fillcolor="white [3201]" strokeweight=".5pt">
                      <v:textbox>
                        <w:txbxContent>
                          <w:p w14:paraId="7BF5E985" w14:textId="77777777" w:rsidR="00CA4437" w:rsidRPr="009A1384" w:rsidRDefault="00CA4437" w:rsidP="00CA4437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25MM WEBBING S/S</w:t>
                            </w:r>
                          </w:p>
                          <w:p w14:paraId="240C9013" w14:textId="77777777" w:rsidR="00CA4437" w:rsidRPr="009A1384" w:rsidRDefault="00CA4437" w:rsidP="00CA443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</w:p>
                          <w:p w14:paraId="10FFED04" w14:textId="77777777" w:rsidR="00CA4437" w:rsidRPr="009A1384" w:rsidRDefault="00CA4437" w:rsidP="00CA443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45346A33" w14:textId="77777777" w:rsidR="00CA4437" w:rsidRPr="009A1384" w:rsidRDefault="00CA4437" w:rsidP="00CA443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MC TROPIC</w:t>
                            </w:r>
                          </w:p>
                          <w:p w14:paraId="06DB05C4" w14:textId="77777777" w:rsidR="00CA4437" w:rsidRPr="009A1384" w:rsidRDefault="00CA4437" w:rsidP="00CA443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MC TROPIC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S/S</w:t>
                            </w:r>
                          </w:p>
                          <w:p w14:paraId="1B78DE83" w14:textId="77777777" w:rsidR="00CA4437" w:rsidRPr="009A1384" w:rsidRDefault="00CA4437" w:rsidP="00CA443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TFP</w:t>
                            </w:r>
                          </w:p>
                          <w:p w14:paraId="06FD04CF" w14:textId="77777777" w:rsidR="00CA4437" w:rsidRPr="009A1384" w:rsidRDefault="00CA4437" w:rsidP="00CA443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TFP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S/S</w:t>
                            </w:r>
                          </w:p>
                          <w:p w14:paraId="33AE3C09" w14:textId="77777777" w:rsidR="00CA4437" w:rsidRPr="009A1384" w:rsidRDefault="00CA4437" w:rsidP="00CA443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3E420002" w14:textId="7ED918E8" w:rsidR="00CA4437" w:rsidRPr="009A1384" w:rsidRDefault="00CA4437" w:rsidP="00CA443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 w:rsidR="00171A96">
                              <w:rPr>
                                <w:rFonts w:ascii="Arial" w:hAnsi="Arial" w:cs="Arial"/>
                              </w:rPr>
                              <w:t>BLACK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  <w:p w14:paraId="0507254C" w14:textId="77777777" w:rsidR="00CA4437" w:rsidRPr="009A1384" w:rsidRDefault="00CA4437" w:rsidP="00CA443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MCAM</w:t>
                            </w:r>
                          </w:p>
                          <w:p w14:paraId="7E2E7C8B" w14:textId="77777777" w:rsidR="00CA4437" w:rsidRPr="009A1384" w:rsidRDefault="00CA4437" w:rsidP="00CA443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MCAM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S/S</w:t>
                            </w:r>
                          </w:p>
                          <w:p w14:paraId="586CD994" w14:textId="77777777" w:rsidR="00CA4437" w:rsidRPr="00423645" w:rsidRDefault="00CA4437" w:rsidP="00CA4437"/>
                          <w:p w14:paraId="62E3F0FC" w14:textId="77777777" w:rsidR="00CA4437" w:rsidRPr="00423645" w:rsidRDefault="00CA4437" w:rsidP="00CA4437"/>
                          <w:p w14:paraId="5DA0D4CD" w14:textId="77777777" w:rsidR="00CA4437" w:rsidRPr="00423645" w:rsidRDefault="00CA4437" w:rsidP="00CA4437"/>
                          <w:p w14:paraId="7E10B3D4" w14:textId="77777777" w:rsidR="00CA4437" w:rsidRPr="00423645" w:rsidRDefault="00CA4437" w:rsidP="00CA4437"/>
                        </w:txbxContent>
                      </v:textbox>
                    </v:shape>
                  </w:pict>
                </mc:Fallback>
              </mc:AlternateContent>
            </w:r>
            <w:r w:rsidRPr="009A1384">
              <w:rPr>
                <w:noProof/>
                <w:color w:val="auto"/>
              </w:rPr>
              <w:drawing>
                <wp:anchor distT="0" distB="0" distL="114300" distR="114300" simplePos="0" relativeHeight="251658240" behindDoc="1" locked="0" layoutInCell="1" allowOverlap="1" wp14:anchorId="65314CE5" wp14:editId="250193C4">
                  <wp:simplePos x="0" y="0"/>
                  <wp:positionH relativeFrom="column">
                    <wp:posOffset>88265</wp:posOffset>
                  </wp:positionH>
                  <wp:positionV relativeFrom="paragraph">
                    <wp:posOffset>349</wp:posOffset>
                  </wp:positionV>
                  <wp:extent cx="2834640" cy="5082953"/>
                  <wp:effectExtent l="0" t="0" r="0" b="0"/>
                  <wp:wrapTight wrapText="bothSides">
                    <wp:wrapPolygon edited="0">
                      <wp:start x="8419" y="648"/>
                      <wp:lineTo x="4500" y="810"/>
                      <wp:lineTo x="3629" y="1052"/>
                      <wp:lineTo x="2468" y="11253"/>
                      <wp:lineTo x="2468" y="12468"/>
                      <wp:lineTo x="3194" y="17649"/>
                      <wp:lineTo x="3194" y="19106"/>
                      <wp:lineTo x="7548" y="20240"/>
                      <wp:lineTo x="8129" y="20240"/>
                      <wp:lineTo x="8129" y="21373"/>
                      <wp:lineTo x="11177" y="21373"/>
                      <wp:lineTo x="12774" y="21211"/>
                      <wp:lineTo x="13210" y="20969"/>
                      <wp:lineTo x="13210" y="20240"/>
                      <wp:lineTo x="17419" y="18945"/>
                      <wp:lineTo x="17855" y="18135"/>
                      <wp:lineTo x="18145" y="11253"/>
                      <wp:lineTo x="17565" y="11010"/>
                      <wp:lineTo x="16984" y="10120"/>
                      <wp:lineTo x="20613" y="8987"/>
                      <wp:lineTo x="20903" y="8258"/>
                      <wp:lineTo x="20323" y="7853"/>
                      <wp:lineTo x="18435" y="7286"/>
                      <wp:lineTo x="17274" y="6234"/>
                      <wp:lineTo x="17129" y="1052"/>
                      <wp:lineTo x="16113" y="810"/>
                      <wp:lineTo x="11758" y="648"/>
                      <wp:lineTo x="8419" y="648"/>
                    </wp:wrapPolygon>
                  </wp:wrapTight>
                  <wp:docPr id="209019747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7810" cy="5088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916944B" w14:textId="73420E69" w:rsidR="009A1384" w:rsidRDefault="009A1384" w:rsidP="00DE4BCC">
            <w:pPr>
              <w:rPr>
                <w:color w:val="auto"/>
              </w:rPr>
            </w:pPr>
          </w:p>
          <w:p w14:paraId="6D0291A6" w14:textId="46EFDEB9" w:rsidR="009A1384" w:rsidRDefault="009A1384" w:rsidP="00DE4BCC">
            <w:pPr>
              <w:rPr>
                <w:color w:val="auto"/>
              </w:rPr>
            </w:pPr>
          </w:p>
          <w:p w14:paraId="408A191D" w14:textId="4CC66B71" w:rsidR="009A1384" w:rsidRDefault="009A1384" w:rsidP="00DE4BCC">
            <w:pPr>
              <w:rPr>
                <w:color w:val="auto"/>
              </w:rPr>
            </w:pPr>
          </w:p>
          <w:p w14:paraId="460D9B05" w14:textId="367FBFC6" w:rsidR="009A1384" w:rsidRDefault="009A1384" w:rsidP="00DE4BCC">
            <w:pPr>
              <w:rPr>
                <w:color w:val="auto"/>
              </w:rPr>
            </w:pPr>
          </w:p>
          <w:p w14:paraId="263A9793" w14:textId="0162A2C2" w:rsidR="009A1384" w:rsidRDefault="009A1384" w:rsidP="00DE4BCC">
            <w:pPr>
              <w:rPr>
                <w:color w:val="auto"/>
              </w:rPr>
            </w:pPr>
          </w:p>
          <w:p w14:paraId="0F4DAE9C" w14:textId="5E9BF77E" w:rsidR="009A1384" w:rsidRDefault="009A1384" w:rsidP="00DE4BCC">
            <w:pPr>
              <w:rPr>
                <w:color w:val="auto"/>
              </w:rPr>
            </w:pPr>
          </w:p>
          <w:p w14:paraId="00FB4C98" w14:textId="141523EE" w:rsidR="009A1384" w:rsidRDefault="009A1384" w:rsidP="00DE4BCC">
            <w:pPr>
              <w:rPr>
                <w:color w:val="auto"/>
              </w:rPr>
            </w:pPr>
          </w:p>
          <w:p w14:paraId="4A17EE8B" w14:textId="77777777" w:rsidR="009A1384" w:rsidRDefault="009A1384" w:rsidP="00DE4BCC">
            <w:pPr>
              <w:rPr>
                <w:color w:val="auto"/>
              </w:rPr>
            </w:pPr>
          </w:p>
          <w:p w14:paraId="67717109" w14:textId="44B2E9E8" w:rsidR="009A1384" w:rsidRDefault="009A1384" w:rsidP="00DE4BCC">
            <w:pPr>
              <w:rPr>
                <w:color w:val="auto"/>
              </w:rPr>
            </w:pPr>
          </w:p>
          <w:p w14:paraId="2F5FE1B5" w14:textId="4355CC20" w:rsidR="009A1384" w:rsidRPr="009A1384" w:rsidRDefault="009A1384" w:rsidP="009A1384">
            <w:pPr>
              <w:rPr>
                <w:color w:val="auto"/>
              </w:rPr>
            </w:pPr>
          </w:p>
          <w:p w14:paraId="56F60E0B" w14:textId="034D1DDD" w:rsidR="009A1384" w:rsidRDefault="009A1384" w:rsidP="00DE4BCC">
            <w:pPr>
              <w:rPr>
                <w:color w:val="auto"/>
              </w:rPr>
            </w:pPr>
          </w:p>
          <w:p w14:paraId="798CB07F" w14:textId="1EC43A48" w:rsidR="009A1384" w:rsidRDefault="00CA4437" w:rsidP="00DE4BCC">
            <w:pPr>
              <w:rPr>
                <w:color w:val="auto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0B50DEA6" wp14:editId="4B95DE0F">
                      <wp:simplePos x="0" y="0"/>
                      <wp:positionH relativeFrom="column">
                        <wp:posOffset>2037461</wp:posOffset>
                      </wp:positionH>
                      <wp:positionV relativeFrom="paragraph">
                        <wp:posOffset>52197</wp:posOffset>
                      </wp:positionV>
                      <wp:extent cx="1552956" cy="437388"/>
                      <wp:effectExtent l="38100" t="57150" r="28575" b="20320"/>
                      <wp:wrapNone/>
                      <wp:docPr id="1198366225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552956" cy="43738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shape w14:anchorId="19833E90" id="Straight Arrow Connector 41" o:spid="_x0000_s1026" type="#_x0000_t32" style="position:absolute;margin-left:160.45pt;margin-top:4.1pt;width:122.3pt;height:34.45pt;flip:x y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" strokecolor="#e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1229814" w14:textId="4D983740" w:rsidR="009A1384" w:rsidRDefault="00CA4437" w:rsidP="00DE4BCC">
            <w:pPr>
              <w:rPr>
                <w:color w:val="auto"/>
              </w:rPr>
            </w:pP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32E3F83F" wp14:editId="4D6A5E28">
                      <wp:simplePos x="0" y="0"/>
                      <wp:positionH relativeFrom="column">
                        <wp:posOffset>3540379</wp:posOffset>
                      </wp:positionH>
                      <wp:positionV relativeFrom="paragraph">
                        <wp:posOffset>187833</wp:posOffset>
                      </wp:positionV>
                      <wp:extent cx="1813560" cy="2604654"/>
                      <wp:effectExtent l="0" t="0" r="15240" b="24765"/>
                      <wp:wrapNone/>
                      <wp:docPr id="57" name="Text Box 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13560" cy="260465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7A27439" w14:textId="77777777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500D CODURA </w:t>
                                  </w:r>
                                </w:p>
                                <w:p w14:paraId="26D4F7DC" w14:textId="0460BAF3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</w:p>
                                <w:p w14:paraId="53357BC0" w14:textId="750F8674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45D963DE" w14:textId="31AFD1BA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MC TROPIC</w:t>
                                  </w:r>
                                </w:p>
                                <w:p w14:paraId="547EFDA1" w14:textId="07BAD003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MC TROPIC</w:t>
                                  </w:r>
                                </w:p>
                                <w:p w14:paraId="6E5192BC" w14:textId="6E4126EB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TFP</w:t>
                                  </w:r>
                                </w:p>
                                <w:p w14:paraId="4A7722F1" w14:textId="77777777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TFP</w:t>
                                  </w:r>
                                </w:p>
                                <w:p w14:paraId="362B25C5" w14:textId="7BC09989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3054D44E" w14:textId="2AF16389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TIGER STRIPE</w:t>
                                  </w:r>
                                </w:p>
                                <w:p w14:paraId="416170BA" w14:textId="3DD4290C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MCAM</w:t>
                                  </w:r>
                                </w:p>
                                <w:p w14:paraId="522E78D8" w14:textId="360672A4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MCAM</w:t>
                                  </w:r>
                                </w:p>
                                <w:p w14:paraId="57846013" w14:textId="77777777" w:rsidR="009A1384" w:rsidRPr="00423645" w:rsidRDefault="009A1384" w:rsidP="009A1384"/>
                                <w:p w14:paraId="0C66A1A8" w14:textId="77777777" w:rsidR="009A1384" w:rsidRPr="00423645" w:rsidRDefault="009A1384" w:rsidP="009A1384"/>
                                <w:p w14:paraId="58545AF5" w14:textId="77777777" w:rsidR="009A1384" w:rsidRPr="00423645" w:rsidRDefault="009A1384" w:rsidP="009A1384"/>
                                <w:p w14:paraId="37325A4C" w14:textId="77777777" w:rsidR="009A1384" w:rsidRPr="00423645" w:rsidRDefault="009A1384" w:rsidP="009A1384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2E3F83F" id="Text Box 57" o:spid="_x0000_s1027" type="#_x0000_t202" style="position:absolute;margin-left:278.75pt;margin-top:14.8pt;width:142.8pt;height:205.1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" fillcolor="white [3201]" strokeweight=".5pt">
                      <v:textbox>
                        <w:txbxContent>
                          <w:p w14:paraId="37A27439" w14:textId="77777777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500D CODURA </w:t>
                            </w:r>
                          </w:p>
                          <w:p w14:paraId="26D4F7DC" w14:textId="0460BAF3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</w:p>
                          <w:p w14:paraId="53357BC0" w14:textId="750F8674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45D963DE" w14:textId="31AFD1BA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MC TROPIC</w:t>
                            </w:r>
                          </w:p>
                          <w:p w14:paraId="547EFDA1" w14:textId="07BAD003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MC TROPIC</w:t>
                            </w:r>
                          </w:p>
                          <w:p w14:paraId="6E5192BC" w14:textId="6E4126EB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TFP</w:t>
                            </w:r>
                          </w:p>
                          <w:p w14:paraId="4A7722F1" w14:textId="77777777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TFP</w:t>
                            </w:r>
                          </w:p>
                          <w:p w14:paraId="362B25C5" w14:textId="7BC09989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3054D44E" w14:textId="2AF16389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TIGER STRIPE</w:t>
                            </w:r>
                          </w:p>
                          <w:p w14:paraId="416170BA" w14:textId="3DD4290C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MCAM</w:t>
                            </w:r>
                          </w:p>
                          <w:p w14:paraId="522E78D8" w14:textId="360672A4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MCAM</w:t>
                            </w:r>
                          </w:p>
                          <w:p w14:paraId="57846013" w14:textId="77777777" w:rsidR="009A1384" w:rsidRPr="00423645" w:rsidRDefault="009A1384" w:rsidP="009A1384"/>
                          <w:p w14:paraId="0C66A1A8" w14:textId="77777777" w:rsidR="009A1384" w:rsidRPr="00423645" w:rsidRDefault="009A1384" w:rsidP="009A1384"/>
                          <w:p w14:paraId="58545AF5" w14:textId="77777777" w:rsidR="009A1384" w:rsidRPr="00423645" w:rsidRDefault="009A1384" w:rsidP="009A1384"/>
                          <w:p w14:paraId="37325A4C" w14:textId="77777777" w:rsidR="009A1384" w:rsidRPr="00423645" w:rsidRDefault="009A1384" w:rsidP="009A1384"/>
                        </w:txbxContent>
                      </v:textbox>
                    </v:shape>
                  </w:pict>
                </mc:Fallback>
              </mc:AlternateContent>
            </w:r>
          </w:p>
          <w:p w14:paraId="1EAFC423" w14:textId="5A88A6E2" w:rsidR="009A1384" w:rsidRDefault="00CA4437" w:rsidP="00DE4BCC">
            <w:pPr>
              <w:rPr>
                <w:color w:val="auto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5F783058" wp14:editId="38299EB2">
                      <wp:simplePos x="0" y="0"/>
                      <wp:positionH relativeFrom="column">
                        <wp:posOffset>1260221</wp:posOffset>
                      </wp:positionH>
                      <wp:positionV relativeFrom="paragraph">
                        <wp:posOffset>140589</wp:posOffset>
                      </wp:positionV>
                      <wp:extent cx="794004" cy="2201418"/>
                      <wp:effectExtent l="38100" t="38100" r="25400" b="27940"/>
                      <wp:wrapNone/>
                      <wp:docPr id="836630129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794004" cy="220141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shape w14:anchorId="4434112A" id="Straight Arrow Connector 41" o:spid="_x0000_s1026" type="#_x0000_t32" style="position:absolute;margin-left:99.25pt;margin-top:11.05pt;width:62.5pt;height:173.35pt;flip:x y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" strokecolor="#e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661B6F7" w14:textId="044EE052" w:rsidR="009A1384" w:rsidRDefault="009A1384" w:rsidP="00DE4BCC">
            <w:pPr>
              <w:rPr>
                <w:color w:val="auto"/>
              </w:rPr>
            </w:pPr>
          </w:p>
          <w:p w14:paraId="239CB349" w14:textId="69BD1324" w:rsidR="009A1384" w:rsidRDefault="009A1384" w:rsidP="00DE4BCC">
            <w:pPr>
              <w:rPr>
                <w:color w:val="auto"/>
              </w:rPr>
            </w:pPr>
          </w:p>
          <w:p w14:paraId="298F3A46" w14:textId="4A129E72" w:rsidR="009A1384" w:rsidRDefault="009A1384" w:rsidP="00DE4BCC">
            <w:pPr>
              <w:rPr>
                <w:color w:val="auto"/>
              </w:rPr>
            </w:pPr>
          </w:p>
          <w:p w14:paraId="0CD9A3BA" w14:textId="708377F2" w:rsidR="009A1384" w:rsidRDefault="009A1384" w:rsidP="00DE4BCC">
            <w:pPr>
              <w:rPr>
                <w:color w:val="auto"/>
              </w:rPr>
            </w:pPr>
          </w:p>
          <w:p w14:paraId="6145EF7A" w14:textId="26691542" w:rsidR="009A1384" w:rsidRDefault="009A1384" w:rsidP="00DE4BCC">
            <w:pPr>
              <w:rPr>
                <w:color w:val="auto"/>
              </w:rPr>
            </w:pPr>
          </w:p>
          <w:p w14:paraId="6828A7C9" w14:textId="4124ED95" w:rsidR="009A1384" w:rsidRDefault="009A1384" w:rsidP="00DE4BCC">
            <w:pPr>
              <w:rPr>
                <w:color w:val="auto"/>
              </w:rPr>
            </w:pPr>
          </w:p>
          <w:p w14:paraId="43E34623" w14:textId="5DBDE7C3" w:rsidR="009A1384" w:rsidRDefault="009A1384" w:rsidP="00DE4BCC">
            <w:pPr>
              <w:rPr>
                <w:color w:val="auto"/>
              </w:rPr>
            </w:pPr>
          </w:p>
          <w:p w14:paraId="79D5AE3B" w14:textId="2676D071" w:rsidR="00CA4437" w:rsidRDefault="00CA4437" w:rsidP="00DE4BCC">
            <w:pPr>
              <w:rPr>
                <w:color w:val="auto"/>
              </w:rPr>
            </w:pPr>
          </w:p>
          <w:p w14:paraId="6BB89DDB" w14:textId="18FB675A" w:rsidR="00CA4437" w:rsidRDefault="00CA4437" w:rsidP="00DE4BCC">
            <w:pPr>
              <w:rPr>
                <w:color w:val="auto"/>
              </w:rPr>
            </w:pPr>
          </w:p>
          <w:p w14:paraId="46029297" w14:textId="05C0BA11" w:rsidR="00CA4437" w:rsidRDefault="00CA4437" w:rsidP="00DE4BCC">
            <w:pPr>
              <w:rPr>
                <w:color w:val="auto"/>
              </w:rPr>
            </w:pPr>
          </w:p>
          <w:p w14:paraId="07CD08A4" w14:textId="4DAEBF72" w:rsidR="00CA4437" w:rsidRDefault="00CA4437" w:rsidP="00DE4BCC">
            <w:pPr>
              <w:rPr>
                <w:color w:val="auto"/>
              </w:rPr>
            </w:pP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5D19A1E6" wp14:editId="371AD405">
                      <wp:simplePos x="0" y="0"/>
                      <wp:positionH relativeFrom="column">
                        <wp:posOffset>1569085</wp:posOffset>
                      </wp:positionH>
                      <wp:positionV relativeFrom="paragraph">
                        <wp:posOffset>12954</wp:posOffset>
                      </wp:positionV>
                      <wp:extent cx="1813560" cy="2583873"/>
                      <wp:effectExtent l="0" t="0" r="15240" b="26035"/>
                      <wp:wrapNone/>
                      <wp:docPr id="1622787866" name="Text Box 16227878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13560" cy="258387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ACB7BCA" w14:textId="33FFB0FD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25MM WEBBING D/S</w:t>
                                  </w:r>
                                </w:p>
                                <w:p w14:paraId="3B58BDE3" w14:textId="77777777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</w:p>
                                <w:p w14:paraId="56798E92" w14:textId="4851A229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</w:t>
                                  </w:r>
                                </w:p>
                                <w:p w14:paraId="105F6077" w14:textId="77777777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MC TROPIC</w:t>
                                  </w:r>
                                </w:p>
                                <w:p w14:paraId="36047E83" w14:textId="24D27F46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MC TROPIC</w:t>
                                  </w:r>
                                  <w:r w:rsidR="00B42B2E">
                                    <w:rPr>
                                      <w:rFonts w:ascii="Arial" w:hAnsi="Arial" w:cs="Arial"/>
                                    </w:rPr>
                                    <w:t xml:space="preserve"> D/S</w:t>
                                  </w:r>
                                </w:p>
                                <w:p w14:paraId="657633CA" w14:textId="77777777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TFP</w:t>
                                  </w:r>
                                </w:p>
                                <w:p w14:paraId="02ADC22D" w14:textId="43D19DA9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TFP</w:t>
                                  </w:r>
                                  <w:r w:rsidR="00B42B2E">
                                    <w:rPr>
                                      <w:rFonts w:ascii="Arial" w:hAnsi="Arial" w:cs="Arial"/>
                                    </w:rPr>
                                    <w:t xml:space="preserve"> D/S</w:t>
                                  </w:r>
                                </w:p>
                                <w:p w14:paraId="5EFEDA24" w14:textId="77777777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72036DD8" w14:textId="3F9A7028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 w:rsidR="00171A96"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0899F55A" w14:textId="77777777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MCAM</w:t>
                                  </w:r>
                                </w:p>
                                <w:p w14:paraId="1566372B" w14:textId="296816F8" w:rsidR="009A1384" w:rsidRPr="009A1384" w:rsidRDefault="009A1384" w:rsidP="009A1384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MCAM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D/S</w:t>
                                  </w:r>
                                </w:p>
                                <w:p w14:paraId="0D5F2C50" w14:textId="77777777" w:rsidR="009A1384" w:rsidRPr="00423645" w:rsidRDefault="009A1384" w:rsidP="009A1384"/>
                                <w:p w14:paraId="1733BBAD" w14:textId="77777777" w:rsidR="009A1384" w:rsidRPr="00423645" w:rsidRDefault="009A1384" w:rsidP="009A1384"/>
                                <w:p w14:paraId="36B3A1AF" w14:textId="77777777" w:rsidR="009A1384" w:rsidRPr="00423645" w:rsidRDefault="009A1384" w:rsidP="009A1384"/>
                                <w:p w14:paraId="244E7524" w14:textId="77777777" w:rsidR="009A1384" w:rsidRPr="00423645" w:rsidRDefault="009A1384" w:rsidP="009A1384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19A1E6" id="Text Box 1622787866" o:spid="_x0000_s1028" type="#_x0000_t202" style="position:absolute;margin-left:123.55pt;margin-top:1pt;width:142.8pt;height:203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" fillcolor="white [3201]" strokeweight=".5pt">
                      <v:textbox>
                        <w:txbxContent>
                          <w:p w14:paraId="0ACB7BCA" w14:textId="33FFB0FD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25MM WEBBING D/S</w:t>
                            </w:r>
                          </w:p>
                          <w:p w14:paraId="3B58BDE3" w14:textId="77777777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</w:p>
                          <w:p w14:paraId="56798E92" w14:textId="4851A229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  <w:p w14:paraId="105F6077" w14:textId="77777777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MC TROPIC</w:t>
                            </w:r>
                          </w:p>
                          <w:p w14:paraId="36047E83" w14:textId="24D27F46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MC TROPIC</w:t>
                            </w:r>
                            <w:r w:rsidR="00B42B2E">
                              <w:rPr>
                                <w:rFonts w:ascii="Arial" w:hAnsi="Arial" w:cs="Arial"/>
                              </w:rPr>
                              <w:t xml:space="preserve"> D/S</w:t>
                            </w:r>
                          </w:p>
                          <w:p w14:paraId="657633CA" w14:textId="77777777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TFP</w:t>
                            </w:r>
                          </w:p>
                          <w:p w14:paraId="02ADC22D" w14:textId="43D19DA9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TFP</w:t>
                            </w:r>
                            <w:r w:rsidR="00B42B2E">
                              <w:rPr>
                                <w:rFonts w:ascii="Arial" w:hAnsi="Arial" w:cs="Arial"/>
                              </w:rPr>
                              <w:t xml:space="preserve"> D/S</w:t>
                            </w:r>
                          </w:p>
                          <w:p w14:paraId="5EFEDA24" w14:textId="77777777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72036DD8" w14:textId="3F9A7028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 w:rsidR="00171A96"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0899F55A" w14:textId="77777777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MCAM</w:t>
                            </w:r>
                          </w:p>
                          <w:p w14:paraId="1566372B" w14:textId="296816F8" w:rsidR="009A1384" w:rsidRPr="009A1384" w:rsidRDefault="009A1384" w:rsidP="009A1384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MCAM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D/S</w:t>
                            </w:r>
                          </w:p>
                          <w:p w14:paraId="0D5F2C50" w14:textId="77777777" w:rsidR="009A1384" w:rsidRPr="00423645" w:rsidRDefault="009A1384" w:rsidP="009A1384"/>
                          <w:p w14:paraId="1733BBAD" w14:textId="77777777" w:rsidR="009A1384" w:rsidRPr="00423645" w:rsidRDefault="009A1384" w:rsidP="009A1384"/>
                          <w:p w14:paraId="36B3A1AF" w14:textId="77777777" w:rsidR="009A1384" w:rsidRPr="00423645" w:rsidRDefault="009A1384" w:rsidP="009A1384"/>
                          <w:p w14:paraId="244E7524" w14:textId="77777777" w:rsidR="009A1384" w:rsidRPr="00423645" w:rsidRDefault="009A1384" w:rsidP="009A1384"/>
                        </w:txbxContent>
                      </v:textbox>
                    </v:shape>
                  </w:pict>
                </mc:Fallback>
              </mc:AlternateContent>
            </w:r>
          </w:p>
          <w:p w14:paraId="76A54227" w14:textId="77777777" w:rsidR="00CA4437" w:rsidRDefault="00CA4437" w:rsidP="00DE4BCC">
            <w:pPr>
              <w:rPr>
                <w:color w:val="auto"/>
              </w:rPr>
            </w:pPr>
          </w:p>
          <w:p w14:paraId="226D700E" w14:textId="77777777" w:rsidR="00CA4437" w:rsidRDefault="00CA4437" w:rsidP="00DE4BCC">
            <w:pPr>
              <w:rPr>
                <w:color w:val="auto"/>
              </w:rPr>
            </w:pPr>
          </w:p>
          <w:p w14:paraId="0AC8540A" w14:textId="77777777" w:rsidR="00CA4437" w:rsidRDefault="00CA4437" w:rsidP="00DE4BCC">
            <w:pPr>
              <w:rPr>
                <w:color w:val="auto"/>
              </w:rPr>
            </w:pPr>
          </w:p>
          <w:p w14:paraId="74E8AA49" w14:textId="77777777" w:rsidR="009A1384" w:rsidRDefault="009A1384" w:rsidP="00DE4BCC">
            <w:pPr>
              <w:rPr>
                <w:color w:val="auto"/>
              </w:rPr>
            </w:pPr>
          </w:p>
          <w:p w14:paraId="744F7D9A" w14:textId="77777777" w:rsidR="009A1384" w:rsidRDefault="009A1384" w:rsidP="00DE4BCC">
            <w:pPr>
              <w:rPr>
                <w:color w:val="auto"/>
              </w:rPr>
            </w:pPr>
          </w:p>
          <w:p w14:paraId="25C7502E" w14:textId="77777777" w:rsidR="009A1384" w:rsidRDefault="009A1384" w:rsidP="00DE4BCC">
            <w:pPr>
              <w:rPr>
                <w:color w:val="auto"/>
              </w:rPr>
            </w:pPr>
          </w:p>
          <w:p w14:paraId="5EED4A72" w14:textId="77777777" w:rsidR="00CA4437" w:rsidRDefault="00CA4437" w:rsidP="00DE4BCC">
            <w:pPr>
              <w:rPr>
                <w:color w:val="auto"/>
              </w:rPr>
            </w:pPr>
          </w:p>
          <w:p w14:paraId="55F9A9EB" w14:textId="77777777" w:rsidR="00CA4437" w:rsidRDefault="00CA4437" w:rsidP="00DE4BCC">
            <w:pPr>
              <w:rPr>
                <w:color w:val="auto"/>
              </w:rPr>
            </w:pPr>
          </w:p>
          <w:p w14:paraId="0C1496AA" w14:textId="77777777" w:rsidR="00CA4437" w:rsidRDefault="00CA4437" w:rsidP="00DE4BCC">
            <w:pPr>
              <w:rPr>
                <w:color w:val="auto"/>
              </w:rPr>
            </w:pPr>
          </w:p>
          <w:p w14:paraId="3EF986E5" w14:textId="77777777" w:rsidR="00CA4437" w:rsidRDefault="00CA4437" w:rsidP="00DE4BCC">
            <w:pPr>
              <w:rPr>
                <w:color w:val="auto"/>
              </w:rPr>
            </w:pPr>
          </w:p>
          <w:p w14:paraId="201751D2" w14:textId="77777777" w:rsidR="00CA4437" w:rsidRDefault="00CA4437" w:rsidP="00DE4BCC">
            <w:pPr>
              <w:rPr>
                <w:color w:val="auto"/>
              </w:rPr>
            </w:pPr>
          </w:p>
          <w:p w14:paraId="63D284EC" w14:textId="77777777" w:rsidR="00CA4437" w:rsidRDefault="00CA4437" w:rsidP="00DE4BCC">
            <w:pPr>
              <w:rPr>
                <w:color w:val="auto"/>
              </w:rPr>
            </w:pPr>
          </w:p>
          <w:p w14:paraId="33E9057E" w14:textId="77777777" w:rsidR="00CA4437" w:rsidRDefault="00CA4437" w:rsidP="00DE4BCC">
            <w:pPr>
              <w:rPr>
                <w:color w:val="auto"/>
              </w:rPr>
            </w:pPr>
          </w:p>
        </w:tc>
      </w:tr>
    </w:tbl>
    <w:p w14:paraId="6AD0B736" w14:textId="77777777" w:rsidR="009A1384" w:rsidRDefault="009A1384" w:rsidP="00DE4BCC">
      <w:pPr>
        <w:rPr>
          <w:color w:val="auto"/>
        </w:rPr>
      </w:pPr>
    </w:p>
    <w:p w14:paraId="79F3AA14" w14:textId="77777777" w:rsidR="00B42B2E" w:rsidRDefault="00B42B2E" w:rsidP="00B42B2E">
      <w:pPr>
        <w:tabs>
          <w:tab w:val="left" w:pos="1298"/>
        </w:tabs>
      </w:pPr>
      <w:r>
        <w:tab/>
      </w:r>
    </w:p>
    <w:tbl>
      <w:tblPr>
        <w:tblStyle w:val="InvoiceTable"/>
        <w:tblW w:w="0" w:type="auto"/>
        <w:tblLook w:val="04A0" w:firstRow="1" w:lastRow="0" w:firstColumn="1" w:lastColumn="0" w:noHBand="0" w:noVBand="1"/>
      </w:tblPr>
      <w:tblGrid>
        <w:gridCol w:w="9350"/>
      </w:tblGrid>
      <w:tr w:rsidR="00B42B2E" w14:paraId="24E5CB74" w14:textId="77777777" w:rsidTr="00B42B2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350" w:type="dxa"/>
          </w:tcPr>
          <w:p w14:paraId="475F0F96" w14:textId="4DF5C0DD" w:rsidR="00B42B2E" w:rsidRPr="00B42B2E" w:rsidRDefault="00B42B2E" w:rsidP="00B42B2E">
            <w:pPr>
              <w:tabs>
                <w:tab w:val="left" w:pos="1298"/>
              </w:tabs>
              <w:rPr>
                <w:bCs/>
              </w:rPr>
            </w:pPr>
            <w:r w:rsidRPr="00B42B2E">
              <w:rPr>
                <w:bCs/>
                <w:kern w:val="2"/>
                <w14:ligatures w14:val="standard"/>
              </w:rPr>
              <w:t>Images</w:t>
            </w:r>
          </w:p>
        </w:tc>
      </w:tr>
      <w:tr w:rsidR="00B42B2E" w14:paraId="04F38F9A" w14:textId="77777777" w:rsidTr="00B42B2E">
        <w:tc>
          <w:tcPr>
            <w:tcW w:w="9350" w:type="dxa"/>
          </w:tcPr>
          <w:p w14:paraId="0DB5D169" w14:textId="21761A97" w:rsidR="00B42B2E" w:rsidRDefault="00CA4437" w:rsidP="00B42B2E">
            <w:pPr>
              <w:tabs>
                <w:tab w:val="left" w:pos="1298"/>
              </w:tabs>
            </w:pP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5E474412" wp14:editId="293BB915">
                      <wp:simplePos x="0" y="0"/>
                      <wp:positionH relativeFrom="column">
                        <wp:posOffset>2938145</wp:posOffset>
                      </wp:positionH>
                      <wp:positionV relativeFrom="paragraph">
                        <wp:posOffset>121286</wp:posOffset>
                      </wp:positionV>
                      <wp:extent cx="2480945" cy="1135380"/>
                      <wp:effectExtent l="0" t="0" r="14605" b="26670"/>
                      <wp:wrapNone/>
                      <wp:docPr id="673110457" name="Text Box 67311045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80945" cy="11353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3B18585" w14:textId="4C2ADAF1" w:rsidR="00CA4437" w:rsidRPr="009A1384" w:rsidRDefault="00CA4437" w:rsidP="00CA4437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SR BUCKLE 25MM (810-1064)</w:t>
                                  </w:r>
                                </w:p>
                                <w:p w14:paraId="4C5C030D" w14:textId="43662447" w:rsidR="00CA4437" w:rsidRPr="009A1384" w:rsidRDefault="00CA4437" w:rsidP="00CA443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  <w:r w:rsidR="00171A96">
                                    <w:rPr>
                                      <w:rFonts w:ascii="Arial" w:hAnsi="Arial" w:cs="Arial"/>
                                    </w:rPr>
                                    <w:t xml:space="preserve"> / MC TROPIC / MCAM / TFP</w:t>
                                  </w:r>
                                </w:p>
                                <w:p w14:paraId="00EDEB5C" w14:textId="77777777" w:rsidR="00CA4437" w:rsidRPr="009A1384" w:rsidRDefault="00CA4437" w:rsidP="00CA443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KHAKI</w:t>
                                  </w:r>
                                </w:p>
                                <w:p w14:paraId="7A35D8DB" w14:textId="77777777" w:rsidR="00CA4437" w:rsidRPr="009A1384" w:rsidRDefault="00CA4437" w:rsidP="00CA443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61D58EB7" w14:textId="5D45142F" w:rsidR="00CA4437" w:rsidRPr="00171A96" w:rsidRDefault="00CA4437" w:rsidP="00CA443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58D0DD38" w14:textId="77777777" w:rsidR="00CA4437" w:rsidRPr="00423645" w:rsidRDefault="00CA4437" w:rsidP="00CA4437"/>
                                <w:p w14:paraId="5FC385E8" w14:textId="77777777" w:rsidR="00CA4437" w:rsidRPr="00423645" w:rsidRDefault="00CA4437" w:rsidP="00CA4437"/>
                                <w:p w14:paraId="6AF509F1" w14:textId="77777777" w:rsidR="00CA4437" w:rsidRPr="00423645" w:rsidRDefault="00CA4437" w:rsidP="00CA4437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E474412" id="Text Box 673110457" o:spid="_x0000_s1029" type="#_x0000_t202" style="position:absolute;margin-left:231.35pt;margin-top:9.55pt;width:195.35pt;height:89.4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" fillcolor="white [3201]" strokeweight=".5pt">
                      <v:textbox>
                        <w:txbxContent>
                          <w:p w14:paraId="03B18585" w14:textId="4C2ADAF1" w:rsidR="00CA4437" w:rsidRPr="009A1384" w:rsidRDefault="00CA4437" w:rsidP="00CA4437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SR BUCKLE 25MM (810-1064)</w:t>
                            </w:r>
                          </w:p>
                          <w:p w14:paraId="4C5C030D" w14:textId="43662447" w:rsidR="00CA4437" w:rsidRPr="009A1384" w:rsidRDefault="00CA4437" w:rsidP="00CA443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  <w:r w:rsidR="00171A96">
                              <w:rPr>
                                <w:rFonts w:ascii="Arial" w:hAnsi="Arial" w:cs="Arial"/>
                              </w:rPr>
                              <w:t xml:space="preserve"> / MC TROPIC / MCAM / TFP</w:t>
                            </w:r>
                          </w:p>
                          <w:p w14:paraId="00EDEB5C" w14:textId="77777777" w:rsidR="00CA4437" w:rsidRPr="009A1384" w:rsidRDefault="00CA4437" w:rsidP="00CA443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KHAKI</w:t>
                            </w:r>
                          </w:p>
                          <w:p w14:paraId="7A35D8DB" w14:textId="77777777" w:rsidR="00CA4437" w:rsidRPr="009A1384" w:rsidRDefault="00CA4437" w:rsidP="00CA443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61D58EB7" w14:textId="5D45142F" w:rsidR="00CA4437" w:rsidRPr="00171A96" w:rsidRDefault="00CA4437" w:rsidP="00CA443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58D0DD38" w14:textId="77777777" w:rsidR="00CA4437" w:rsidRPr="00423645" w:rsidRDefault="00CA4437" w:rsidP="00CA4437"/>
                          <w:p w14:paraId="5FC385E8" w14:textId="77777777" w:rsidR="00CA4437" w:rsidRPr="00423645" w:rsidRDefault="00CA4437" w:rsidP="00CA4437"/>
                          <w:p w14:paraId="6AF509F1" w14:textId="77777777" w:rsidR="00CA4437" w:rsidRPr="00423645" w:rsidRDefault="00CA4437" w:rsidP="00CA4437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4BC21BCD" wp14:editId="0092663B">
                      <wp:simplePos x="0" y="0"/>
                      <wp:positionH relativeFrom="column">
                        <wp:posOffset>1226595</wp:posOffset>
                      </wp:positionH>
                      <wp:positionV relativeFrom="paragraph">
                        <wp:posOffset>262378</wp:posOffset>
                      </wp:positionV>
                      <wp:extent cx="2115164" cy="368792"/>
                      <wp:effectExtent l="38100" t="0" r="19050" b="88900"/>
                      <wp:wrapNone/>
                      <wp:docPr id="1785551476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115164" cy="368792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shape w14:anchorId="7E99D038" id="Straight Arrow Connector 41" o:spid="_x0000_s1026" type="#_x0000_t32" style="position:absolute;margin-left:96.6pt;margin-top:20.65pt;width:166.55pt;height:29.05pt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" strokecolor="#e00" strokeweight=".5pt">
                      <v:stroke endarrow="block" joinstyle="miter"/>
                    </v:shape>
                  </w:pict>
                </mc:Fallback>
              </mc:AlternateContent>
            </w:r>
            <w:r w:rsidRPr="00CA4437">
              <w:rPr>
                <w:noProof/>
              </w:rPr>
              <w:drawing>
                <wp:anchor distT="0" distB="0" distL="114300" distR="114300" simplePos="0" relativeHeight="251656190" behindDoc="1" locked="0" layoutInCell="1" allowOverlap="1" wp14:anchorId="6F346D95" wp14:editId="7B63214D">
                  <wp:simplePos x="0" y="0"/>
                  <wp:positionH relativeFrom="column">
                    <wp:posOffset>95856</wp:posOffset>
                  </wp:positionH>
                  <wp:positionV relativeFrom="paragraph">
                    <wp:posOffset>66059</wp:posOffset>
                  </wp:positionV>
                  <wp:extent cx="2346960" cy="5011420"/>
                  <wp:effectExtent l="0" t="0" r="0" b="0"/>
                  <wp:wrapTight wrapText="bothSides">
                    <wp:wrapPolygon edited="0">
                      <wp:start x="7364" y="1067"/>
                      <wp:lineTo x="7364" y="2545"/>
                      <wp:lineTo x="4383" y="2874"/>
                      <wp:lineTo x="3331" y="3284"/>
                      <wp:lineTo x="2455" y="9114"/>
                      <wp:lineTo x="2630" y="10428"/>
                      <wp:lineTo x="1578" y="11742"/>
                      <wp:lineTo x="2104" y="18392"/>
                      <wp:lineTo x="7013" y="19624"/>
                      <wp:lineTo x="7188" y="20527"/>
                      <wp:lineTo x="11221" y="20527"/>
                      <wp:lineTo x="12273" y="20363"/>
                      <wp:lineTo x="12799" y="20034"/>
                      <wp:lineTo x="12799" y="19624"/>
                      <wp:lineTo x="17182" y="18310"/>
                      <wp:lineTo x="17708" y="17407"/>
                      <wp:lineTo x="17883" y="11742"/>
                      <wp:lineTo x="16305" y="10428"/>
                      <wp:lineTo x="18935" y="10428"/>
                      <wp:lineTo x="20864" y="9853"/>
                      <wp:lineTo x="20513" y="9114"/>
                      <wp:lineTo x="17357" y="7800"/>
                      <wp:lineTo x="16831" y="3284"/>
                      <wp:lineTo x="15955" y="2956"/>
                      <wp:lineTo x="12799" y="2545"/>
                      <wp:lineTo x="13149" y="2053"/>
                      <wp:lineTo x="12799" y="1232"/>
                      <wp:lineTo x="12273" y="1067"/>
                      <wp:lineTo x="7364" y="1067"/>
                    </wp:wrapPolygon>
                  </wp:wrapTight>
                  <wp:docPr id="1653522576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6960" cy="5011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BBEC8E7" w14:textId="387EB9DF" w:rsidR="00B42B2E" w:rsidRPr="00B42B2E" w:rsidRDefault="00B42B2E" w:rsidP="00B42B2E"/>
          <w:p w14:paraId="495CDF52" w14:textId="27789DEF" w:rsidR="00CA4437" w:rsidRPr="00CA4437" w:rsidRDefault="00CA4437" w:rsidP="00CA4437"/>
          <w:p w14:paraId="5B2FF016" w14:textId="3C2AB1AB" w:rsidR="00B42B2E" w:rsidRPr="00B42B2E" w:rsidRDefault="00B42B2E" w:rsidP="00B42B2E"/>
          <w:p w14:paraId="65A8C37E" w14:textId="4A3BCCEF" w:rsidR="00B42B2E" w:rsidRPr="00B42B2E" w:rsidRDefault="00B42B2E" w:rsidP="00B42B2E"/>
          <w:p w14:paraId="1307B5A6" w14:textId="7A03C292" w:rsidR="00B42B2E" w:rsidRPr="00B42B2E" w:rsidRDefault="00B42B2E" w:rsidP="00B42B2E"/>
          <w:p w14:paraId="391D6526" w14:textId="1B4465F6" w:rsidR="00B42B2E" w:rsidRPr="00B42B2E" w:rsidRDefault="00B42B2E" w:rsidP="00B42B2E"/>
          <w:p w14:paraId="147D61E8" w14:textId="74E6B310" w:rsidR="00B42B2E" w:rsidRPr="00B42B2E" w:rsidRDefault="00B42B2E" w:rsidP="00B42B2E"/>
          <w:p w14:paraId="0DC9E086" w14:textId="6D29DC6F" w:rsidR="00B42B2E" w:rsidRPr="00B42B2E" w:rsidRDefault="00B42B2E" w:rsidP="00B42B2E"/>
          <w:p w14:paraId="4F89CF5A" w14:textId="5E9FDB5D" w:rsidR="00B42B2E" w:rsidRPr="00B42B2E" w:rsidRDefault="00CA4437" w:rsidP="00B42B2E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673E3BF1" wp14:editId="5E3342CB">
                      <wp:simplePos x="0" y="0"/>
                      <wp:positionH relativeFrom="column">
                        <wp:posOffset>1247487</wp:posOffset>
                      </wp:positionH>
                      <wp:positionV relativeFrom="paragraph">
                        <wp:posOffset>35560</wp:posOffset>
                      </wp:positionV>
                      <wp:extent cx="2275778" cy="1169322"/>
                      <wp:effectExtent l="38100" t="38100" r="29845" b="31115"/>
                      <wp:wrapNone/>
                      <wp:docPr id="1274465044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275778" cy="1169322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shape w14:anchorId="1268B805" id="Straight Arrow Connector 41" o:spid="_x0000_s1026" type="#_x0000_t32" style="position:absolute;margin-left:98.25pt;margin-top:2.8pt;width:179.2pt;height:92.05pt;flip:x y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" strokecolor="#e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FBC3015" w14:textId="7A766D6A" w:rsidR="00B42B2E" w:rsidRPr="00B42B2E" w:rsidRDefault="00B42B2E" w:rsidP="00B42B2E"/>
          <w:p w14:paraId="601B99BA" w14:textId="0BAC5FC2" w:rsidR="00B42B2E" w:rsidRPr="00B42B2E" w:rsidRDefault="00B42B2E" w:rsidP="00B42B2E"/>
          <w:p w14:paraId="03FA816B" w14:textId="5AA8181F" w:rsidR="00B42B2E" w:rsidRPr="00B42B2E" w:rsidRDefault="00B42B2E" w:rsidP="00B42B2E"/>
          <w:p w14:paraId="0AC02197" w14:textId="772B992A" w:rsidR="00B42B2E" w:rsidRPr="00B42B2E" w:rsidRDefault="00B42B2E" w:rsidP="00B42B2E"/>
          <w:p w14:paraId="1EDA2D54" w14:textId="5E3600AE" w:rsidR="00B42B2E" w:rsidRDefault="00CA4437" w:rsidP="00B42B2E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4D2B2D43" wp14:editId="7BF8C8DF">
                      <wp:simplePos x="0" y="0"/>
                      <wp:positionH relativeFrom="column">
                        <wp:posOffset>3459582</wp:posOffset>
                      </wp:positionH>
                      <wp:positionV relativeFrom="paragraph">
                        <wp:posOffset>73783</wp:posOffset>
                      </wp:positionV>
                      <wp:extent cx="1968910" cy="2604654"/>
                      <wp:effectExtent l="0" t="0" r="12700" b="24765"/>
                      <wp:wrapNone/>
                      <wp:docPr id="1866818707" name="Text Box 18668187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68910" cy="260465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678547D" w14:textId="68C19C8E" w:rsidR="00B42B2E" w:rsidRPr="009A1384" w:rsidRDefault="00B42B2E" w:rsidP="00B42B2E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</w:t>
                                  </w:r>
                                  <w:r w:rsidR="00CA4437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B52 SQUADRON</w:t>
                                  </w:r>
                                </w:p>
                                <w:p w14:paraId="214DEC98" w14:textId="77777777" w:rsidR="00B42B2E" w:rsidRPr="009A1384" w:rsidRDefault="00B42B2E" w:rsidP="00B42B2E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</w:p>
                                <w:p w14:paraId="457A4B00" w14:textId="77777777" w:rsidR="00B42B2E" w:rsidRPr="009A1384" w:rsidRDefault="00B42B2E" w:rsidP="00B42B2E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7F9C1949" w14:textId="77777777" w:rsidR="00B42B2E" w:rsidRPr="009A1384" w:rsidRDefault="00B42B2E" w:rsidP="00B42B2E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MC TROPIC</w:t>
                                  </w:r>
                                </w:p>
                                <w:p w14:paraId="22830101" w14:textId="669FF19D" w:rsidR="00B42B2E" w:rsidRPr="009A1384" w:rsidRDefault="00B42B2E" w:rsidP="00B42B2E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MC TROPIC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</w:t>
                                  </w:r>
                                </w:p>
                                <w:p w14:paraId="16CA4407" w14:textId="77777777" w:rsidR="00B42B2E" w:rsidRPr="009A1384" w:rsidRDefault="00B42B2E" w:rsidP="00B42B2E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TFP</w:t>
                                  </w:r>
                                </w:p>
                                <w:p w14:paraId="68A09104" w14:textId="210501CF" w:rsidR="00B42B2E" w:rsidRPr="009A1384" w:rsidRDefault="00B42B2E" w:rsidP="00B42B2E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TFP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</w:t>
                                  </w:r>
                                </w:p>
                                <w:p w14:paraId="72E82370" w14:textId="77777777" w:rsidR="00B42B2E" w:rsidRPr="009A1384" w:rsidRDefault="00B42B2E" w:rsidP="00B42B2E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4EA4697C" w14:textId="5F83EC34" w:rsidR="00B42B2E" w:rsidRPr="009A1384" w:rsidRDefault="00B42B2E" w:rsidP="00B42B2E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 w:rsidR="00CA4437"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146FA62C" w14:textId="77777777" w:rsidR="00B42B2E" w:rsidRPr="009A1384" w:rsidRDefault="00B42B2E" w:rsidP="00B42B2E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MCAM</w:t>
                                  </w:r>
                                </w:p>
                                <w:p w14:paraId="1A469D95" w14:textId="63097E53" w:rsidR="00B42B2E" w:rsidRPr="009A1384" w:rsidRDefault="00B42B2E" w:rsidP="00B42B2E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MCAM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</w:t>
                                  </w:r>
                                </w:p>
                                <w:p w14:paraId="22182E6E" w14:textId="77777777" w:rsidR="00B42B2E" w:rsidRPr="00423645" w:rsidRDefault="00B42B2E" w:rsidP="00B42B2E"/>
                                <w:p w14:paraId="14B9E883" w14:textId="77777777" w:rsidR="00B42B2E" w:rsidRPr="00423645" w:rsidRDefault="00B42B2E" w:rsidP="00B42B2E"/>
                                <w:p w14:paraId="3B19A60F" w14:textId="77777777" w:rsidR="00B42B2E" w:rsidRPr="00423645" w:rsidRDefault="00B42B2E" w:rsidP="00B42B2E"/>
                                <w:p w14:paraId="62045754" w14:textId="77777777" w:rsidR="00B42B2E" w:rsidRPr="00423645" w:rsidRDefault="00B42B2E" w:rsidP="00B42B2E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D2B2D43" id="Text Box 1866818707" o:spid="_x0000_s1030" type="#_x0000_t202" style="position:absolute;margin-left:272.4pt;margin-top:5.8pt;width:155.05pt;height:205.1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" fillcolor="white [3201]" strokeweight=".5pt">
                      <v:textbox>
                        <w:txbxContent>
                          <w:p w14:paraId="1678547D" w14:textId="68C19C8E" w:rsidR="00B42B2E" w:rsidRPr="009A1384" w:rsidRDefault="00B42B2E" w:rsidP="00B42B2E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</w:t>
                            </w:r>
                            <w:r w:rsidR="00CA4437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B52 SQUADRON</w:t>
                            </w:r>
                          </w:p>
                          <w:p w14:paraId="214DEC98" w14:textId="77777777" w:rsidR="00B42B2E" w:rsidRPr="009A1384" w:rsidRDefault="00B42B2E" w:rsidP="00B42B2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</w:p>
                          <w:p w14:paraId="457A4B00" w14:textId="77777777" w:rsidR="00B42B2E" w:rsidRPr="009A1384" w:rsidRDefault="00B42B2E" w:rsidP="00B42B2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7F9C1949" w14:textId="77777777" w:rsidR="00B42B2E" w:rsidRPr="009A1384" w:rsidRDefault="00B42B2E" w:rsidP="00B42B2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MC TROPIC</w:t>
                            </w:r>
                          </w:p>
                          <w:p w14:paraId="22830101" w14:textId="669FF19D" w:rsidR="00B42B2E" w:rsidRPr="009A1384" w:rsidRDefault="00B42B2E" w:rsidP="00B42B2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MC TROPIC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  <w:p w14:paraId="16CA4407" w14:textId="77777777" w:rsidR="00B42B2E" w:rsidRPr="009A1384" w:rsidRDefault="00B42B2E" w:rsidP="00B42B2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TFP</w:t>
                            </w:r>
                          </w:p>
                          <w:p w14:paraId="68A09104" w14:textId="210501CF" w:rsidR="00B42B2E" w:rsidRPr="009A1384" w:rsidRDefault="00B42B2E" w:rsidP="00B42B2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TFP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  <w:p w14:paraId="72E82370" w14:textId="77777777" w:rsidR="00B42B2E" w:rsidRPr="009A1384" w:rsidRDefault="00B42B2E" w:rsidP="00B42B2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4EA4697C" w14:textId="5F83EC34" w:rsidR="00B42B2E" w:rsidRPr="009A1384" w:rsidRDefault="00B42B2E" w:rsidP="00B42B2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 w:rsidR="00CA4437"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146FA62C" w14:textId="77777777" w:rsidR="00B42B2E" w:rsidRPr="009A1384" w:rsidRDefault="00B42B2E" w:rsidP="00B42B2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MCAM</w:t>
                            </w:r>
                          </w:p>
                          <w:p w14:paraId="1A469D95" w14:textId="63097E53" w:rsidR="00B42B2E" w:rsidRPr="009A1384" w:rsidRDefault="00B42B2E" w:rsidP="00B42B2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MCAM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  <w:p w14:paraId="22182E6E" w14:textId="77777777" w:rsidR="00B42B2E" w:rsidRPr="00423645" w:rsidRDefault="00B42B2E" w:rsidP="00B42B2E"/>
                          <w:p w14:paraId="14B9E883" w14:textId="77777777" w:rsidR="00B42B2E" w:rsidRPr="00423645" w:rsidRDefault="00B42B2E" w:rsidP="00B42B2E"/>
                          <w:p w14:paraId="3B19A60F" w14:textId="77777777" w:rsidR="00B42B2E" w:rsidRPr="00423645" w:rsidRDefault="00B42B2E" w:rsidP="00B42B2E"/>
                          <w:p w14:paraId="62045754" w14:textId="77777777" w:rsidR="00B42B2E" w:rsidRPr="00423645" w:rsidRDefault="00B42B2E" w:rsidP="00B42B2E"/>
                        </w:txbxContent>
                      </v:textbox>
                    </v:shape>
                  </w:pict>
                </mc:Fallback>
              </mc:AlternateContent>
            </w:r>
          </w:p>
          <w:p w14:paraId="14BBB091" w14:textId="1E5E1FE8" w:rsidR="00B42B2E" w:rsidRPr="00B42B2E" w:rsidRDefault="00CA4437" w:rsidP="00B42B2E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86912" behindDoc="0" locked="0" layoutInCell="1" allowOverlap="1" wp14:anchorId="1CC194B3" wp14:editId="1F3CD279">
                      <wp:simplePos x="0" y="0"/>
                      <wp:positionH relativeFrom="column">
                        <wp:posOffset>1248716</wp:posOffset>
                      </wp:positionH>
                      <wp:positionV relativeFrom="paragraph">
                        <wp:posOffset>6432</wp:posOffset>
                      </wp:positionV>
                      <wp:extent cx="2275205" cy="1306379"/>
                      <wp:effectExtent l="38100" t="0" r="29845" b="65405"/>
                      <wp:wrapNone/>
                      <wp:docPr id="794894702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75205" cy="130637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shape w14:anchorId="3B347D35" id="Straight Arrow Connector 41" o:spid="_x0000_s1026" type="#_x0000_t32" style="position:absolute;margin-left:98.3pt;margin-top:.5pt;width:179.15pt;height:102.85pt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" strokecolor="#e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E496C68" w14:textId="15DEAE90" w:rsidR="00B42B2E" w:rsidRDefault="00B42B2E" w:rsidP="00B42B2E"/>
          <w:p w14:paraId="5AC561EB" w14:textId="1CA5C9C2" w:rsidR="00B42B2E" w:rsidRDefault="00CA4437" w:rsidP="00B42B2E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57E23390" wp14:editId="4EBC1FB5">
                      <wp:simplePos x="0" y="0"/>
                      <wp:positionH relativeFrom="column">
                        <wp:posOffset>605933</wp:posOffset>
                      </wp:positionH>
                      <wp:positionV relativeFrom="paragraph">
                        <wp:posOffset>34822</wp:posOffset>
                      </wp:positionV>
                      <wp:extent cx="539279" cy="1318751"/>
                      <wp:effectExtent l="0" t="38100" r="51435" b="15240"/>
                      <wp:wrapNone/>
                      <wp:docPr id="1408601939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539279" cy="1318751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shape w14:anchorId="74F43CA4" id="Straight Arrow Connector 41" o:spid="_x0000_s1026" type="#_x0000_t32" style="position:absolute;margin-left:47.7pt;margin-top:2.75pt;width:42.45pt;height:103.85pt;flip:y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" strokecolor="#e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74DD945F" w14:textId="352B1025" w:rsidR="00B42B2E" w:rsidRDefault="00B42B2E" w:rsidP="00B42B2E">
            <w:pPr>
              <w:tabs>
                <w:tab w:val="left" w:pos="1411"/>
              </w:tabs>
            </w:pPr>
            <w:r>
              <w:tab/>
            </w:r>
          </w:p>
          <w:p w14:paraId="43C7B781" w14:textId="77777777" w:rsidR="00B42B2E" w:rsidRDefault="00B42B2E" w:rsidP="00B42B2E">
            <w:pPr>
              <w:tabs>
                <w:tab w:val="left" w:pos="1411"/>
              </w:tabs>
            </w:pPr>
          </w:p>
          <w:p w14:paraId="6D34CB7A" w14:textId="7CBC2D5C" w:rsidR="00B42B2E" w:rsidRDefault="00B42B2E" w:rsidP="00B42B2E">
            <w:pPr>
              <w:tabs>
                <w:tab w:val="left" w:pos="1411"/>
              </w:tabs>
            </w:pPr>
          </w:p>
          <w:p w14:paraId="4621C134" w14:textId="3A5307C7" w:rsidR="00B42B2E" w:rsidRDefault="00B42B2E" w:rsidP="00B42B2E">
            <w:pPr>
              <w:tabs>
                <w:tab w:val="left" w:pos="1411"/>
              </w:tabs>
            </w:pPr>
          </w:p>
          <w:p w14:paraId="7E93425E" w14:textId="0154B1FD" w:rsidR="00B42B2E" w:rsidRDefault="00B42B2E" w:rsidP="00B42B2E">
            <w:pPr>
              <w:tabs>
                <w:tab w:val="left" w:pos="1411"/>
              </w:tabs>
            </w:pPr>
          </w:p>
          <w:p w14:paraId="4FA548FE" w14:textId="335826B6" w:rsidR="00B42B2E" w:rsidRDefault="002C6E67" w:rsidP="00B42B2E">
            <w:pPr>
              <w:tabs>
                <w:tab w:val="left" w:pos="1411"/>
              </w:tabs>
            </w:pP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6E08C330" wp14:editId="5CAA73A2">
                      <wp:simplePos x="0" y="0"/>
                      <wp:positionH relativeFrom="column">
                        <wp:posOffset>370205</wp:posOffset>
                      </wp:positionH>
                      <wp:positionV relativeFrom="paragraph">
                        <wp:posOffset>39371</wp:posOffset>
                      </wp:positionV>
                      <wp:extent cx="2583180" cy="1143000"/>
                      <wp:effectExtent l="0" t="0" r="26670" b="19050"/>
                      <wp:wrapNone/>
                      <wp:docPr id="587160717" name="Text Box 58716071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83180" cy="11430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6B6C8A1" w14:textId="1222F1A9" w:rsidR="00B42B2E" w:rsidRPr="009A1384" w:rsidRDefault="00B42B2E" w:rsidP="00B42B2E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SR BUCKLE </w:t>
                                  </w:r>
                                  <w:r w:rsidR="00CA4437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25MM</w:t>
                                  </w:r>
                                  <w:r w:rsidR="00171A96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(810-</w:t>
                                  </w:r>
                                  <w:r w:rsidR="00CA4437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1058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)</w:t>
                                  </w:r>
                                </w:p>
                                <w:p w14:paraId="52921890" w14:textId="77777777" w:rsidR="00171A96" w:rsidRPr="009A1384" w:rsidRDefault="00171A96" w:rsidP="00171A96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/ MC TROPIC / MCAM / TFP</w:t>
                                  </w:r>
                                </w:p>
                                <w:p w14:paraId="49C53A88" w14:textId="77777777" w:rsidR="00171A96" w:rsidRPr="009A1384" w:rsidRDefault="00171A96" w:rsidP="00171A96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KHAKI</w:t>
                                  </w:r>
                                </w:p>
                                <w:p w14:paraId="2E6354AA" w14:textId="77777777" w:rsidR="00171A96" w:rsidRPr="009A1384" w:rsidRDefault="00171A96" w:rsidP="00171A96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11D0B136" w14:textId="29ACDB81" w:rsidR="00B42B2E" w:rsidRPr="00171A96" w:rsidRDefault="00171A96" w:rsidP="00B42B2E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0E2B1F97" w14:textId="77777777" w:rsidR="00B42B2E" w:rsidRPr="00423645" w:rsidRDefault="00B42B2E" w:rsidP="00B42B2E"/>
                                <w:p w14:paraId="27679576" w14:textId="77777777" w:rsidR="00B42B2E" w:rsidRPr="00423645" w:rsidRDefault="00B42B2E" w:rsidP="00B42B2E"/>
                                <w:p w14:paraId="4BDD8CC9" w14:textId="77777777" w:rsidR="00B42B2E" w:rsidRPr="00423645" w:rsidRDefault="00B42B2E" w:rsidP="00B42B2E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E08C330" id="Text Box 587160717" o:spid="_x0000_s1031" type="#_x0000_t202" style="position:absolute;margin-left:29.15pt;margin-top:3.1pt;width:203.4pt;height:90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" fillcolor="white [3201]" strokeweight=".5pt">
                      <v:textbox>
                        <w:txbxContent>
                          <w:p w14:paraId="26B6C8A1" w14:textId="1222F1A9" w:rsidR="00B42B2E" w:rsidRPr="009A1384" w:rsidRDefault="00B42B2E" w:rsidP="00B42B2E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SR BUCKLE </w:t>
                            </w:r>
                            <w:r w:rsidR="00CA4437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25MM</w:t>
                            </w:r>
                            <w:r w:rsidR="00171A96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(810-</w:t>
                            </w:r>
                            <w:r w:rsidR="00CA4437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1058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)</w:t>
                            </w:r>
                          </w:p>
                          <w:p w14:paraId="52921890" w14:textId="77777777" w:rsidR="00171A96" w:rsidRPr="009A1384" w:rsidRDefault="00171A96" w:rsidP="00171A96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/ MC TROPIC / MCAM / TFP</w:t>
                            </w:r>
                          </w:p>
                          <w:p w14:paraId="49C53A88" w14:textId="77777777" w:rsidR="00171A96" w:rsidRPr="009A1384" w:rsidRDefault="00171A96" w:rsidP="00171A96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KHAKI</w:t>
                            </w:r>
                          </w:p>
                          <w:p w14:paraId="2E6354AA" w14:textId="77777777" w:rsidR="00171A96" w:rsidRPr="009A1384" w:rsidRDefault="00171A96" w:rsidP="00171A96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11D0B136" w14:textId="29ACDB81" w:rsidR="00B42B2E" w:rsidRPr="00171A96" w:rsidRDefault="00171A96" w:rsidP="00B42B2E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0E2B1F97" w14:textId="77777777" w:rsidR="00B42B2E" w:rsidRPr="00423645" w:rsidRDefault="00B42B2E" w:rsidP="00B42B2E"/>
                          <w:p w14:paraId="27679576" w14:textId="77777777" w:rsidR="00B42B2E" w:rsidRPr="00423645" w:rsidRDefault="00B42B2E" w:rsidP="00B42B2E"/>
                          <w:p w14:paraId="4BDD8CC9" w14:textId="77777777" w:rsidR="00B42B2E" w:rsidRPr="00423645" w:rsidRDefault="00B42B2E" w:rsidP="00B42B2E"/>
                        </w:txbxContent>
                      </v:textbox>
                    </v:shape>
                  </w:pict>
                </mc:Fallback>
              </mc:AlternateContent>
            </w:r>
          </w:p>
          <w:p w14:paraId="528A3096" w14:textId="72AB5E93" w:rsidR="00B42B2E" w:rsidRDefault="00B42B2E" w:rsidP="00B42B2E">
            <w:pPr>
              <w:tabs>
                <w:tab w:val="left" w:pos="1411"/>
              </w:tabs>
            </w:pPr>
          </w:p>
          <w:p w14:paraId="593A03D8" w14:textId="77777777" w:rsidR="00B42B2E" w:rsidRDefault="00B42B2E" w:rsidP="00B42B2E">
            <w:pPr>
              <w:tabs>
                <w:tab w:val="left" w:pos="1411"/>
              </w:tabs>
            </w:pPr>
          </w:p>
          <w:p w14:paraId="50F5573B" w14:textId="77777777" w:rsidR="00B42B2E" w:rsidRDefault="00B42B2E" w:rsidP="00B42B2E">
            <w:pPr>
              <w:tabs>
                <w:tab w:val="left" w:pos="1411"/>
              </w:tabs>
            </w:pPr>
          </w:p>
          <w:p w14:paraId="484586A2" w14:textId="77777777" w:rsidR="00B42B2E" w:rsidRDefault="00B42B2E" w:rsidP="00B42B2E">
            <w:pPr>
              <w:tabs>
                <w:tab w:val="left" w:pos="1411"/>
              </w:tabs>
            </w:pPr>
          </w:p>
          <w:p w14:paraId="0527C227" w14:textId="77777777" w:rsidR="00B42B2E" w:rsidRDefault="00B42B2E" w:rsidP="00B42B2E">
            <w:pPr>
              <w:tabs>
                <w:tab w:val="left" w:pos="1411"/>
              </w:tabs>
            </w:pPr>
          </w:p>
          <w:p w14:paraId="7BFAAA95" w14:textId="77777777" w:rsidR="00B42B2E" w:rsidRDefault="00B42B2E" w:rsidP="00B42B2E">
            <w:pPr>
              <w:tabs>
                <w:tab w:val="left" w:pos="1411"/>
              </w:tabs>
            </w:pPr>
          </w:p>
          <w:p w14:paraId="71769B1C" w14:textId="77777777" w:rsidR="00B42B2E" w:rsidRDefault="00B42B2E" w:rsidP="00B42B2E">
            <w:pPr>
              <w:tabs>
                <w:tab w:val="left" w:pos="1411"/>
              </w:tabs>
            </w:pPr>
          </w:p>
          <w:p w14:paraId="44BD6697" w14:textId="77777777" w:rsidR="00B42B2E" w:rsidRDefault="00B42B2E" w:rsidP="00B42B2E">
            <w:pPr>
              <w:tabs>
                <w:tab w:val="left" w:pos="1411"/>
              </w:tabs>
            </w:pPr>
          </w:p>
          <w:p w14:paraId="23D35333" w14:textId="77777777" w:rsidR="00B42B2E" w:rsidRDefault="00B42B2E" w:rsidP="00B42B2E">
            <w:pPr>
              <w:tabs>
                <w:tab w:val="left" w:pos="1411"/>
              </w:tabs>
            </w:pPr>
          </w:p>
          <w:p w14:paraId="3BDD6FE7" w14:textId="77777777" w:rsidR="00B42B2E" w:rsidRDefault="00B42B2E" w:rsidP="00B42B2E">
            <w:pPr>
              <w:tabs>
                <w:tab w:val="left" w:pos="1411"/>
              </w:tabs>
            </w:pPr>
          </w:p>
          <w:p w14:paraId="418EC18F" w14:textId="77777777" w:rsidR="002C6E67" w:rsidRDefault="002C6E67" w:rsidP="00B42B2E">
            <w:pPr>
              <w:tabs>
                <w:tab w:val="left" w:pos="1411"/>
              </w:tabs>
            </w:pPr>
          </w:p>
          <w:p w14:paraId="1EBAF271" w14:textId="614A60A4" w:rsidR="00B42B2E" w:rsidRPr="00B42B2E" w:rsidRDefault="00B42B2E" w:rsidP="002C6E67">
            <w:pPr>
              <w:tabs>
                <w:tab w:val="left" w:pos="1411"/>
              </w:tabs>
            </w:pPr>
          </w:p>
        </w:tc>
      </w:tr>
    </w:tbl>
    <w:p w14:paraId="5C8BE146" w14:textId="1ED55A3D" w:rsidR="00231F25" w:rsidRDefault="00231F25" w:rsidP="00B42B2E">
      <w:pPr>
        <w:tabs>
          <w:tab w:val="left" w:pos="1298"/>
        </w:tabs>
      </w:pPr>
    </w:p>
    <w:tbl>
      <w:tblPr>
        <w:tblStyle w:val="InvoiceTable"/>
        <w:tblW w:w="0" w:type="auto"/>
        <w:tblLook w:val="04A0" w:firstRow="1" w:lastRow="0" w:firstColumn="1" w:lastColumn="0" w:noHBand="0" w:noVBand="1"/>
      </w:tblPr>
      <w:tblGrid>
        <w:gridCol w:w="9350"/>
      </w:tblGrid>
      <w:tr w:rsidR="00B42B2E" w14:paraId="0DB54987" w14:textId="77777777" w:rsidTr="00B42B2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350" w:type="dxa"/>
          </w:tcPr>
          <w:p w14:paraId="54FD1FAE" w14:textId="6A8DE811" w:rsidR="00B42B2E" w:rsidRPr="00B42B2E" w:rsidRDefault="00B42B2E">
            <w:pPr>
              <w:rPr>
                <w:bCs/>
              </w:rPr>
            </w:pPr>
            <w:r w:rsidRPr="00B42B2E">
              <w:rPr>
                <w:bCs/>
                <w:kern w:val="2"/>
                <w14:ligatures w14:val="standard"/>
              </w:rPr>
              <w:lastRenderedPageBreak/>
              <w:t>Images</w:t>
            </w:r>
          </w:p>
        </w:tc>
      </w:tr>
      <w:tr w:rsidR="00B42B2E" w14:paraId="6DC882E7" w14:textId="77777777" w:rsidTr="00D90DC7">
        <w:trPr>
          <w:trHeight w:val="13031"/>
        </w:trPr>
        <w:tc>
          <w:tcPr>
            <w:tcW w:w="9350" w:type="dxa"/>
          </w:tcPr>
          <w:p w14:paraId="42525C54" w14:textId="7BE0873B" w:rsidR="00B42B2E" w:rsidRDefault="002C6E67">
            <w:r w:rsidRPr="002C6E67">
              <w:rPr>
                <w:noProof/>
              </w:rPr>
              <w:drawing>
                <wp:anchor distT="0" distB="0" distL="114300" distR="114300" simplePos="0" relativeHeight="251689984" behindDoc="1" locked="0" layoutInCell="1" allowOverlap="1" wp14:anchorId="53375EFF" wp14:editId="75981056">
                  <wp:simplePos x="0" y="0"/>
                  <wp:positionH relativeFrom="column">
                    <wp:posOffset>2069465</wp:posOffset>
                  </wp:positionH>
                  <wp:positionV relativeFrom="paragraph">
                    <wp:posOffset>8255</wp:posOffset>
                  </wp:positionV>
                  <wp:extent cx="1600200" cy="4312920"/>
                  <wp:effectExtent l="0" t="0" r="0" b="0"/>
                  <wp:wrapTight wrapText="bothSides">
                    <wp:wrapPolygon edited="0">
                      <wp:start x="7200" y="382"/>
                      <wp:lineTo x="3600" y="572"/>
                      <wp:lineTo x="3086" y="763"/>
                      <wp:lineTo x="3343" y="8205"/>
                      <wp:lineTo x="1800" y="9731"/>
                      <wp:lineTo x="1800" y="11258"/>
                      <wp:lineTo x="2314" y="12784"/>
                      <wp:lineTo x="1029" y="14311"/>
                      <wp:lineTo x="2057" y="19749"/>
                      <wp:lineTo x="4371" y="20417"/>
                      <wp:lineTo x="7200" y="20417"/>
                      <wp:lineTo x="7200" y="21466"/>
                      <wp:lineTo x="12600" y="21466"/>
                      <wp:lineTo x="12857" y="21371"/>
                      <wp:lineTo x="12857" y="20417"/>
                      <wp:lineTo x="14914" y="20417"/>
                      <wp:lineTo x="18257" y="19463"/>
                      <wp:lineTo x="18514" y="14311"/>
                      <wp:lineTo x="16971" y="12784"/>
                      <wp:lineTo x="20829" y="12021"/>
                      <wp:lineTo x="21086" y="11449"/>
                      <wp:lineTo x="19029" y="11258"/>
                      <wp:lineTo x="18000" y="10590"/>
                      <wp:lineTo x="16457" y="9731"/>
                      <wp:lineTo x="16200" y="1145"/>
                      <wp:lineTo x="15171" y="572"/>
                      <wp:lineTo x="12857" y="382"/>
                      <wp:lineTo x="7200" y="382"/>
                    </wp:wrapPolygon>
                  </wp:wrapTight>
                  <wp:docPr id="811973235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00200" cy="4312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651378F4" wp14:editId="37084A46">
                      <wp:simplePos x="0" y="0"/>
                      <wp:positionH relativeFrom="column">
                        <wp:posOffset>59526</wp:posOffset>
                      </wp:positionH>
                      <wp:positionV relativeFrom="paragraph">
                        <wp:posOffset>166657</wp:posOffset>
                      </wp:positionV>
                      <wp:extent cx="1813560" cy="1659194"/>
                      <wp:effectExtent l="0" t="0" r="15240" b="17780"/>
                      <wp:wrapNone/>
                      <wp:docPr id="728611034" name="Text Box 7286110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13560" cy="165919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EF6008F" w14:textId="73396685" w:rsidR="002C6E67" w:rsidRPr="009A1384" w:rsidRDefault="002C6E67" w:rsidP="002C6E67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50MM VELCRO HOOK</w:t>
                                  </w:r>
                                </w:p>
                                <w:p w14:paraId="3E8078F1" w14:textId="487145AD" w:rsidR="002C6E67" w:rsidRPr="009A1384" w:rsidRDefault="002C6E67" w:rsidP="002C6E6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/ MC TROPIC</w:t>
                                  </w:r>
                                </w:p>
                                <w:p w14:paraId="4C166173" w14:textId="7C1EF9BE" w:rsidR="002C6E67" w:rsidRPr="009A1384" w:rsidRDefault="002C6E67" w:rsidP="002C6E6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11A562E1" w14:textId="56B04449" w:rsidR="002C6E67" w:rsidRPr="009A1384" w:rsidRDefault="002C6E67" w:rsidP="002C6E6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TFP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/MCAM</w:t>
                                  </w:r>
                                </w:p>
                                <w:p w14:paraId="10CF0D03" w14:textId="37F9E3ED" w:rsidR="002C6E67" w:rsidRPr="009A1384" w:rsidRDefault="002C6E67" w:rsidP="002C6E6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CBK</w:t>
                                  </w:r>
                                </w:p>
                                <w:p w14:paraId="7232D333" w14:textId="77777777" w:rsidR="002C6E67" w:rsidRPr="009A1384" w:rsidRDefault="002C6E67" w:rsidP="002C6E6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22DD44B0" w14:textId="62FE0C7B" w:rsidR="002C6E67" w:rsidRPr="009A1384" w:rsidRDefault="002C6E67" w:rsidP="002C6E6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4F0BC515" w14:textId="77777777" w:rsidR="002C6E67" w:rsidRPr="00423645" w:rsidRDefault="002C6E67" w:rsidP="002C6E67"/>
                                <w:p w14:paraId="11949AE3" w14:textId="77777777" w:rsidR="002C6E67" w:rsidRPr="00423645" w:rsidRDefault="002C6E67" w:rsidP="002C6E67"/>
                                <w:p w14:paraId="0D06AB4B" w14:textId="77777777" w:rsidR="002C6E67" w:rsidRPr="00423645" w:rsidRDefault="002C6E67" w:rsidP="002C6E67"/>
                                <w:p w14:paraId="53E611E5" w14:textId="77777777" w:rsidR="002C6E67" w:rsidRPr="00423645" w:rsidRDefault="002C6E67" w:rsidP="002C6E67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51378F4" id="Text Box 728611034" o:spid="_x0000_s1032" type="#_x0000_t202" style="position:absolute;margin-left:4.7pt;margin-top:13.1pt;width:142.8pt;height:130.6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" fillcolor="white [3201]" strokeweight=".5pt">
                      <v:textbox>
                        <w:txbxContent>
                          <w:p w14:paraId="7EF6008F" w14:textId="73396685" w:rsidR="002C6E67" w:rsidRPr="009A1384" w:rsidRDefault="002C6E67" w:rsidP="002C6E67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50MM VELCRO HOOK</w:t>
                            </w:r>
                          </w:p>
                          <w:p w14:paraId="3E8078F1" w14:textId="487145AD" w:rsidR="002C6E67" w:rsidRPr="009A1384" w:rsidRDefault="002C6E67" w:rsidP="002C6E6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/ MC TROPIC</w:t>
                            </w:r>
                          </w:p>
                          <w:p w14:paraId="4C166173" w14:textId="7C1EF9BE" w:rsidR="002C6E67" w:rsidRPr="009A1384" w:rsidRDefault="002C6E67" w:rsidP="002C6E6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11A562E1" w14:textId="56B04449" w:rsidR="002C6E67" w:rsidRPr="009A1384" w:rsidRDefault="002C6E67" w:rsidP="002C6E6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TFP</w:t>
                            </w:r>
                            <w:r>
                              <w:rPr>
                                <w:rFonts w:ascii="Arial" w:hAnsi="Arial" w:cs="Arial"/>
                              </w:rPr>
                              <w:t>/MCAM</w:t>
                            </w:r>
                          </w:p>
                          <w:p w14:paraId="10CF0D03" w14:textId="37F9E3ED" w:rsidR="002C6E67" w:rsidRPr="009A1384" w:rsidRDefault="002C6E67" w:rsidP="002C6E6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CBK</w:t>
                            </w:r>
                          </w:p>
                          <w:p w14:paraId="7232D333" w14:textId="77777777" w:rsidR="002C6E67" w:rsidRPr="009A1384" w:rsidRDefault="002C6E67" w:rsidP="002C6E6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22DD44B0" w14:textId="62FE0C7B" w:rsidR="002C6E67" w:rsidRPr="009A1384" w:rsidRDefault="002C6E67" w:rsidP="002C6E6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4F0BC515" w14:textId="77777777" w:rsidR="002C6E67" w:rsidRPr="00423645" w:rsidRDefault="002C6E67" w:rsidP="002C6E67"/>
                          <w:p w14:paraId="11949AE3" w14:textId="77777777" w:rsidR="002C6E67" w:rsidRPr="00423645" w:rsidRDefault="002C6E67" w:rsidP="002C6E67"/>
                          <w:p w14:paraId="0D06AB4B" w14:textId="77777777" w:rsidR="002C6E67" w:rsidRPr="00423645" w:rsidRDefault="002C6E67" w:rsidP="002C6E67"/>
                          <w:p w14:paraId="53E611E5" w14:textId="77777777" w:rsidR="002C6E67" w:rsidRPr="00423645" w:rsidRDefault="002C6E67" w:rsidP="002C6E67"/>
                        </w:txbxContent>
                      </v:textbox>
                    </v:shape>
                  </w:pict>
                </mc:Fallback>
              </mc:AlternateContent>
            </w:r>
          </w:p>
          <w:p w14:paraId="3E0FE66C" w14:textId="6FB0E8C7" w:rsidR="00B42B2E" w:rsidRDefault="00D90DC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158E5F59" wp14:editId="061DB0AF">
                      <wp:simplePos x="0" y="0"/>
                      <wp:positionH relativeFrom="column">
                        <wp:posOffset>1769109</wp:posOffset>
                      </wp:positionH>
                      <wp:positionV relativeFrom="paragraph">
                        <wp:posOffset>25400</wp:posOffset>
                      </wp:positionV>
                      <wp:extent cx="1062355" cy="201930"/>
                      <wp:effectExtent l="0" t="0" r="80645" b="83820"/>
                      <wp:wrapNone/>
                      <wp:docPr id="231023172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1062355" cy="20193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shape w14:anchorId="559E9296" id="Straight Arrow Connector 41" o:spid="_x0000_s1026" type="#_x0000_t32" style="position:absolute;margin-left:139.3pt;margin-top:2pt;width:83.65pt;height:15.9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" strokecolor="#e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0E44477D" w14:textId="68CEB46B" w:rsidR="002C6E67" w:rsidRPr="002C6E67" w:rsidRDefault="002C6E67" w:rsidP="002C6E67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96128" behindDoc="0" locked="0" layoutInCell="1" allowOverlap="1" wp14:anchorId="1E4B3AAE" wp14:editId="4CF8AF17">
                      <wp:simplePos x="0" y="0"/>
                      <wp:positionH relativeFrom="column">
                        <wp:posOffset>3837305</wp:posOffset>
                      </wp:positionH>
                      <wp:positionV relativeFrom="paragraph">
                        <wp:posOffset>156846</wp:posOffset>
                      </wp:positionV>
                      <wp:extent cx="1813560" cy="1645920"/>
                      <wp:effectExtent l="0" t="0" r="15240" b="11430"/>
                      <wp:wrapNone/>
                      <wp:docPr id="1855023180" name="Text Box 185502318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13560" cy="16459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7F6EA52" w14:textId="77777777" w:rsidR="002C6E67" w:rsidRPr="009A1384" w:rsidRDefault="002C6E67" w:rsidP="002C6E67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500D CODURA </w:t>
                                  </w:r>
                                </w:p>
                                <w:p w14:paraId="33CF661D" w14:textId="77777777" w:rsidR="00096A1F" w:rsidRPr="009A1384" w:rsidRDefault="00096A1F" w:rsidP="00096A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/ MC TROPIC</w:t>
                                  </w:r>
                                </w:p>
                                <w:p w14:paraId="368D2F37" w14:textId="77777777" w:rsidR="00096A1F" w:rsidRPr="009A1384" w:rsidRDefault="00096A1F" w:rsidP="00096A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61593229" w14:textId="77777777" w:rsidR="00096A1F" w:rsidRPr="009A1384" w:rsidRDefault="00096A1F" w:rsidP="00096A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TFP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/MCAM</w:t>
                                  </w:r>
                                </w:p>
                                <w:p w14:paraId="35E63F4A" w14:textId="77777777" w:rsidR="00096A1F" w:rsidRPr="009A1384" w:rsidRDefault="00096A1F" w:rsidP="00096A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CBK</w:t>
                                  </w:r>
                                </w:p>
                                <w:p w14:paraId="5D16BF0A" w14:textId="77777777" w:rsidR="00096A1F" w:rsidRPr="009A1384" w:rsidRDefault="00096A1F" w:rsidP="00096A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282552DC" w14:textId="2D8923BB" w:rsidR="002C6E67" w:rsidRPr="00096A1F" w:rsidRDefault="00096A1F" w:rsidP="002C6E6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3AE89398" w14:textId="77777777" w:rsidR="002C6E67" w:rsidRPr="00423645" w:rsidRDefault="002C6E67" w:rsidP="002C6E67"/>
                                <w:p w14:paraId="0773079D" w14:textId="77777777" w:rsidR="002C6E67" w:rsidRPr="00423645" w:rsidRDefault="002C6E67" w:rsidP="002C6E67"/>
                                <w:p w14:paraId="62F7B9E5" w14:textId="77777777" w:rsidR="002C6E67" w:rsidRPr="00423645" w:rsidRDefault="002C6E67" w:rsidP="002C6E67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E4B3AAE" id="Text Box 1855023180" o:spid="_x0000_s1033" type="#_x0000_t202" style="position:absolute;margin-left:302.15pt;margin-top:12.35pt;width:142.8pt;height:129.6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" fillcolor="white [3201]" strokeweight=".5pt">
                      <v:textbox>
                        <w:txbxContent>
                          <w:p w14:paraId="07F6EA52" w14:textId="77777777" w:rsidR="002C6E67" w:rsidRPr="009A1384" w:rsidRDefault="002C6E67" w:rsidP="002C6E67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500D CODURA </w:t>
                            </w:r>
                          </w:p>
                          <w:p w14:paraId="33CF661D" w14:textId="77777777" w:rsidR="00096A1F" w:rsidRPr="009A1384" w:rsidRDefault="00096A1F" w:rsidP="00096A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/ MC TROPIC</w:t>
                            </w:r>
                          </w:p>
                          <w:p w14:paraId="368D2F37" w14:textId="77777777" w:rsidR="00096A1F" w:rsidRPr="009A1384" w:rsidRDefault="00096A1F" w:rsidP="00096A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61593229" w14:textId="77777777" w:rsidR="00096A1F" w:rsidRPr="009A1384" w:rsidRDefault="00096A1F" w:rsidP="00096A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TFP</w:t>
                            </w:r>
                            <w:r>
                              <w:rPr>
                                <w:rFonts w:ascii="Arial" w:hAnsi="Arial" w:cs="Arial"/>
                              </w:rPr>
                              <w:t>/MCAM</w:t>
                            </w:r>
                          </w:p>
                          <w:p w14:paraId="35E63F4A" w14:textId="77777777" w:rsidR="00096A1F" w:rsidRPr="009A1384" w:rsidRDefault="00096A1F" w:rsidP="00096A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CBK</w:t>
                            </w:r>
                          </w:p>
                          <w:p w14:paraId="5D16BF0A" w14:textId="77777777" w:rsidR="00096A1F" w:rsidRPr="009A1384" w:rsidRDefault="00096A1F" w:rsidP="00096A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282552DC" w14:textId="2D8923BB" w:rsidR="002C6E67" w:rsidRPr="00096A1F" w:rsidRDefault="00096A1F" w:rsidP="002C6E6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3AE89398" w14:textId="77777777" w:rsidR="002C6E67" w:rsidRPr="00423645" w:rsidRDefault="002C6E67" w:rsidP="002C6E67"/>
                          <w:p w14:paraId="0773079D" w14:textId="77777777" w:rsidR="002C6E67" w:rsidRPr="00423645" w:rsidRDefault="002C6E67" w:rsidP="002C6E67"/>
                          <w:p w14:paraId="62F7B9E5" w14:textId="77777777" w:rsidR="002C6E67" w:rsidRPr="00423645" w:rsidRDefault="002C6E67" w:rsidP="002C6E67"/>
                        </w:txbxContent>
                      </v:textbox>
                    </v:shape>
                  </w:pict>
                </mc:Fallback>
              </mc:AlternateContent>
            </w:r>
          </w:p>
          <w:p w14:paraId="539D9832" w14:textId="720CBC16" w:rsidR="00B42B2E" w:rsidRDefault="002C6E6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2272" behindDoc="0" locked="0" layoutInCell="1" allowOverlap="1" wp14:anchorId="1D9FE8EB" wp14:editId="3ABACAC6">
                      <wp:simplePos x="0" y="0"/>
                      <wp:positionH relativeFrom="column">
                        <wp:posOffset>2869565</wp:posOffset>
                      </wp:positionH>
                      <wp:positionV relativeFrom="paragraph">
                        <wp:posOffset>71120</wp:posOffset>
                      </wp:positionV>
                      <wp:extent cx="998220" cy="438150"/>
                      <wp:effectExtent l="38100" t="0" r="30480" b="57150"/>
                      <wp:wrapNone/>
                      <wp:docPr id="1802724904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998220" cy="43815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shape w14:anchorId="5E412195" id="Straight Arrow Connector 41" o:spid="_x0000_s1026" type="#_x0000_t32" style="position:absolute;margin-left:225.95pt;margin-top:5.6pt;width:78.6pt;height:34.5pt;flip:x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" strokecolor="#e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19BFD15" w14:textId="27DA61A2" w:rsidR="002C6E67" w:rsidRDefault="002C6E67">
            <w:pPr>
              <w:rPr>
                <w:b/>
                <w:bCs/>
              </w:rPr>
            </w:pPr>
          </w:p>
          <w:p w14:paraId="3CF778B4" w14:textId="148FFBF2" w:rsidR="002C6E67" w:rsidRDefault="002C6E67">
            <w:pPr>
              <w:rPr>
                <w:b/>
                <w:bCs/>
              </w:rPr>
            </w:pPr>
          </w:p>
          <w:p w14:paraId="7871AE62" w14:textId="3EDB20CA" w:rsidR="002C6E67" w:rsidRDefault="002C6E67">
            <w:pPr>
              <w:rPr>
                <w:b/>
                <w:bCs/>
              </w:rPr>
            </w:pPr>
          </w:p>
          <w:p w14:paraId="5FB56F8C" w14:textId="4D099735" w:rsidR="002C6E67" w:rsidRDefault="002C6E67">
            <w:pPr>
              <w:rPr>
                <w:b/>
                <w:bCs/>
              </w:rPr>
            </w:pPr>
          </w:p>
          <w:p w14:paraId="69C03C9D" w14:textId="5A522641" w:rsidR="002C6E67" w:rsidRDefault="002C6E67">
            <w:pPr>
              <w:rPr>
                <w:b/>
                <w:bCs/>
              </w:rPr>
            </w:pPr>
          </w:p>
          <w:p w14:paraId="19139A31" w14:textId="18A91B4F" w:rsidR="002C6E67" w:rsidRDefault="002C6E67">
            <w:pPr>
              <w:rPr>
                <w:b/>
                <w:bCs/>
              </w:rPr>
            </w:pPr>
          </w:p>
          <w:p w14:paraId="7C3C65C3" w14:textId="57C39E07" w:rsidR="002C6E67" w:rsidRDefault="00D90DC7">
            <w:pPr>
              <w:rPr>
                <w:b/>
                <w:bCs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25517AED" wp14:editId="0508FC32">
                      <wp:simplePos x="0" y="0"/>
                      <wp:positionH relativeFrom="column">
                        <wp:posOffset>1688465</wp:posOffset>
                      </wp:positionH>
                      <wp:positionV relativeFrom="paragraph">
                        <wp:posOffset>156845</wp:posOffset>
                      </wp:positionV>
                      <wp:extent cx="792480" cy="441960"/>
                      <wp:effectExtent l="0" t="38100" r="45720" b="34290"/>
                      <wp:wrapNone/>
                      <wp:docPr id="1188812630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792480" cy="4419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shape w14:anchorId="1DA85E5A" id="Straight Arrow Connector 41" o:spid="_x0000_s1026" type="#_x0000_t32" style="position:absolute;margin-left:132.95pt;margin-top:12.35pt;width:62.4pt;height:34.8pt;flip:y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" strokecolor="#e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7CC7CB7" w14:textId="7C07C89E" w:rsidR="002C6E67" w:rsidRDefault="002C6E67">
            <w:pPr>
              <w:rPr>
                <w:b/>
                <w:bCs/>
              </w:rPr>
            </w:pPr>
          </w:p>
          <w:p w14:paraId="3ECA7EDE" w14:textId="764E5A30" w:rsidR="002C6E67" w:rsidRDefault="00D90DC7">
            <w:pPr>
              <w:rPr>
                <w:b/>
                <w:bCs/>
              </w:rPr>
            </w:pP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7392" behindDoc="0" locked="0" layoutInCell="1" allowOverlap="1" wp14:anchorId="45A54805" wp14:editId="50BB134A">
                      <wp:simplePos x="0" y="0"/>
                      <wp:positionH relativeFrom="column">
                        <wp:posOffset>-6350</wp:posOffset>
                      </wp:positionH>
                      <wp:positionV relativeFrom="paragraph">
                        <wp:posOffset>0</wp:posOffset>
                      </wp:positionV>
                      <wp:extent cx="1813560" cy="1659194"/>
                      <wp:effectExtent l="0" t="0" r="15240" b="17780"/>
                      <wp:wrapNone/>
                      <wp:docPr id="1013445905" name="Text Box 10134459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13560" cy="165919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5FA5B03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50MM VELCRO LOOP</w:t>
                                  </w:r>
                                </w:p>
                                <w:p w14:paraId="10823F03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/ MC TROPIC</w:t>
                                  </w:r>
                                </w:p>
                                <w:p w14:paraId="6FB7FD0D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0073C6F3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TFP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/MCAM</w:t>
                                  </w:r>
                                </w:p>
                                <w:p w14:paraId="74A4090E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CBK</w:t>
                                  </w:r>
                                </w:p>
                                <w:p w14:paraId="53FC4171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0F676BE3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0DA2A328" w14:textId="77777777" w:rsidR="00D90DC7" w:rsidRPr="00423645" w:rsidRDefault="00D90DC7" w:rsidP="00D90DC7"/>
                                <w:p w14:paraId="3359F825" w14:textId="77777777" w:rsidR="00D90DC7" w:rsidRPr="00423645" w:rsidRDefault="00D90DC7" w:rsidP="00D90DC7"/>
                                <w:p w14:paraId="1D916947" w14:textId="77777777" w:rsidR="00D90DC7" w:rsidRPr="00423645" w:rsidRDefault="00D90DC7" w:rsidP="00D90DC7"/>
                                <w:p w14:paraId="6E80875B" w14:textId="77777777" w:rsidR="00D90DC7" w:rsidRPr="00423645" w:rsidRDefault="00D90DC7" w:rsidP="00D90DC7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A54805" id="Text Box 1013445905" o:spid="_x0000_s1034" type="#_x0000_t202" style="position:absolute;margin-left:-.5pt;margin-top:0;width:142.8pt;height:130.6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" fillcolor="white [3201]" strokeweight=".5pt">
                      <v:textbox>
                        <w:txbxContent>
                          <w:p w14:paraId="25FA5B03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50MM VELCRO LOOP</w:t>
                            </w:r>
                          </w:p>
                          <w:p w14:paraId="10823F03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/ MC TROPIC</w:t>
                            </w:r>
                          </w:p>
                          <w:p w14:paraId="6FB7FD0D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0073C6F3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TFP</w:t>
                            </w:r>
                            <w:r>
                              <w:rPr>
                                <w:rFonts w:ascii="Arial" w:hAnsi="Arial" w:cs="Arial"/>
                              </w:rPr>
                              <w:t>/MCAM</w:t>
                            </w:r>
                          </w:p>
                          <w:p w14:paraId="74A4090E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CBK</w:t>
                            </w:r>
                          </w:p>
                          <w:p w14:paraId="53FC4171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0F676BE3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0DA2A328" w14:textId="77777777" w:rsidR="00D90DC7" w:rsidRPr="00423645" w:rsidRDefault="00D90DC7" w:rsidP="00D90DC7"/>
                          <w:p w14:paraId="3359F825" w14:textId="77777777" w:rsidR="00D90DC7" w:rsidRPr="00423645" w:rsidRDefault="00D90DC7" w:rsidP="00D90DC7"/>
                          <w:p w14:paraId="1D916947" w14:textId="77777777" w:rsidR="00D90DC7" w:rsidRPr="00423645" w:rsidRDefault="00D90DC7" w:rsidP="00D90DC7"/>
                          <w:p w14:paraId="6E80875B" w14:textId="77777777" w:rsidR="00D90DC7" w:rsidRPr="00423645" w:rsidRDefault="00D90DC7" w:rsidP="00D90DC7"/>
                        </w:txbxContent>
                      </v:textbox>
                    </v:shape>
                  </w:pict>
                </mc:Fallback>
              </mc:AlternateContent>
            </w:r>
          </w:p>
          <w:p w14:paraId="1E85E18C" w14:textId="67623623" w:rsidR="002C6E67" w:rsidRDefault="002C6E67">
            <w:pPr>
              <w:rPr>
                <w:b/>
                <w:bCs/>
              </w:rPr>
            </w:pPr>
          </w:p>
          <w:p w14:paraId="231F9705" w14:textId="7B912A2F" w:rsidR="002C6E67" w:rsidRDefault="002C6E67">
            <w:pPr>
              <w:rPr>
                <w:b/>
                <w:bCs/>
              </w:rPr>
            </w:pPr>
          </w:p>
          <w:p w14:paraId="0096FF6B" w14:textId="00FAFFC3" w:rsidR="002C6E67" w:rsidRDefault="002C6E67">
            <w:pPr>
              <w:rPr>
                <w:b/>
                <w:bCs/>
              </w:rPr>
            </w:pPr>
          </w:p>
          <w:p w14:paraId="695235DE" w14:textId="05798EDF" w:rsidR="002C6E67" w:rsidRDefault="002C6E67">
            <w:pPr>
              <w:rPr>
                <w:b/>
                <w:bCs/>
              </w:rPr>
            </w:pPr>
          </w:p>
          <w:p w14:paraId="42CA1B85" w14:textId="077388A8" w:rsidR="002C6E67" w:rsidRDefault="002C6E67">
            <w:pPr>
              <w:rPr>
                <w:b/>
                <w:bCs/>
              </w:rPr>
            </w:pPr>
          </w:p>
          <w:p w14:paraId="1EC29149" w14:textId="16E25B43" w:rsidR="002C6E67" w:rsidRDefault="002C6E67">
            <w:pPr>
              <w:rPr>
                <w:b/>
                <w:bCs/>
              </w:rPr>
            </w:pPr>
          </w:p>
          <w:p w14:paraId="7002B5D9" w14:textId="603C8A0B" w:rsidR="002C6E67" w:rsidRDefault="002C6E67">
            <w:pPr>
              <w:rPr>
                <w:b/>
                <w:bCs/>
              </w:rPr>
            </w:pPr>
          </w:p>
          <w:p w14:paraId="38C8FC6F" w14:textId="2E70FE6B" w:rsidR="002C6E67" w:rsidRDefault="002C6E67">
            <w:pPr>
              <w:rPr>
                <w:b/>
                <w:bCs/>
              </w:rPr>
            </w:pPr>
          </w:p>
          <w:p w14:paraId="50672C4D" w14:textId="101022C4" w:rsidR="002C6E67" w:rsidRDefault="00D90DC7">
            <w:pPr>
              <w:rPr>
                <w:b/>
                <w:bCs/>
              </w:rPr>
            </w:pPr>
            <w:r w:rsidRPr="002C6E67">
              <w:rPr>
                <w:b/>
                <w:bCs/>
                <w:noProof/>
              </w:rPr>
              <w:drawing>
                <wp:anchor distT="0" distB="0" distL="114300" distR="114300" simplePos="0" relativeHeight="251703296" behindDoc="1" locked="0" layoutInCell="1" allowOverlap="1" wp14:anchorId="7EA6EECD" wp14:editId="1C309D44">
                  <wp:simplePos x="0" y="0"/>
                  <wp:positionH relativeFrom="column">
                    <wp:posOffset>-88265</wp:posOffset>
                  </wp:positionH>
                  <wp:positionV relativeFrom="paragraph">
                    <wp:posOffset>-141605</wp:posOffset>
                  </wp:positionV>
                  <wp:extent cx="3211830" cy="4008120"/>
                  <wp:effectExtent l="0" t="0" r="0" b="0"/>
                  <wp:wrapTight wrapText="bothSides">
                    <wp:wrapPolygon edited="0">
                      <wp:start x="7943" y="205"/>
                      <wp:lineTo x="7687" y="7392"/>
                      <wp:lineTo x="7046" y="10266"/>
                      <wp:lineTo x="6918" y="11909"/>
                      <wp:lineTo x="6662" y="16837"/>
                      <wp:lineTo x="6790" y="20840"/>
                      <wp:lineTo x="8199" y="21046"/>
                      <wp:lineTo x="12940" y="21251"/>
                      <wp:lineTo x="14605" y="21251"/>
                      <wp:lineTo x="15117" y="15194"/>
                      <wp:lineTo x="14733" y="13962"/>
                      <wp:lineTo x="14477" y="13551"/>
                      <wp:lineTo x="16399" y="12627"/>
                      <wp:lineTo x="16655" y="11909"/>
                      <wp:lineTo x="15630" y="11909"/>
                      <wp:lineTo x="14349" y="10266"/>
                      <wp:lineTo x="14349" y="1027"/>
                      <wp:lineTo x="13836" y="411"/>
                      <wp:lineTo x="12683" y="205"/>
                      <wp:lineTo x="7943" y="205"/>
                    </wp:wrapPolygon>
                  </wp:wrapTight>
                  <wp:docPr id="63951094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1830" cy="40081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32DB58DD" w14:textId="18AFD8B6" w:rsidR="002C6E67" w:rsidRDefault="00D90DC7">
            <w:pPr>
              <w:rPr>
                <w:b/>
                <w:bCs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52D37D16" wp14:editId="1B6F2018">
                      <wp:simplePos x="0" y="0"/>
                      <wp:positionH relativeFrom="column">
                        <wp:posOffset>1680845</wp:posOffset>
                      </wp:positionH>
                      <wp:positionV relativeFrom="paragraph">
                        <wp:posOffset>149225</wp:posOffset>
                      </wp:positionV>
                      <wp:extent cx="1043940" cy="1215390"/>
                      <wp:effectExtent l="38100" t="0" r="22860" b="60960"/>
                      <wp:wrapNone/>
                      <wp:docPr id="1489493803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043940" cy="121539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shape w14:anchorId="23CA4259" id="Straight Arrow Connector 41" o:spid="_x0000_s1026" type="#_x0000_t32" style="position:absolute;margin-left:132.35pt;margin-top:11.75pt;width:82.2pt;height:95.7pt;flip:x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" strokecolor="#e00" strokeweight=".5pt">
                      <v:stroke endarrow="block" joinstyle="miter"/>
                    </v:shape>
                  </w:pict>
                </mc:Fallback>
              </mc:AlternateContent>
            </w: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5344" behindDoc="0" locked="0" layoutInCell="1" allowOverlap="1" wp14:anchorId="66D2E129" wp14:editId="29EF2665">
                      <wp:simplePos x="0" y="0"/>
                      <wp:positionH relativeFrom="column">
                        <wp:posOffset>2675890</wp:posOffset>
                      </wp:positionH>
                      <wp:positionV relativeFrom="paragraph">
                        <wp:posOffset>17145</wp:posOffset>
                      </wp:positionV>
                      <wp:extent cx="1813560" cy="1659194"/>
                      <wp:effectExtent l="0" t="0" r="15240" b="17780"/>
                      <wp:wrapNone/>
                      <wp:docPr id="1985696349" name="Text Box 19856963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13560" cy="165919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4689727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50MM VELCRO HOOK</w:t>
                                  </w:r>
                                </w:p>
                                <w:p w14:paraId="2B7B74CF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/ MC TROPIC</w:t>
                                  </w:r>
                                </w:p>
                                <w:p w14:paraId="3A3CE12C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4C9722C2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TFP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/MCAM</w:t>
                                  </w:r>
                                </w:p>
                                <w:p w14:paraId="5D1D5B25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CBK</w:t>
                                  </w:r>
                                </w:p>
                                <w:p w14:paraId="4A3E7F25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5AA08D13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5C50FB8D" w14:textId="77777777" w:rsidR="00D90DC7" w:rsidRPr="00423645" w:rsidRDefault="00D90DC7" w:rsidP="00D90DC7"/>
                                <w:p w14:paraId="29CF2E69" w14:textId="77777777" w:rsidR="00D90DC7" w:rsidRPr="00423645" w:rsidRDefault="00D90DC7" w:rsidP="00D90DC7"/>
                                <w:p w14:paraId="0C3431FD" w14:textId="77777777" w:rsidR="00D90DC7" w:rsidRPr="00423645" w:rsidRDefault="00D90DC7" w:rsidP="00D90DC7"/>
                                <w:p w14:paraId="496E6118" w14:textId="77777777" w:rsidR="00D90DC7" w:rsidRPr="00423645" w:rsidRDefault="00D90DC7" w:rsidP="00D90DC7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D2E129" id="Text Box 1985696349" o:spid="_x0000_s1035" type="#_x0000_t202" style="position:absolute;margin-left:210.7pt;margin-top:1.35pt;width:142.8pt;height:130.6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" fillcolor="white [3201]" strokeweight=".5pt">
                      <v:textbox>
                        <w:txbxContent>
                          <w:p w14:paraId="34689727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50MM VELCRO HOOK</w:t>
                            </w:r>
                          </w:p>
                          <w:p w14:paraId="2B7B74CF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/ MC TROPIC</w:t>
                            </w:r>
                          </w:p>
                          <w:p w14:paraId="3A3CE12C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4C9722C2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TFP</w:t>
                            </w:r>
                            <w:r>
                              <w:rPr>
                                <w:rFonts w:ascii="Arial" w:hAnsi="Arial" w:cs="Arial"/>
                              </w:rPr>
                              <w:t>/MCAM</w:t>
                            </w:r>
                          </w:p>
                          <w:p w14:paraId="5D1D5B25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CBK</w:t>
                            </w:r>
                          </w:p>
                          <w:p w14:paraId="4A3E7F25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5AA08D13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5C50FB8D" w14:textId="77777777" w:rsidR="00D90DC7" w:rsidRPr="00423645" w:rsidRDefault="00D90DC7" w:rsidP="00D90DC7"/>
                          <w:p w14:paraId="29CF2E69" w14:textId="77777777" w:rsidR="00D90DC7" w:rsidRPr="00423645" w:rsidRDefault="00D90DC7" w:rsidP="00D90DC7"/>
                          <w:p w14:paraId="0C3431FD" w14:textId="77777777" w:rsidR="00D90DC7" w:rsidRPr="00423645" w:rsidRDefault="00D90DC7" w:rsidP="00D90DC7"/>
                          <w:p w14:paraId="496E6118" w14:textId="77777777" w:rsidR="00D90DC7" w:rsidRPr="00423645" w:rsidRDefault="00D90DC7" w:rsidP="00D90DC7"/>
                        </w:txbxContent>
                      </v:textbox>
                    </v:shape>
                  </w:pict>
                </mc:Fallback>
              </mc:AlternateContent>
            </w:r>
          </w:p>
          <w:p w14:paraId="52FE7638" w14:textId="515C6081" w:rsidR="002C6E67" w:rsidRDefault="002C6E67">
            <w:pPr>
              <w:rPr>
                <w:b/>
                <w:bCs/>
              </w:rPr>
            </w:pPr>
          </w:p>
          <w:p w14:paraId="2C354E3C" w14:textId="7FD4451B" w:rsidR="002C6E67" w:rsidRDefault="002C6E67">
            <w:pPr>
              <w:rPr>
                <w:b/>
                <w:bCs/>
              </w:rPr>
            </w:pPr>
          </w:p>
          <w:p w14:paraId="723DBA15" w14:textId="039D396A" w:rsidR="002C6E67" w:rsidRDefault="002C6E67">
            <w:pPr>
              <w:rPr>
                <w:b/>
                <w:bCs/>
              </w:rPr>
            </w:pPr>
          </w:p>
          <w:p w14:paraId="451FD040" w14:textId="20981507" w:rsidR="002C6E67" w:rsidRDefault="002C6E67">
            <w:pPr>
              <w:rPr>
                <w:b/>
                <w:bCs/>
              </w:rPr>
            </w:pPr>
          </w:p>
          <w:p w14:paraId="65243544" w14:textId="08601A1A" w:rsidR="002C6E67" w:rsidRPr="002C6E67" w:rsidRDefault="002C6E67" w:rsidP="002C6E67">
            <w:pPr>
              <w:rPr>
                <w:b/>
                <w:bCs/>
              </w:rPr>
            </w:pPr>
          </w:p>
          <w:p w14:paraId="3BD206A5" w14:textId="34C28C33" w:rsidR="002C6E67" w:rsidRDefault="002C6E67">
            <w:pPr>
              <w:rPr>
                <w:b/>
                <w:bCs/>
              </w:rPr>
            </w:pPr>
          </w:p>
          <w:p w14:paraId="0C6AE229" w14:textId="3F91616D" w:rsidR="002C6E67" w:rsidRDefault="002C6E67">
            <w:pPr>
              <w:rPr>
                <w:b/>
                <w:bCs/>
              </w:rPr>
            </w:pPr>
          </w:p>
          <w:p w14:paraId="0202CC9F" w14:textId="0936CD64" w:rsidR="002C6E67" w:rsidRDefault="00D90DC7">
            <w:pPr>
              <w:rPr>
                <w:b/>
                <w:bCs/>
              </w:rPr>
            </w:pP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7FDE943A" wp14:editId="7B6A8115">
                      <wp:simplePos x="0" y="0"/>
                      <wp:positionH relativeFrom="column">
                        <wp:posOffset>3376930</wp:posOffset>
                      </wp:positionH>
                      <wp:positionV relativeFrom="paragraph">
                        <wp:posOffset>185420</wp:posOffset>
                      </wp:positionV>
                      <wp:extent cx="1813560" cy="1659194"/>
                      <wp:effectExtent l="0" t="0" r="15240" b="17780"/>
                      <wp:wrapNone/>
                      <wp:docPr id="735030367" name="Text Box 7350303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13560" cy="165919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3DFE5BC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50MM VELCRO LOOP</w:t>
                                  </w:r>
                                </w:p>
                                <w:p w14:paraId="2F7D2DB2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/ MC TROPIC</w:t>
                                  </w:r>
                                </w:p>
                                <w:p w14:paraId="704EDBAE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1C4E9022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TFP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/MCAM</w:t>
                                  </w:r>
                                </w:p>
                                <w:p w14:paraId="0CFC2DD0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CBK</w:t>
                                  </w:r>
                                </w:p>
                                <w:p w14:paraId="417646A6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71813015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041E9769" w14:textId="77777777" w:rsidR="00D90DC7" w:rsidRPr="00423645" w:rsidRDefault="00D90DC7" w:rsidP="00D90DC7"/>
                                <w:p w14:paraId="24A33B56" w14:textId="77777777" w:rsidR="00D90DC7" w:rsidRPr="00423645" w:rsidRDefault="00D90DC7" w:rsidP="00D90DC7"/>
                                <w:p w14:paraId="252821D1" w14:textId="77777777" w:rsidR="00D90DC7" w:rsidRPr="00423645" w:rsidRDefault="00D90DC7" w:rsidP="00D90DC7"/>
                                <w:p w14:paraId="0FA62506" w14:textId="77777777" w:rsidR="00D90DC7" w:rsidRPr="00423645" w:rsidRDefault="00D90DC7" w:rsidP="00D90DC7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FDE943A" id="Text Box 735030367" o:spid="_x0000_s1036" type="#_x0000_t202" style="position:absolute;margin-left:265.9pt;margin-top:14.6pt;width:142.8pt;height:130.6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" fillcolor="white [3201]" strokeweight=".5pt">
                      <v:textbox>
                        <w:txbxContent>
                          <w:p w14:paraId="33DFE5BC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50MM VELCRO LOOP</w:t>
                            </w:r>
                          </w:p>
                          <w:p w14:paraId="2F7D2DB2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/ MC TROPIC</w:t>
                            </w:r>
                          </w:p>
                          <w:p w14:paraId="704EDBAE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1C4E9022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TFP</w:t>
                            </w:r>
                            <w:r>
                              <w:rPr>
                                <w:rFonts w:ascii="Arial" w:hAnsi="Arial" w:cs="Arial"/>
                              </w:rPr>
                              <w:t>/MCAM</w:t>
                            </w:r>
                          </w:p>
                          <w:p w14:paraId="0CFC2DD0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CBK</w:t>
                            </w:r>
                          </w:p>
                          <w:p w14:paraId="417646A6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71813015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041E9769" w14:textId="77777777" w:rsidR="00D90DC7" w:rsidRPr="00423645" w:rsidRDefault="00D90DC7" w:rsidP="00D90DC7"/>
                          <w:p w14:paraId="24A33B56" w14:textId="77777777" w:rsidR="00D90DC7" w:rsidRPr="00423645" w:rsidRDefault="00D90DC7" w:rsidP="00D90DC7"/>
                          <w:p w14:paraId="252821D1" w14:textId="77777777" w:rsidR="00D90DC7" w:rsidRPr="00423645" w:rsidRDefault="00D90DC7" w:rsidP="00D90DC7"/>
                          <w:p w14:paraId="0FA62506" w14:textId="77777777" w:rsidR="00D90DC7" w:rsidRPr="00423645" w:rsidRDefault="00D90DC7" w:rsidP="00D90DC7"/>
                        </w:txbxContent>
                      </v:textbox>
                    </v:shape>
                  </w:pict>
                </mc:Fallback>
              </mc:AlternateContent>
            </w:r>
          </w:p>
          <w:p w14:paraId="3BF9AF6C" w14:textId="167225F6" w:rsidR="002C6E67" w:rsidRDefault="00D90DC7">
            <w:pPr>
              <w:rPr>
                <w:b/>
                <w:bCs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3BA48DEF" wp14:editId="008CCB97">
                      <wp:simplePos x="0" y="0"/>
                      <wp:positionH relativeFrom="column">
                        <wp:posOffset>1726565</wp:posOffset>
                      </wp:positionH>
                      <wp:positionV relativeFrom="paragraph">
                        <wp:posOffset>140335</wp:posOffset>
                      </wp:positionV>
                      <wp:extent cx="1699260" cy="880110"/>
                      <wp:effectExtent l="38100" t="0" r="15240" b="53340"/>
                      <wp:wrapNone/>
                      <wp:docPr id="1066411680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699260" cy="88011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shape w14:anchorId="08BF85EA" id="Straight Arrow Connector 41" o:spid="_x0000_s1026" type="#_x0000_t32" style="position:absolute;margin-left:135.95pt;margin-top:11.05pt;width:133.8pt;height:69.3pt;flip:x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" strokecolor="#e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40AB4809" w14:textId="77777777" w:rsidR="002C6E67" w:rsidRDefault="002C6E67">
            <w:pPr>
              <w:rPr>
                <w:b/>
                <w:bCs/>
              </w:rPr>
            </w:pPr>
          </w:p>
          <w:p w14:paraId="7A83B477" w14:textId="77777777" w:rsidR="002C6E67" w:rsidRDefault="002C6E67">
            <w:pPr>
              <w:rPr>
                <w:b/>
                <w:bCs/>
              </w:rPr>
            </w:pPr>
          </w:p>
          <w:p w14:paraId="41C26E81" w14:textId="77777777" w:rsidR="002C6E67" w:rsidRDefault="002C6E67">
            <w:pPr>
              <w:rPr>
                <w:b/>
                <w:bCs/>
              </w:rPr>
            </w:pPr>
          </w:p>
          <w:p w14:paraId="79B65424" w14:textId="77777777" w:rsidR="002C6E67" w:rsidRDefault="002C6E67">
            <w:pPr>
              <w:rPr>
                <w:b/>
                <w:bCs/>
              </w:rPr>
            </w:pPr>
          </w:p>
          <w:p w14:paraId="010D8238" w14:textId="77777777" w:rsidR="002C6E67" w:rsidRDefault="002C6E67">
            <w:pPr>
              <w:rPr>
                <w:b/>
                <w:bCs/>
              </w:rPr>
            </w:pPr>
          </w:p>
          <w:p w14:paraId="5D9859AD" w14:textId="77777777" w:rsidR="002C6E67" w:rsidRDefault="002C6E67">
            <w:pPr>
              <w:rPr>
                <w:b/>
                <w:bCs/>
              </w:rPr>
            </w:pPr>
          </w:p>
          <w:p w14:paraId="7ED2886C" w14:textId="2CE33778" w:rsidR="00B42B2E" w:rsidRPr="002C6E67" w:rsidRDefault="00B42B2E">
            <w:pPr>
              <w:rPr>
                <w:b/>
                <w:bCs/>
              </w:rPr>
            </w:pPr>
          </w:p>
        </w:tc>
      </w:tr>
      <w:tr w:rsidR="00D90DC7" w14:paraId="59346E82" w14:textId="77777777" w:rsidTr="00D90DC7">
        <w:tc>
          <w:tcPr>
            <w:tcW w:w="9350" w:type="dxa"/>
            <w:shd w:val="clear" w:color="auto" w:fill="DEEAF6" w:themeFill="accent1" w:themeFillTint="33"/>
          </w:tcPr>
          <w:p w14:paraId="28D6F2FC" w14:textId="41635B7D" w:rsidR="00D90DC7" w:rsidRPr="00D90DC7" w:rsidRDefault="00D90DC7">
            <w:pPr>
              <w:rPr>
                <w:bCs/>
              </w:rPr>
            </w:pPr>
            <w:r w:rsidRPr="00D90DC7">
              <w:rPr>
                <w:bCs/>
                <w:kern w:val="2"/>
                <w14:ligatures w14:val="standard"/>
              </w:rPr>
              <w:lastRenderedPageBreak/>
              <w:t>Images</w:t>
            </w:r>
          </w:p>
        </w:tc>
      </w:tr>
      <w:tr w:rsidR="00D90DC7" w14:paraId="16929CE8" w14:textId="77777777" w:rsidTr="00D90DC7">
        <w:trPr>
          <w:trHeight w:val="12491"/>
        </w:trPr>
        <w:tc>
          <w:tcPr>
            <w:tcW w:w="9350" w:type="dxa"/>
          </w:tcPr>
          <w:p w14:paraId="3FC6D19B" w14:textId="79A4C413" w:rsidR="00D90DC7" w:rsidRDefault="00D90DC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5824" behindDoc="0" locked="0" layoutInCell="1" allowOverlap="1" wp14:anchorId="45A17203" wp14:editId="48E2F44A">
                      <wp:simplePos x="0" y="0"/>
                      <wp:positionH relativeFrom="column">
                        <wp:posOffset>1486038</wp:posOffset>
                      </wp:positionH>
                      <wp:positionV relativeFrom="paragraph">
                        <wp:posOffset>162643</wp:posOffset>
                      </wp:positionV>
                      <wp:extent cx="2251876" cy="1047087"/>
                      <wp:effectExtent l="38100" t="0" r="15240" b="58420"/>
                      <wp:wrapNone/>
                      <wp:docPr id="2096833734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251876" cy="1047087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shape w14:anchorId="26B5F766" id="Straight Arrow Connector 41" o:spid="_x0000_s1026" type="#_x0000_t32" style="position:absolute;margin-left:117pt;margin-top:12.8pt;width:177.3pt;height:82.45pt;flip:x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" strokecolor="#e00" strokeweight=".5pt">
                      <v:stroke endarrow="block" joinstyle="miter"/>
                    </v:shape>
                  </w:pict>
                </mc:Fallback>
              </mc:AlternateContent>
            </w: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9680" behindDoc="0" locked="0" layoutInCell="1" allowOverlap="1" wp14:anchorId="289498AE" wp14:editId="76191779">
                      <wp:simplePos x="0" y="0"/>
                      <wp:positionH relativeFrom="column">
                        <wp:posOffset>3689267</wp:posOffset>
                      </wp:positionH>
                      <wp:positionV relativeFrom="paragraph">
                        <wp:posOffset>35753</wp:posOffset>
                      </wp:positionV>
                      <wp:extent cx="1968500" cy="2604135"/>
                      <wp:effectExtent l="0" t="0" r="12700" b="24765"/>
                      <wp:wrapNone/>
                      <wp:docPr id="933616659" name="Text Box 93361665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68500" cy="260413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70FD3A3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B52 SQUADRON</w:t>
                                  </w:r>
                                </w:p>
                                <w:p w14:paraId="0536B783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</w:p>
                                <w:p w14:paraId="1F2ABEE9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45EAAB77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MC TROPIC</w:t>
                                  </w:r>
                                </w:p>
                                <w:p w14:paraId="56C0BE42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MC TROPIC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</w:t>
                                  </w:r>
                                </w:p>
                                <w:p w14:paraId="3B4FD580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TFP</w:t>
                                  </w:r>
                                </w:p>
                                <w:p w14:paraId="00BE5C15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TFP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</w:t>
                                  </w:r>
                                </w:p>
                                <w:p w14:paraId="21DF372C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0B54468A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3B22D9E9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MCAM</w:t>
                                  </w:r>
                                </w:p>
                                <w:p w14:paraId="430EA390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MCAM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</w:t>
                                  </w:r>
                                </w:p>
                                <w:p w14:paraId="23A59A4A" w14:textId="77777777" w:rsidR="00D90DC7" w:rsidRPr="00423645" w:rsidRDefault="00D90DC7" w:rsidP="00D90DC7"/>
                                <w:p w14:paraId="231CCD98" w14:textId="77777777" w:rsidR="00D90DC7" w:rsidRPr="00423645" w:rsidRDefault="00D90DC7" w:rsidP="00D90DC7"/>
                                <w:p w14:paraId="2308095A" w14:textId="77777777" w:rsidR="00D90DC7" w:rsidRPr="00423645" w:rsidRDefault="00D90DC7" w:rsidP="00D90DC7"/>
                                <w:p w14:paraId="065B7FF7" w14:textId="77777777" w:rsidR="00D90DC7" w:rsidRPr="00423645" w:rsidRDefault="00D90DC7" w:rsidP="00D90DC7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9498AE" id="Text Box 933616659" o:spid="_x0000_s1037" type="#_x0000_t202" style="position:absolute;margin-left:290.5pt;margin-top:2.8pt;width:155pt;height:205.0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" fillcolor="white [3201]" strokeweight=".5pt">
                      <v:textbox>
                        <w:txbxContent>
                          <w:p w14:paraId="070FD3A3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B52 SQUADRON</w:t>
                            </w:r>
                          </w:p>
                          <w:p w14:paraId="0536B783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</w:p>
                          <w:p w14:paraId="1F2ABEE9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45EAAB77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MC TROPIC</w:t>
                            </w:r>
                          </w:p>
                          <w:p w14:paraId="56C0BE42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MC TROPIC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  <w:p w14:paraId="3B4FD580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TFP</w:t>
                            </w:r>
                          </w:p>
                          <w:p w14:paraId="00BE5C15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TFP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  <w:p w14:paraId="21DF372C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0B54468A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3B22D9E9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MCAM</w:t>
                            </w:r>
                          </w:p>
                          <w:p w14:paraId="430EA390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MCAM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</w:t>
                            </w:r>
                          </w:p>
                          <w:p w14:paraId="23A59A4A" w14:textId="77777777" w:rsidR="00D90DC7" w:rsidRPr="00423645" w:rsidRDefault="00D90DC7" w:rsidP="00D90DC7"/>
                          <w:p w14:paraId="231CCD98" w14:textId="77777777" w:rsidR="00D90DC7" w:rsidRPr="00423645" w:rsidRDefault="00D90DC7" w:rsidP="00D90DC7"/>
                          <w:p w14:paraId="2308095A" w14:textId="77777777" w:rsidR="00D90DC7" w:rsidRPr="00423645" w:rsidRDefault="00D90DC7" w:rsidP="00D90DC7"/>
                          <w:p w14:paraId="065B7FF7" w14:textId="77777777" w:rsidR="00D90DC7" w:rsidRPr="00423645" w:rsidRDefault="00D90DC7" w:rsidP="00D90DC7"/>
                        </w:txbxContent>
                      </v:textbox>
                    </v:shape>
                  </w:pict>
                </mc:Fallback>
              </mc:AlternateContent>
            </w:r>
            <w:r w:rsidRPr="00D90DC7">
              <w:rPr>
                <w:noProof/>
              </w:rPr>
              <w:drawing>
                <wp:anchor distT="0" distB="0" distL="114300" distR="114300" simplePos="0" relativeHeight="251714560" behindDoc="1" locked="0" layoutInCell="1" allowOverlap="1" wp14:anchorId="2D0FD62D" wp14:editId="661603AE">
                  <wp:simplePos x="0" y="0"/>
                  <wp:positionH relativeFrom="column">
                    <wp:posOffset>-88044</wp:posOffset>
                  </wp:positionH>
                  <wp:positionV relativeFrom="paragraph">
                    <wp:posOffset>194</wp:posOffset>
                  </wp:positionV>
                  <wp:extent cx="2386330" cy="3879850"/>
                  <wp:effectExtent l="0" t="0" r="0" b="0"/>
                  <wp:wrapTight wrapText="bothSides">
                    <wp:wrapPolygon edited="0">
                      <wp:start x="10691" y="0"/>
                      <wp:lineTo x="9311" y="742"/>
                      <wp:lineTo x="7932" y="1697"/>
                      <wp:lineTo x="5518" y="4242"/>
                      <wp:lineTo x="4828" y="5197"/>
                      <wp:lineTo x="3276" y="6894"/>
                      <wp:lineTo x="2414" y="7424"/>
                      <wp:lineTo x="2069" y="7954"/>
                      <wp:lineTo x="2069" y="8803"/>
                      <wp:lineTo x="4828" y="10287"/>
                      <wp:lineTo x="4311" y="11030"/>
                      <wp:lineTo x="3104" y="11984"/>
                      <wp:lineTo x="2414" y="13681"/>
                      <wp:lineTo x="2586" y="17075"/>
                      <wp:lineTo x="1724" y="18772"/>
                      <wp:lineTo x="1724" y="18984"/>
                      <wp:lineTo x="2414" y="20469"/>
                      <wp:lineTo x="4311" y="21211"/>
                      <wp:lineTo x="4483" y="21423"/>
                      <wp:lineTo x="5863" y="21423"/>
                      <wp:lineTo x="9656" y="21211"/>
                      <wp:lineTo x="16209" y="20787"/>
                      <wp:lineTo x="16553" y="20469"/>
                      <wp:lineTo x="17416" y="19302"/>
                      <wp:lineTo x="17416" y="10287"/>
                      <wp:lineTo x="18278" y="9863"/>
                      <wp:lineTo x="18623" y="9121"/>
                      <wp:lineTo x="17761" y="7424"/>
                      <wp:lineTo x="17416" y="3500"/>
                      <wp:lineTo x="16726" y="2545"/>
                      <wp:lineTo x="16209" y="1485"/>
                      <wp:lineTo x="13622" y="212"/>
                      <wp:lineTo x="12588" y="0"/>
                      <wp:lineTo x="10691" y="0"/>
                    </wp:wrapPolygon>
                  </wp:wrapTight>
                  <wp:docPr id="219530231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6330" cy="3879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E795957" w14:textId="407DD2C0" w:rsidR="00D90DC7" w:rsidRPr="00D90DC7" w:rsidRDefault="00D90DC7" w:rsidP="00D90DC7"/>
          <w:p w14:paraId="0BE82A2E" w14:textId="34B79DDD" w:rsidR="00D90DC7" w:rsidRPr="00D90DC7" w:rsidRDefault="00D90DC7" w:rsidP="00D90DC7"/>
          <w:p w14:paraId="72299CCB" w14:textId="042879E7" w:rsidR="00D90DC7" w:rsidRPr="00D90DC7" w:rsidRDefault="00D90DC7" w:rsidP="00D90DC7"/>
          <w:p w14:paraId="297FE4BC" w14:textId="03067CA8" w:rsidR="00D90DC7" w:rsidRPr="00D90DC7" w:rsidRDefault="00D90DC7" w:rsidP="00D90DC7"/>
          <w:p w14:paraId="2A0EBFBF" w14:textId="6E68DF9B" w:rsidR="00D90DC7" w:rsidRPr="00D90DC7" w:rsidRDefault="00D90DC7" w:rsidP="00D90DC7"/>
          <w:p w14:paraId="0718B842" w14:textId="2766C2F3" w:rsidR="00D90DC7" w:rsidRPr="00D90DC7" w:rsidRDefault="00D90DC7" w:rsidP="00D90DC7"/>
          <w:p w14:paraId="69B247A5" w14:textId="56AC0168" w:rsidR="00D90DC7" w:rsidRPr="00D90DC7" w:rsidRDefault="00D90DC7" w:rsidP="00D90DC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9920" behindDoc="0" locked="0" layoutInCell="1" allowOverlap="1" wp14:anchorId="6EFFE6C5" wp14:editId="03908F54">
                      <wp:simplePos x="0" y="0"/>
                      <wp:positionH relativeFrom="column">
                        <wp:posOffset>1128229</wp:posOffset>
                      </wp:positionH>
                      <wp:positionV relativeFrom="paragraph">
                        <wp:posOffset>62505</wp:posOffset>
                      </wp:positionV>
                      <wp:extent cx="971716" cy="2379097"/>
                      <wp:effectExtent l="38100" t="38100" r="19050" b="21590"/>
                      <wp:wrapNone/>
                      <wp:docPr id="124259778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971716" cy="2379097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shape w14:anchorId="524C333D" id="Straight Arrow Connector 41" o:spid="_x0000_s1026" type="#_x0000_t32" style="position:absolute;margin-left:88.85pt;margin-top:4.9pt;width:76.5pt;height:187.35pt;flip:x y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" strokecolor="#e00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7872" behindDoc="0" locked="0" layoutInCell="1" allowOverlap="1" wp14:anchorId="573D7125" wp14:editId="5BC06E8C">
                      <wp:simplePos x="0" y="0"/>
                      <wp:positionH relativeFrom="column">
                        <wp:posOffset>1764334</wp:posOffset>
                      </wp:positionH>
                      <wp:positionV relativeFrom="paragraph">
                        <wp:posOffset>13362</wp:posOffset>
                      </wp:positionV>
                      <wp:extent cx="1401086" cy="1410473"/>
                      <wp:effectExtent l="38100" t="38100" r="27940" b="18415"/>
                      <wp:wrapNone/>
                      <wp:docPr id="1740247015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401086" cy="1410473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shape w14:anchorId="6CE0356A" id="Straight Arrow Connector 41" o:spid="_x0000_s1026" type="#_x0000_t32" style="position:absolute;margin-left:138.9pt;margin-top:1.05pt;width:110.3pt;height:111.05pt;flip:x y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" strokecolor="#e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209A89BC" w14:textId="563AE021" w:rsidR="00D90DC7" w:rsidRPr="00D90DC7" w:rsidRDefault="00D90DC7" w:rsidP="00D90DC7"/>
          <w:p w14:paraId="74892FB7" w14:textId="67147BBA" w:rsidR="00D90DC7" w:rsidRPr="00D90DC7" w:rsidRDefault="00D90DC7" w:rsidP="00D90DC7"/>
          <w:p w14:paraId="506138AB" w14:textId="5F2CD9CA" w:rsidR="00D90DC7" w:rsidRPr="00D90DC7" w:rsidRDefault="00D90DC7" w:rsidP="00D90DC7"/>
          <w:p w14:paraId="5772CBB0" w14:textId="07885272" w:rsidR="00D90DC7" w:rsidRPr="00D90DC7" w:rsidRDefault="00D90DC7" w:rsidP="00D90DC7"/>
          <w:p w14:paraId="28CC9CDF" w14:textId="2D7EA143" w:rsidR="00D90DC7" w:rsidRPr="00D90DC7" w:rsidRDefault="00D90DC7" w:rsidP="00D90DC7"/>
          <w:p w14:paraId="53685E11" w14:textId="6DFD3FFC" w:rsidR="00D90DC7" w:rsidRPr="00D90DC7" w:rsidRDefault="00D90DC7" w:rsidP="00D90DC7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7632" behindDoc="0" locked="0" layoutInCell="1" allowOverlap="1" wp14:anchorId="09D0177E" wp14:editId="2647C4C4">
                      <wp:simplePos x="0" y="0"/>
                      <wp:positionH relativeFrom="column">
                        <wp:posOffset>3093251</wp:posOffset>
                      </wp:positionH>
                      <wp:positionV relativeFrom="paragraph">
                        <wp:posOffset>105659</wp:posOffset>
                      </wp:positionV>
                      <wp:extent cx="2472856" cy="1200647"/>
                      <wp:effectExtent l="0" t="0" r="22860" b="19050"/>
                      <wp:wrapNone/>
                      <wp:docPr id="333823341" name="Text Box 3338233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72856" cy="120064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47EA2D0" w14:textId="3C383476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CORD LOCK (350-6000)</w:t>
                                  </w:r>
                                </w:p>
                                <w:p w14:paraId="1938D750" w14:textId="403B52BE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/ MC TROPIC / TFP / MCAM</w:t>
                                  </w:r>
                                </w:p>
                                <w:p w14:paraId="34A8D20F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162A46F0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6EF03176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0FA678A0" w14:textId="77777777" w:rsidR="00D90DC7" w:rsidRPr="00423645" w:rsidRDefault="00D90DC7" w:rsidP="00D90DC7"/>
                                <w:p w14:paraId="006E563D" w14:textId="77777777" w:rsidR="00D90DC7" w:rsidRPr="00423645" w:rsidRDefault="00D90DC7" w:rsidP="00D90DC7"/>
                                <w:p w14:paraId="23EF19E9" w14:textId="77777777" w:rsidR="00D90DC7" w:rsidRPr="00423645" w:rsidRDefault="00D90DC7" w:rsidP="00D90DC7"/>
                                <w:p w14:paraId="26C1B885" w14:textId="77777777" w:rsidR="00D90DC7" w:rsidRPr="00423645" w:rsidRDefault="00D90DC7" w:rsidP="00D90DC7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9D0177E" id="Text Box 333823341" o:spid="_x0000_s1038" type="#_x0000_t202" style="position:absolute;margin-left:243.55pt;margin-top:8.3pt;width:194.7pt;height:94.5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" fillcolor="white [3201]" strokeweight=".5pt">
                      <v:textbox>
                        <w:txbxContent>
                          <w:p w14:paraId="547EA2D0" w14:textId="3C383476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CORD LOCK (350-6000)</w:t>
                            </w:r>
                          </w:p>
                          <w:p w14:paraId="1938D750" w14:textId="403B52BE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/ MC TROPIC / TFP / MCAM</w:t>
                            </w:r>
                          </w:p>
                          <w:p w14:paraId="34A8D20F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162A46F0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6EF03176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0FA678A0" w14:textId="77777777" w:rsidR="00D90DC7" w:rsidRPr="00423645" w:rsidRDefault="00D90DC7" w:rsidP="00D90DC7"/>
                          <w:p w14:paraId="006E563D" w14:textId="77777777" w:rsidR="00D90DC7" w:rsidRPr="00423645" w:rsidRDefault="00D90DC7" w:rsidP="00D90DC7"/>
                          <w:p w14:paraId="23EF19E9" w14:textId="77777777" w:rsidR="00D90DC7" w:rsidRPr="00423645" w:rsidRDefault="00D90DC7" w:rsidP="00D90DC7"/>
                          <w:p w14:paraId="26C1B885" w14:textId="77777777" w:rsidR="00D90DC7" w:rsidRPr="00423645" w:rsidRDefault="00D90DC7" w:rsidP="00D90DC7"/>
                        </w:txbxContent>
                      </v:textbox>
                    </v:shape>
                  </w:pict>
                </mc:Fallback>
              </mc:AlternateContent>
            </w:r>
          </w:p>
          <w:p w14:paraId="66B694E3" w14:textId="5211E029" w:rsidR="00D90DC7" w:rsidRPr="00D90DC7" w:rsidRDefault="00D90DC7" w:rsidP="00D90DC7"/>
          <w:p w14:paraId="51884445" w14:textId="77777777" w:rsidR="00D90DC7" w:rsidRPr="00D90DC7" w:rsidRDefault="00D90DC7" w:rsidP="00D90DC7"/>
          <w:p w14:paraId="3C245E84" w14:textId="1184C267" w:rsidR="00D90DC7" w:rsidRPr="00D90DC7" w:rsidRDefault="00D90DC7" w:rsidP="00D90DC7"/>
          <w:p w14:paraId="1A50DA37" w14:textId="706CD652" w:rsidR="00D90DC7" w:rsidRDefault="00D90DC7"/>
          <w:p w14:paraId="53984D0B" w14:textId="1A670034" w:rsidR="00D90DC7" w:rsidRPr="00D90DC7" w:rsidRDefault="00D90DC7" w:rsidP="00D90DC7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 wp14:anchorId="71037D7B" wp14:editId="6F9B620E">
                      <wp:simplePos x="0" y="0"/>
                      <wp:positionH relativeFrom="column">
                        <wp:posOffset>1081598</wp:posOffset>
                      </wp:positionH>
                      <wp:positionV relativeFrom="paragraph">
                        <wp:posOffset>117419</wp:posOffset>
                      </wp:positionV>
                      <wp:extent cx="1908975" cy="1659194"/>
                      <wp:effectExtent l="0" t="0" r="15240" b="17780"/>
                      <wp:wrapNone/>
                      <wp:docPr id="219079840" name="Text Box 2190798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08975" cy="165919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D70D59F" w14:textId="698D51BB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2.8MM ELASTIC STRING</w:t>
                                  </w:r>
                                </w:p>
                                <w:p w14:paraId="0CBFE8C4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/ MC TROPIC</w:t>
                                  </w:r>
                                </w:p>
                                <w:p w14:paraId="39515CED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0166D302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TFP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/MCAM</w:t>
                                  </w:r>
                                </w:p>
                                <w:p w14:paraId="60B99E36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CBK</w:t>
                                  </w:r>
                                </w:p>
                                <w:p w14:paraId="4BF75715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6AD4A149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7A3C537E" w14:textId="77777777" w:rsidR="00D90DC7" w:rsidRPr="00423645" w:rsidRDefault="00D90DC7" w:rsidP="00D90DC7"/>
                                <w:p w14:paraId="775C1137" w14:textId="77777777" w:rsidR="00D90DC7" w:rsidRPr="00423645" w:rsidRDefault="00D90DC7" w:rsidP="00D90DC7"/>
                                <w:p w14:paraId="220D6258" w14:textId="77777777" w:rsidR="00D90DC7" w:rsidRPr="00423645" w:rsidRDefault="00D90DC7" w:rsidP="00D90DC7"/>
                                <w:p w14:paraId="76828B14" w14:textId="77777777" w:rsidR="00D90DC7" w:rsidRPr="00423645" w:rsidRDefault="00D90DC7" w:rsidP="00D90DC7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037D7B" id="Text Box 219079840" o:spid="_x0000_s1039" type="#_x0000_t202" style="position:absolute;margin-left:85.15pt;margin-top:9.25pt;width:150.3pt;height:130.6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" fillcolor="white [3201]" strokeweight=".5pt">
                      <v:textbox>
                        <w:txbxContent>
                          <w:p w14:paraId="1D70D59F" w14:textId="698D51BB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2.8MM ELASTIC STRING</w:t>
                            </w:r>
                          </w:p>
                          <w:p w14:paraId="0CBFE8C4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/ MC TROPIC</w:t>
                            </w:r>
                          </w:p>
                          <w:p w14:paraId="39515CED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0166D302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TFP</w:t>
                            </w:r>
                            <w:r>
                              <w:rPr>
                                <w:rFonts w:ascii="Arial" w:hAnsi="Arial" w:cs="Arial"/>
                              </w:rPr>
                              <w:t>/MCAM</w:t>
                            </w:r>
                          </w:p>
                          <w:p w14:paraId="60B99E36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CBK</w:t>
                            </w:r>
                          </w:p>
                          <w:p w14:paraId="4BF75715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6AD4A149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7A3C537E" w14:textId="77777777" w:rsidR="00D90DC7" w:rsidRPr="00423645" w:rsidRDefault="00D90DC7" w:rsidP="00D90DC7"/>
                          <w:p w14:paraId="775C1137" w14:textId="77777777" w:rsidR="00D90DC7" w:rsidRPr="00423645" w:rsidRDefault="00D90DC7" w:rsidP="00D90DC7"/>
                          <w:p w14:paraId="220D6258" w14:textId="77777777" w:rsidR="00D90DC7" w:rsidRPr="00423645" w:rsidRDefault="00D90DC7" w:rsidP="00D90DC7"/>
                          <w:p w14:paraId="76828B14" w14:textId="77777777" w:rsidR="00D90DC7" w:rsidRPr="00423645" w:rsidRDefault="00D90DC7" w:rsidP="00D90DC7"/>
                        </w:txbxContent>
                      </v:textbox>
                    </v:shape>
                  </w:pict>
                </mc:Fallback>
              </mc:AlternateContent>
            </w:r>
          </w:p>
          <w:p w14:paraId="024703C4" w14:textId="502B72C8" w:rsidR="00D90DC7" w:rsidRDefault="00D90DC7"/>
          <w:p w14:paraId="2CC601DE" w14:textId="5374B12C" w:rsidR="00D90DC7" w:rsidRDefault="00D90DC7" w:rsidP="00D90DC7"/>
          <w:p w14:paraId="6820C0BC" w14:textId="63E01079" w:rsidR="00D90DC7" w:rsidRDefault="00D90DC7" w:rsidP="00D90DC7"/>
          <w:p w14:paraId="443F05BE" w14:textId="69AC5B11" w:rsidR="00D90DC7" w:rsidRDefault="00D90DC7" w:rsidP="00D90DC7"/>
          <w:p w14:paraId="722CAB18" w14:textId="7C274F70" w:rsidR="00D90DC7" w:rsidRDefault="00D90DC7" w:rsidP="00D90DC7"/>
          <w:p w14:paraId="17CB9081" w14:textId="290DA493" w:rsidR="00D90DC7" w:rsidRDefault="00D90DC7" w:rsidP="00D90DC7"/>
          <w:p w14:paraId="2363817D" w14:textId="0B1F784C" w:rsidR="00D90DC7" w:rsidRDefault="00D90DC7" w:rsidP="00D90DC7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21728" behindDoc="0" locked="0" layoutInCell="1" allowOverlap="1" wp14:anchorId="53240070" wp14:editId="367A3B7E">
                      <wp:simplePos x="0" y="0"/>
                      <wp:positionH relativeFrom="column">
                        <wp:posOffset>3833136</wp:posOffset>
                      </wp:positionH>
                      <wp:positionV relativeFrom="paragraph">
                        <wp:posOffset>88182</wp:posOffset>
                      </wp:positionV>
                      <wp:extent cx="1813560" cy="2604654"/>
                      <wp:effectExtent l="0" t="0" r="15240" b="24765"/>
                      <wp:wrapNone/>
                      <wp:docPr id="1649933886" name="Text Box 164993388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13560" cy="260465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12B0026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500D CODURA </w:t>
                                  </w:r>
                                </w:p>
                                <w:p w14:paraId="09B16E93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</w:p>
                                <w:p w14:paraId="76EBBCCA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4CB684D9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MC TROPIC</w:t>
                                  </w:r>
                                </w:p>
                                <w:p w14:paraId="11134F3A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MC TROPIC</w:t>
                                  </w:r>
                                </w:p>
                                <w:p w14:paraId="2CD3281B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TFP</w:t>
                                  </w:r>
                                </w:p>
                                <w:p w14:paraId="3BB66AF3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TFP</w:t>
                                  </w:r>
                                </w:p>
                                <w:p w14:paraId="6031CFA1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71F74E25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TIGER STRIPE</w:t>
                                  </w:r>
                                </w:p>
                                <w:p w14:paraId="377DC88B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MCAM</w:t>
                                  </w:r>
                                </w:p>
                                <w:p w14:paraId="6F8353EF" w14:textId="77777777" w:rsidR="00D90DC7" w:rsidRPr="009A1384" w:rsidRDefault="00D90DC7" w:rsidP="00D90DC7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MCAM</w:t>
                                  </w:r>
                                </w:p>
                                <w:p w14:paraId="1C37F70E" w14:textId="77777777" w:rsidR="00D90DC7" w:rsidRPr="00423645" w:rsidRDefault="00D90DC7" w:rsidP="00D90DC7"/>
                                <w:p w14:paraId="2A0D980C" w14:textId="77777777" w:rsidR="00D90DC7" w:rsidRPr="00423645" w:rsidRDefault="00D90DC7" w:rsidP="00D90DC7"/>
                                <w:p w14:paraId="668ED488" w14:textId="77777777" w:rsidR="00D90DC7" w:rsidRPr="00423645" w:rsidRDefault="00D90DC7" w:rsidP="00D90DC7"/>
                                <w:p w14:paraId="107C4CE3" w14:textId="77777777" w:rsidR="00D90DC7" w:rsidRPr="00423645" w:rsidRDefault="00D90DC7" w:rsidP="00D90DC7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240070" id="Text Box 1649933886" o:spid="_x0000_s1040" type="#_x0000_t202" style="position:absolute;margin-left:301.8pt;margin-top:6.95pt;width:142.8pt;height:205.1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" fillcolor="white [3201]" strokeweight=".5pt">
                      <v:textbox>
                        <w:txbxContent>
                          <w:p w14:paraId="212B0026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500D CODURA </w:t>
                            </w:r>
                          </w:p>
                          <w:p w14:paraId="09B16E93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</w:p>
                          <w:p w14:paraId="76EBBCCA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4CB684D9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MC TROPIC</w:t>
                            </w:r>
                          </w:p>
                          <w:p w14:paraId="11134F3A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MC TROPIC</w:t>
                            </w:r>
                          </w:p>
                          <w:p w14:paraId="2CD3281B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TFP</w:t>
                            </w:r>
                          </w:p>
                          <w:p w14:paraId="3BB66AF3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TFP</w:t>
                            </w:r>
                          </w:p>
                          <w:p w14:paraId="6031CFA1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71F74E25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TIGER STRIPE</w:t>
                            </w:r>
                          </w:p>
                          <w:p w14:paraId="377DC88B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MCAM</w:t>
                            </w:r>
                          </w:p>
                          <w:p w14:paraId="6F8353EF" w14:textId="77777777" w:rsidR="00D90DC7" w:rsidRPr="009A1384" w:rsidRDefault="00D90DC7" w:rsidP="00D90DC7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MCAM</w:t>
                            </w:r>
                          </w:p>
                          <w:p w14:paraId="1C37F70E" w14:textId="77777777" w:rsidR="00D90DC7" w:rsidRPr="00423645" w:rsidRDefault="00D90DC7" w:rsidP="00D90DC7"/>
                          <w:p w14:paraId="2A0D980C" w14:textId="77777777" w:rsidR="00D90DC7" w:rsidRPr="00423645" w:rsidRDefault="00D90DC7" w:rsidP="00D90DC7"/>
                          <w:p w14:paraId="668ED488" w14:textId="77777777" w:rsidR="00D90DC7" w:rsidRPr="00423645" w:rsidRDefault="00D90DC7" w:rsidP="00D90DC7"/>
                          <w:p w14:paraId="107C4CE3" w14:textId="77777777" w:rsidR="00D90DC7" w:rsidRPr="00423645" w:rsidRDefault="00D90DC7" w:rsidP="00D90DC7"/>
                        </w:txbxContent>
                      </v:textbox>
                    </v:shape>
                  </w:pict>
                </mc:Fallback>
              </mc:AlternateContent>
            </w:r>
          </w:p>
          <w:p w14:paraId="21EE6B3D" w14:textId="27FC741D" w:rsidR="00D90DC7" w:rsidRDefault="00D90DC7" w:rsidP="00D90DC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 wp14:anchorId="47CD0125" wp14:editId="776CF503">
                      <wp:simplePos x="0" y="0"/>
                      <wp:positionH relativeFrom="column">
                        <wp:posOffset>1700723</wp:posOffset>
                      </wp:positionH>
                      <wp:positionV relativeFrom="paragraph">
                        <wp:posOffset>70706</wp:posOffset>
                      </wp:positionV>
                      <wp:extent cx="2156460" cy="745656"/>
                      <wp:effectExtent l="38100" t="0" r="15240" b="73660"/>
                      <wp:wrapNone/>
                      <wp:docPr id="1458889007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156460" cy="745656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shape w14:anchorId="488A9362" id="Straight Arrow Connector 41" o:spid="_x0000_s1026" type="#_x0000_t32" style="position:absolute;margin-left:133.9pt;margin-top:5.55pt;width:169.8pt;height:58.7pt;flip:x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" strokecolor="#e00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 wp14:anchorId="6CEF5B10" wp14:editId="7A6CFCC4">
                      <wp:simplePos x="0" y="0"/>
                      <wp:positionH relativeFrom="column">
                        <wp:posOffset>1144132</wp:posOffset>
                      </wp:positionH>
                      <wp:positionV relativeFrom="paragraph">
                        <wp:posOffset>30948</wp:posOffset>
                      </wp:positionV>
                      <wp:extent cx="2728954" cy="650351"/>
                      <wp:effectExtent l="38100" t="0" r="14605" b="73660"/>
                      <wp:wrapNone/>
                      <wp:docPr id="632747499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2728954" cy="650351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shape w14:anchorId="2ED3B10D" id="Straight Arrow Connector 41" o:spid="_x0000_s1026" type="#_x0000_t32" style="position:absolute;margin-left:90.1pt;margin-top:2.45pt;width:214.9pt;height:51.2pt;flip:x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" strokecolor="#e00" strokeweight=".5pt">
                      <v:stroke endarrow="block" joinstyle="miter"/>
                    </v:shape>
                  </w:pict>
                </mc:Fallback>
              </mc:AlternateContent>
            </w:r>
            <w:r w:rsidRPr="00D90DC7">
              <w:rPr>
                <w:noProof/>
              </w:rPr>
              <w:drawing>
                <wp:anchor distT="0" distB="0" distL="114300" distR="114300" simplePos="0" relativeHeight="251715584" behindDoc="1" locked="0" layoutInCell="1" allowOverlap="1" wp14:anchorId="033F4249" wp14:editId="3394949C">
                  <wp:simplePos x="0" y="0"/>
                  <wp:positionH relativeFrom="column">
                    <wp:posOffset>-22998</wp:posOffset>
                  </wp:positionH>
                  <wp:positionV relativeFrom="paragraph">
                    <wp:posOffset>189782</wp:posOffset>
                  </wp:positionV>
                  <wp:extent cx="2662555" cy="2377440"/>
                  <wp:effectExtent l="0" t="0" r="0" b="0"/>
                  <wp:wrapTight wrapText="bothSides">
                    <wp:wrapPolygon edited="0">
                      <wp:start x="15454" y="865"/>
                      <wp:lineTo x="2009" y="1212"/>
                      <wp:lineTo x="155" y="1558"/>
                      <wp:lineTo x="155" y="9519"/>
                      <wp:lineTo x="618" y="15577"/>
                      <wp:lineTo x="1391" y="17827"/>
                      <wp:lineTo x="1236" y="19558"/>
                      <wp:lineTo x="2782" y="20250"/>
                      <wp:lineTo x="13600" y="20596"/>
                      <wp:lineTo x="15918" y="20596"/>
                      <wp:lineTo x="17772" y="20250"/>
                      <wp:lineTo x="19163" y="19038"/>
                      <wp:lineTo x="18854" y="17827"/>
                      <wp:lineTo x="17927" y="15058"/>
                      <wp:lineTo x="19163" y="15058"/>
                      <wp:lineTo x="20863" y="13327"/>
                      <wp:lineTo x="20863" y="8308"/>
                      <wp:lineTo x="20245" y="7442"/>
                      <wp:lineTo x="18236" y="6750"/>
                      <wp:lineTo x="18854" y="2942"/>
                      <wp:lineTo x="18391" y="2250"/>
                      <wp:lineTo x="16536" y="865"/>
                      <wp:lineTo x="15454" y="865"/>
                    </wp:wrapPolygon>
                  </wp:wrapTight>
                  <wp:docPr id="181438091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2555" cy="2377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F3D90BB" w14:textId="13A95DE5" w:rsidR="00D90DC7" w:rsidRDefault="00D90DC7" w:rsidP="00D90DC7"/>
          <w:p w14:paraId="042297D9" w14:textId="127830FF" w:rsidR="00D90DC7" w:rsidRDefault="00D90DC7" w:rsidP="00D90DC7"/>
          <w:p w14:paraId="227F4F1D" w14:textId="4E595563" w:rsidR="00D90DC7" w:rsidRDefault="00D90DC7" w:rsidP="00D90DC7"/>
          <w:p w14:paraId="00C0F48E" w14:textId="07CF0DE9" w:rsidR="00D90DC7" w:rsidRDefault="00D90DC7" w:rsidP="00D90DC7"/>
          <w:p w14:paraId="16225EF5" w14:textId="4D432D91" w:rsidR="00D90DC7" w:rsidRDefault="00D90DC7" w:rsidP="00D90DC7"/>
          <w:p w14:paraId="2CDE94EE" w14:textId="74F803DE" w:rsidR="00D90DC7" w:rsidRPr="00D90DC7" w:rsidRDefault="00D90DC7" w:rsidP="00D90DC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0160" behindDoc="0" locked="0" layoutInCell="1" allowOverlap="1" wp14:anchorId="03CDEDDD" wp14:editId="1F7055B4">
                      <wp:simplePos x="0" y="0"/>
                      <wp:positionH relativeFrom="column">
                        <wp:posOffset>1645064</wp:posOffset>
                      </wp:positionH>
                      <wp:positionV relativeFrom="paragraph">
                        <wp:posOffset>199389</wp:posOffset>
                      </wp:positionV>
                      <wp:extent cx="709323" cy="741128"/>
                      <wp:effectExtent l="38100" t="38100" r="33655" b="20955"/>
                      <wp:wrapNone/>
                      <wp:docPr id="562209094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709323" cy="741128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shape w14:anchorId="1062D358" id="Straight Arrow Connector 41" o:spid="_x0000_s1026" type="#_x0000_t32" style="position:absolute;margin-left:129.55pt;margin-top:15.7pt;width:55.85pt;height:58.35pt;flip:x y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" strokecolor="#e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7878BE5" w14:textId="5D0B1A24" w:rsidR="00D90DC7" w:rsidRDefault="00D90DC7" w:rsidP="00D90DC7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 wp14:anchorId="5FB22668" wp14:editId="3939A1C5">
                      <wp:simplePos x="0" y="0"/>
                      <wp:positionH relativeFrom="column">
                        <wp:posOffset>762469</wp:posOffset>
                      </wp:positionH>
                      <wp:positionV relativeFrom="paragraph">
                        <wp:posOffset>166397</wp:posOffset>
                      </wp:positionV>
                      <wp:extent cx="1615772" cy="590329"/>
                      <wp:effectExtent l="38100" t="38100" r="22860" b="19685"/>
                      <wp:wrapNone/>
                      <wp:docPr id="65571351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615772" cy="59032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w16sdtfl="http://schemas.microsoft.com/office/word/2024/wordml/sdtformatlock" xmlns:w16du="http://schemas.microsoft.com/office/word/2023/wordml/word16du" xmlns:oel="http://schemas.microsoft.com/office/2019/extlst">
                  <w:pict>
                    <v:shape w14:anchorId="55536F11" id="Straight Arrow Connector 41" o:spid="_x0000_s1026" type="#_x0000_t32" style="position:absolute;margin-left:60.05pt;margin-top:13.1pt;width:127.25pt;height:46.5pt;flip:x y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" strokecolor="#e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A75B3E6" w14:textId="541E3750" w:rsidR="00D90DC7" w:rsidRDefault="00D90DC7" w:rsidP="00D90DC7"/>
          <w:p w14:paraId="7A3088DE" w14:textId="2DE63E7D" w:rsidR="00D90DC7" w:rsidRDefault="00D90DC7" w:rsidP="00D90DC7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6064" behindDoc="0" locked="0" layoutInCell="1" allowOverlap="1" wp14:anchorId="3AFEFD1D" wp14:editId="14660551">
                      <wp:simplePos x="0" y="0"/>
                      <wp:positionH relativeFrom="column">
                        <wp:posOffset>2338401</wp:posOffset>
                      </wp:positionH>
                      <wp:positionV relativeFrom="paragraph">
                        <wp:posOffset>198175</wp:posOffset>
                      </wp:positionV>
                      <wp:extent cx="1097280" cy="262393"/>
                      <wp:effectExtent l="0" t="0" r="26670" b="23495"/>
                      <wp:wrapNone/>
                      <wp:docPr id="1474142966" name="Text Box 147414296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097280" cy="26239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13978BC" w14:textId="67A1CBD0" w:rsidR="00D90DC7" w:rsidRPr="00423645" w:rsidRDefault="00D90DC7" w:rsidP="00D90DC7"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BUTTONHOLES</w:t>
                                  </w:r>
                                </w:p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FEFD1D" id="Text Box 1474142966" o:spid="_x0000_s1041" type="#_x0000_t202" style="position:absolute;margin-left:184.15pt;margin-top:15.6pt;width:86.4pt;height:20.65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" fillcolor="white [3201]" strokeweight=".5pt">
                      <v:textbox>
                        <w:txbxContent>
                          <w:p w14:paraId="413978BC" w14:textId="67A1CBD0" w:rsidR="00D90DC7" w:rsidRPr="00423645" w:rsidRDefault="00D90DC7" w:rsidP="00D90DC7"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BUTTONHOLES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61B32FF" w14:textId="77777777" w:rsidR="00D90DC7" w:rsidRDefault="00D90DC7" w:rsidP="00D90DC7"/>
          <w:p w14:paraId="7D84CB8E" w14:textId="77777777" w:rsidR="00D90DC7" w:rsidRDefault="00D90DC7" w:rsidP="00D90DC7"/>
          <w:p w14:paraId="4B805D93" w14:textId="77777777" w:rsidR="00D90DC7" w:rsidRPr="00D90DC7" w:rsidRDefault="00D90DC7" w:rsidP="00D90DC7"/>
        </w:tc>
      </w:tr>
    </w:tbl>
    <w:p w14:paraId="56D4F4C5" w14:textId="1A285FF4" w:rsidR="006D561F" w:rsidRDefault="006D561F"/>
    <w:tbl>
      <w:tblPr>
        <w:tblStyle w:val="InvoiceTable"/>
        <w:tblW w:w="0" w:type="auto"/>
        <w:tblLook w:val="04A0" w:firstRow="1" w:lastRow="0" w:firstColumn="1" w:lastColumn="0" w:noHBand="0" w:noVBand="1"/>
      </w:tblPr>
      <w:tblGrid>
        <w:gridCol w:w="9350"/>
      </w:tblGrid>
      <w:tr w:rsidR="006D561F" w14:paraId="6ABDF098" w14:textId="77777777" w:rsidTr="006D561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350" w:type="dxa"/>
          </w:tcPr>
          <w:p w14:paraId="7D882344" w14:textId="69EAC5F8" w:rsidR="006D561F" w:rsidRPr="006D561F" w:rsidRDefault="006D561F">
            <w:pPr>
              <w:rPr>
                <w:bCs/>
              </w:rPr>
            </w:pPr>
            <w:r w:rsidRPr="006D561F">
              <w:rPr>
                <w:bCs/>
                <w:kern w:val="2"/>
                <w14:ligatures w14:val="standard"/>
              </w:rPr>
              <w:lastRenderedPageBreak/>
              <w:t>Images</w:t>
            </w:r>
          </w:p>
        </w:tc>
      </w:tr>
      <w:tr w:rsidR="006D561F" w14:paraId="5F28C537" w14:textId="77777777" w:rsidTr="00D41913">
        <w:trPr>
          <w:trHeight w:val="11771"/>
        </w:trPr>
        <w:tc>
          <w:tcPr>
            <w:tcW w:w="9350" w:type="dxa"/>
          </w:tcPr>
          <w:p w14:paraId="5499EF6A" w14:textId="15600AE1" w:rsidR="006D561F" w:rsidRPr="006D561F" w:rsidRDefault="00D41913" w:rsidP="006D561F">
            <w:pPr>
              <w:rPr>
                <w:b/>
                <w:bCs/>
              </w:rPr>
            </w:pP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71904" behindDoc="0" locked="0" layoutInCell="1" allowOverlap="1" wp14:anchorId="30F18C14" wp14:editId="67D624C9">
                      <wp:simplePos x="0" y="0"/>
                      <wp:positionH relativeFrom="column">
                        <wp:posOffset>2900045</wp:posOffset>
                      </wp:positionH>
                      <wp:positionV relativeFrom="paragraph">
                        <wp:posOffset>160655</wp:posOffset>
                      </wp:positionV>
                      <wp:extent cx="2743200" cy="678180"/>
                      <wp:effectExtent l="0" t="0" r="19050" b="26670"/>
                      <wp:wrapNone/>
                      <wp:docPr id="8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743200" cy="67818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2C8CC5A" w14:textId="05378479" w:rsidR="00D41913" w:rsidRPr="009A1384" w:rsidRDefault="00D41913" w:rsidP="006D561F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25MM WEBBING INSIDE 1MM PP BOARD</w:t>
                                  </w:r>
                                </w:p>
                                <w:p w14:paraId="222EDA9A" w14:textId="0BF47798" w:rsidR="00D41913" w:rsidRPr="009A1384" w:rsidRDefault="00D41913" w:rsidP="00D41913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Style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ALL COLOR</w:t>
                                  </w:r>
                                </w:p>
                                <w:p w14:paraId="7A851D75" w14:textId="77777777" w:rsidR="00D41913" w:rsidRPr="009A1384" w:rsidRDefault="00D41913" w:rsidP="006D56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5FC817B3" w14:textId="77777777" w:rsidR="00D41913" w:rsidRPr="00423645" w:rsidRDefault="00D41913" w:rsidP="006D561F"/>
                                <w:p w14:paraId="1A421428" w14:textId="77777777" w:rsidR="00D41913" w:rsidRPr="00423645" w:rsidRDefault="00D41913" w:rsidP="006D561F"/>
                                <w:p w14:paraId="740C0C1C" w14:textId="77777777" w:rsidR="00D41913" w:rsidRPr="00423645" w:rsidRDefault="00D41913" w:rsidP="006D561F"/>
                                <w:p w14:paraId="0D397640" w14:textId="77777777" w:rsidR="00D41913" w:rsidRPr="00423645" w:rsidRDefault="00D41913" w:rsidP="006D561F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0F18C14" id="Text Box 8" o:spid="_x0000_s1042" type="#_x0000_t202" style="position:absolute;margin-left:228.35pt;margin-top:12.65pt;width:3in;height:53.4pt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" fillcolor="white [3201]" strokeweight=".5pt">
                      <v:textbox>
                        <w:txbxContent>
                          <w:p w14:paraId="02C8CC5A" w14:textId="05378479" w:rsidR="00D41913" w:rsidRPr="009A1384" w:rsidRDefault="00D41913" w:rsidP="006D561F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25MM WEBBING INSIDE 1MM PP BOARD</w:t>
                            </w:r>
                          </w:p>
                          <w:p w14:paraId="222EDA9A" w14:textId="0BF47798" w:rsidR="00D41913" w:rsidRPr="009A1384" w:rsidRDefault="00D41913" w:rsidP="00D41913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Style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ALL COLOR</w:t>
                            </w:r>
                          </w:p>
                          <w:p w14:paraId="7A851D75" w14:textId="77777777" w:rsidR="00D41913" w:rsidRPr="009A1384" w:rsidRDefault="00D41913" w:rsidP="006D56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5FC817B3" w14:textId="77777777" w:rsidR="00D41913" w:rsidRPr="00423645" w:rsidRDefault="00D41913" w:rsidP="006D561F"/>
                          <w:p w14:paraId="1A421428" w14:textId="77777777" w:rsidR="00D41913" w:rsidRPr="00423645" w:rsidRDefault="00D41913" w:rsidP="006D561F"/>
                          <w:p w14:paraId="740C0C1C" w14:textId="77777777" w:rsidR="00D41913" w:rsidRPr="00423645" w:rsidRDefault="00D41913" w:rsidP="006D561F"/>
                          <w:p w14:paraId="0D397640" w14:textId="77777777" w:rsidR="00D41913" w:rsidRPr="00423645" w:rsidRDefault="00D41913" w:rsidP="006D561F"/>
                        </w:txbxContent>
                      </v:textbox>
                    </v:shape>
                  </w:pict>
                </mc:Fallback>
              </mc:AlternateContent>
            </w:r>
            <w:r w:rsidR="006D561F" w:rsidRPr="006D561F">
              <w:rPr>
                <w:b/>
                <w:bCs/>
                <w:noProof/>
              </w:rPr>
              <w:drawing>
                <wp:anchor distT="0" distB="0" distL="114300" distR="114300" simplePos="0" relativeHeight="251741184" behindDoc="1" locked="0" layoutInCell="1" allowOverlap="1" wp14:anchorId="59F62FF0" wp14:editId="57F7EBB2">
                  <wp:simplePos x="0" y="0"/>
                  <wp:positionH relativeFrom="column">
                    <wp:posOffset>64135</wp:posOffset>
                  </wp:positionH>
                  <wp:positionV relativeFrom="paragraph">
                    <wp:posOffset>50800</wp:posOffset>
                  </wp:positionV>
                  <wp:extent cx="2707640" cy="7569200"/>
                  <wp:effectExtent l="0" t="0" r="0" b="0"/>
                  <wp:wrapTight wrapText="bothSides">
                    <wp:wrapPolygon edited="0">
                      <wp:start x="6839" y="381"/>
                      <wp:lineTo x="6079" y="489"/>
                      <wp:lineTo x="5775" y="761"/>
                      <wp:lineTo x="5623" y="3968"/>
                      <wp:lineTo x="5015" y="7448"/>
                      <wp:lineTo x="5015" y="8317"/>
                      <wp:lineTo x="3951" y="8317"/>
                      <wp:lineTo x="3343" y="8644"/>
                      <wp:lineTo x="3343" y="10927"/>
                      <wp:lineTo x="1368" y="11797"/>
                      <wp:lineTo x="1064" y="12014"/>
                      <wp:lineTo x="912" y="12503"/>
                      <wp:lineTo x="912" y="13536"/>
                      <wp:lineTo x="3039" y="14406"/>
                      <wp:lineTo x="2735" y="15276"/>
                      <wp:lineTo x="3343" y="16146"/>
                      <wp:lineTo x="3343" y="19136"/>
                      <wp:lineTo x="4255" y="19788"/>
                      <wp:lineTo x="7143" y="20114"/>
                      <wp:lineTo x="8510" y="20223"/>
                      <wp:lineTo x="11550" y="20223"/>
                      <wp:lineTo x="13677" y="20114"/>
                      <wp:lineTo x="15349" y="19897"/>
                      <wp:lineTo x="15197" y="19625"/>
                      <wp:lineTo x="15805" y="19625"/>
                      <wp:lineTo x="16869" y="19027"/>
                      <wp:lineTo x="16109" y="13536"/>
                      <wp:lineTo x="17021" y="13536"/>
                      <wp:lineTo x="18388" y="12993"/>
                      <wp:lineTo x="17932" y="12014"/>
                      <wp:lineTo x="16109" y="10927"/>
                      <wp:lineTo x="15957" y="8861"/>
                      <wp:lineTo x="15349" y="8372"/>
                      <wp:lineTo x="14741" y="8317"/>
                      <wp:lineTo x="14133" y="761"/>
                      <wp:lineTo x="13221" y="598"/>
                      <wp:lineTo x="8662" y="381"/>
                      <wp:lineTo x="6839" y="381"/>
                    </wp:wrapPolygon>
                  </wp:wrapTight>
                  <wp:docPr id="475172104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7640" cy="7569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3C3F207" w14:textId="2ECC0ECB" w:rsidR="006D561F" w:rsidRPr="006D561F" w:rsidRDefault="00D41913">
            <w:pPr>
              <w:rPr>
                <w:b/>
                <w:bCs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69856" behindDoc="0" locked="0" layoutInCell="1" allowOverlap="1" wp14:anchorId="79E5DAD9" wp14:editId="4BFE5724">
                      <wp:simplePos x="0" y="0"/>
                      <wp:positionH relativeFrom="column">
                        <wp:posOffset>1597025</wp:posOffset>
                      </wp:positionH>
                      <wp:positionV relativeFrom="paragraph">
                        <wp:posOffset>212090</wp:posOffset>
                      </wp:positionV>
                      <wp:extent cx="1318260" cy="123825"/>
                      <wp:effectExtent l="38100" t="0" r="15240" b="85725"/>
                      <wp:wrapNone/>
                      <wp:docPr id="7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318260" cy="123825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4A3C2E23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41" o:spid="_x0000_s1026" type="#_x0000_t32" style="position:absolute;margin-left:125.75pt;margin-top:16.7pt;width:103.8pt;height:9.75pt;flip:x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" strokecolor="#e00" strokeweight=".5pt">
                      <v:stroke endarrow="block" joinstyle="miter"/>
                    </v:shape>
                  </w:pict>
                </mc:Fallback>
              </mc:AlternateContent>
            </w: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 wp14:anchorId="3B7C0318" wp14:editId="55403BAE">
                      <wp:simplePos x="0" y="0"/>
                      <wp:positionH relativeFrom="column">
                        <wp:posOffset>3386455</wp:posOffset>
                      </wp:positionH>
                      <wp:positionV relativeFrom="paragraph">
                        <wp:posOffset>4058285</wp:posOffset>
                      </wp:positionV>
                      <wp:extent cx="1968500" cy="1669774"/>
                      <wp:effectExtent l="0" t="0" r="12700" b="26035"/>
                      <wp:wrapNone/>
                      <wp:docPr id="53586477" name="Text Box 535864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68500" cy="166977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2C04808" w14:textId="77777777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B52 SQUADRON</w:t>
                                  </w:r>
                                </w:p>
                                <w:p w14:paraId="5598411C" w14:textId="572B7EFD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/ </w:t>
                                  </w: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MC TROPIC</w:t>
                                  </w:r>
                                </w:p>
                                <w:p w14:paraId="4D069FB8" w14:textId="77777777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63DB0784" w14:textId="7AD3D5E9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TFP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/ </w:t>
                                  </w: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MCAM</w:t>
                                  </w:r>
                                </w:p>
                                <w:p w14:paraId="64BC2D64" w14:textId="071DD97A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CBK</w:t>
                                  </w:r>
                                </w:p>
                                <w:p w14:paraId="22263863" w14:textId="77777777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2F4DE663" w14:textId="77777777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10A29831" w14:textId="77777777" w:rsidR="006D561F" w:rsidRPr="00423645" w:rsidRDefault="006D561F" w:rsidP="006D561F"/>
                                <w:p w14:paraId="48B5594E" w14:textId="77777777" w:rsidR="006D561F" w:rsidRPr="00423645" w:rsidRDefault="006D561F" w:rsidP="006D561F"/>
                                <w:p w14:paraId="702FE671" w14:textId="77777777" w:rsidR="006D561F" w:rsidRPr="00423645" w:rsidRDefault="006D561F" w:rsidP="006D561F"/>
                                <w:p w14:paraId="78A86679" w14:textId="77777777" w:rsidR="006D561F" w:rsidRPr="00423645" w:rsidRDefault="006D561F" w:rsidP="006D561F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B7C0318" id="Text Box 53586477" o:spid="_x0000_s1043" type="#_x0000_t202" style="position:absolute;margin-left:266.65pt;margin-top:319.55pt;width:155pt;height:131.5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" fillcolor="white [3201]" strokeweight=".5pt">
                      <v:textbox>
                        <w:txbxContent>
                          <w:p w14:paraId="72C04808" w14:textId="77777777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B52 SQUADRON</w:t>
                            </w:r>
                          </w:p>
                          <w:p w14:paraId="5598411C" w14:textId="572B7EFD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/ </w:t>
                            </w:r>
                            <w:r w:rsidRPr="009A1384">
                              <w:rPr>
                                <w:rFonts w:ascii="Arial" w:hAnsi="Arial" w:cs="Arial"/>
                              </w:rPr>
                              <w:t>MC TROPIC</w:t>
                            </w:r>
                          </w:p>
                          <w:p w14:paraId="4D069FB8" w14:textId="77777777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63DB0784" w14:textId="7AD3D5E9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TFP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/ </w:t>
                            </w:r>
                            <w:r w:rsidRPr="009A1384">
                              <w:rPr>
                                <w:rFonts w:ascii="Arial" w:hAnsi="Arial" w:cs="Arial"/>
                              </w:rPr>
                              <w:t>MCAM</w:t>
                            </w:r>
                          </w:p>
                          <w:p w14:paraId="64BC2D64" w14:textId="071DD97A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CBK</w:t>
                            </w:r>
                          </w:p>
                          <w:p w14:paraId="22263863" w14:textId="77777777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2F4DE663" w14:textId="77777777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10A29831" w14:textId="77777777" w:rsidR="006D561F" w:rsidRPr="00423645" w:rsidRDefault="006D561F" w:rsidP="006D561F"/>
                          <w:p w14:paraId="48B5594E" w14:textId="77777777" w:rsidR="006D561F" w:rsidRPr="00423645" w:rsidRDefault="006D561F" w:rsidP="006D561F"/>
                          <w:p w14:paraId="702FE671" w14:textId="77777777" w:rsidR="006D561F" w:rsidRPr="00423645" w:rsidRDefault="006D561F" w:rsidP="006D561F"/>
                          <w:p w14:paraId="78A86679" w14:textId="77777777" w:rsidR="006D561F" w:rsidRPr="00423645" w:rsidRDefault="006D561F" w:rsidP="006D561F"/>
                        </w:txbxContent>
                      </v:textbox>
                    </v:shape>
                  </w:pict>
                </mc:Fallback>
              </mc:AlternateContent>
            </w: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6304" behindDoc="0" locked="0" layoutInCell="1" allowOverlap="1" wp14:anchorId="0DC3D3F5" wp14:editId="3299D472">
                      <wp:simplePos x="0" y="0"/>
                      <wp:positionH relativeFrom="column">
                        <wp:posOffset>3397250</wp:posOffset>
                      </wp:positionH>
                      <wp:positionV relativeFrom="paragraph">
                        <wp:posOffset>1691640</wp:posOffset>
                      </wp:positionV>
                      <wp:extent cx="1968500" cy="1669774"/>
                      <wp:effectExtent l="0" t="0" r="12700" b="26035"/>
                      <wp:wrapNone/>
                      <wp:docPr id="589427092" name="Text Box 58942709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68500" cy="166977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2E072119" w14:textId="6C390771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 xml:space="preserve">Item: </w:t>
                                  </w: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25MM WEBBING</w:t>
                                  </w:r>
                                </w:p>
                                <w:p w14:paraId="628D9120" w14:textId="77777777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RG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/ </w:t>
                                  </w: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MC TROPIC</w:t>
                                  </w:r>
                                </w:p>
                                <w:p w14:paraId="6C0558AE" w14:textId="77777777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RM Color: RG</w:t>
                                  </w:r>
                                </w:p>
                                <w:p w14:paraId="2428062C" w14:textId="77777777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TFP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 xml:space="preserve"> / </w:t>
                                  </w: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MCAM</w:t>
                                  </w:r>
                                </w:p>
                                <w:p w14:paraId="2E817C4F" w14:textId="77777777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CBK</w:t>
                                  </w:r>
                                </w:p>
                                <w:p w14:paraId="388AB0A0" w14:textId="77777777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>Style Color: TIGER STRIPE</w:t>
                                  </w:r>
                                </w:p>
                                <w:p w14:paraId="3BA6C05E" w14:textId="77777777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9A1384">
                                    <w:rPr>
                                      <w:rFonts w:ascii="Arial" w:hAnsi="Arial" w:cs="Arial"/>
                                    </w:rPr>
                                    <w:t xml:space="preserve">RM Color: </w:t>
                                  </w:r>
                                  <w:r>
                                    <w:rPr>
                                      <w:rFonts w:ascii="Arial" w:hAnsi="Arial" w:cs="Arial"/>
                                    </w:rPr>
                                    <w:t>BLACK</w:t>
                                  </w:r>
                                </w:p>
                                <w:p w14:paraId="072EB29D" w14:textId="77777777" w:rsidR="006D561F" w:rsidRPr="00423645" w:rsidRDefault="006D561F" w:rsidP="006D561F"/>
                                <w:p w14:paraId="2586EA0F" w14:textId="77777777" w:rsidR="006D561F" w:rsidRPr="00423645" w:rsidRDefault="006D561F" w:rsidP="006D561F"/>
                                <w:p w14:paraId="43CDFDB1" w14:textId="77777777" w:rsidR="006D561F" w:rsidRPr="00423645" w:rsidRDefault="006D561F" w:rsidP="006D561F"/>
                                <w:p w14:paraId="508A4AA3" w14:textId="77777777" w:rsidR="006D561F" w:rsidRPr="00423645" w:rsidRDefault="006D561F" w:rsidP="006D561F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C3D3F5" id="Text Box 589427092" o:spid="_x0000_s1044" type="#_x0000_t202" style="position:absolute;margin-left:267.5pt;margin-top:133.2pt;width:155pt;height:131.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" fillcolor="white [3201]" strokeweight=".5pt">
                      <v:textbox>
                        <w:txbxContent>
                          <w:p w14:paraId="2E072119" w14:textId="6C390771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 xml:space="preserve">Item: </w:t>
                            </w: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25MM WEBBING</w:t>
                            </w:r>
                          </w:p>
                          <w:p w14:paraId="628D9120" w14:textId="77777777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RG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/ </w:t>
                            </w:r>
                            <w:r w:rsidRPr="009A1384">
                              <w:rPr>
                                <w:rFonts w:ascii="Arial" w:hAnsi="Arial" w:cs="Arial"/>
                              </w:rPr>
                              <w:t>MC TROPIC</w:t>
                            </w:r>
                          </w:p>
                          <w:p w14:paraId="6C0558AE" w14:textId="77777777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RM Color: RG</w:t>
                            </w:r>
                          </w:p>
                          <w:p w14:paraId="2428062C" w14:textId="77777777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TFP</w:t>
                            </w:r>
                            <w:r>
                              <w:rPr>
                                <w:rFonts w:ascii="Arial" w:hAnsi="Arial" w:cs="Arial"/>
                              </w:rPr>
                              <w:t xml:space="preserve"> / </w:t>
                            </w:r>
                            <w:r w:rsidRPr="009A1384">
                              <w:rPr>
                                <w:rFonts w:ascii="Arial" w:hAnsi="Arial" w:cs="Arial"/>
                              </w:rPr>
                              <w:t>MCAM</w:t>
                            </w:r>
                          </w:p>
                          <w:p w14:paraId="2E817C4F" w14:textId="77777777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CBK</w:t>
                            </w:r>
                          </w:p>
                          <w:p w14:paraId="388AB0A0" w14:textId="77777777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>Style Color: TIGER STRIPE</w:t>
                            </w:r>
                          </w:p>
                          <w:p w14:paraId="3BA6C05E" w14:textId="77777777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</w:rPr>
                            </w:pPr>
                            <w:r w:rsidRPr="009A1384">
                              <w:rPr>
                                <w:rFonts w:ascii="Arial" w:hAnsi="Arial" w:cs="Arial"/>
                              </w:rPr>
                              <w:t xml:space="preserve">RM Color: </w:t>
                            </w:r>
                            <w:r>
                              <w:rPr>
                                <w:rFonts w:ascii="Arial" w:hAnsi="Arial" w:cs="Arial"/>
                              </w:rPr>
                              <w:t>BLACK</w:t>
                            </w:r>
                          </w:p>
                          <w:p w14:paraId="072EB29D" w14:textId="77777777" w:rsidR="006D561F" w:rsidRPr="00423645" w:rsidRDefault="006D561F" w:rsidP="006D561F"/>
                          <w:p w14:paraId="2586EA0F" w14:textId="77777777" w:rsidR="006D561F" w:rsidRPr="00423645" w:rsidRDefault="006D561F" w:rsidP="006D561F"/>
                          <w:p w14:paraId="43CDFDB1" w14:textId="77777777" w:rsidR="006D561F" w:rsidRPr="00423645" w:rsidRDefault="006D561F" w:rsidP="006D561F"/>
                          <w:p w14:paraId="508A4AA3" w14:textId="77777777" w:rsidR="006D561F" w:rsidRPr="00423645" w:rsidRDefault="006D561F" w:rsidP="006D561F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0400" behindDoc="0" locked="0" layoutInCell="1" allowOverlap="1" wp14:anchorId="73900069" wp14:editId="26C066AD">
                      <wp:simplePos x="0" y="0"/>
                      <wp:positionH relativeFrom="column">
                        <wp:posOffset>1696085</wp:posOffset>
                      </wp:positionH>
                      <wp:positionV relativeFrom="paragraph">
                        <wp:posOffset>2513330</wp:posOffset>
                      </wp:positionV>
                      <wp:extent cx="1729740" cy="251460"/>
                      <wp:effectExtent l="38100" t="0" r="22860" b="91440"/>
                      <wp:wrapNone/>
                      <wp:docPr id="1316589072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729740" cy="25146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9DB9662" id="Straight Arrow Connector 41" o:spid="_x0000_s1026" type="#_x0000_t32" style="position:absolute;margin-left:133.55pt;margin-top:197.9pt;width:136.2pt;height:19.8pt;flip:x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" strokecolor="#e00" strokeweight=".5pt">
                      <v:stroke endarrow="block" joinstyle="miter"/>
                    </v:shape>
                  </w:pict>
                </mc:Fallback>
              </mc:AlternateContent>
            </w:r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8352" behindDoc="0" locked="0" layoutInCell="1" allowOverlap="1" wp14:anchorId="75626A66" wp14:editId="4D826FF2">
                      <wp:simplePos x="0" y="0"/>
                      <wp:positionH relativeFrom="column">
                        <wp:posOffset>1080135</wp:posOffset>
                      </wp:positionH>
                      <wp:positionV relativeFrom="paragraph">
                        <wp:posOffset>1357630</wp:posOffset>
                      </wp:positionV>
                      <wp:extent cx="1968500" cy="413468"/>
                      <wp:effectExtent l="0" t="0" r="12700" b="24765"/>
                      <wp:wrapNone/>
                      <wp:docPr id="2122772584" name="Text Box 212277258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68500" cy="413468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4B2B79D" w14:textId="7AD2CD63" w:rsidR="006D561F" w:rsidRPr="009A1384" w:rsidRDefault="006D561F" w:rsidP="006D561F">
                                  <w:pP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b/>
                                      <w:bCs/>
                                    </w:rPr>
                                    <w:t>25MM WEBBING FINISH LENGTH IS 23.5CM</w:t>
                                  </w:r>
                                </w:p>
                                <w:p w14:paraId="5D3DFA64" w14:textId="77777777" w:rsidR="006D561F" w:rsidRPr="00423645" w:rsidRDefault="006D561F" w:rsidP="006D561F"/>
                                <w:p w14:paraId="2DBBC624" w14:textId="77777777" w:rsidR="006D561F" w:rsidRPr="00423645" w:rsidRDefault="006D561F" w:rsidP="006D561F"/>
                                <w:p w14:paraId="17AD1791" w14:textId="77777777" w:rsidR="006D561F" w:rsidRPr="00423645" w:rsidRDefault="006D561F" w:rsidP="006D561F"/>
                                <w:p w14:paraId="666DC9E6" w14:textId="77777777" w:rsidR="006D561F" w:rsidRPr="00423645" w:rsidRDefault="006D561F" w:rsidP="006D561F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5626A66" id="Text Box 2122772584" o:spid="_x0000_s1045" type="#_x0000_t202" style="position:absolute;margin-left:85.05pt;margin-top:106.9pt;width:155pt;height:32.55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" fillcolor="white [3201]" strokeweight=".5pt">
                      <v:textbox>
                        <w:txbxContent>
                          <w:p w14:paraId="74B2B79D" w14:textId="7AD2CD63" w:rsidR="006D561F" w:rsidRPr="009A1384" w:rsidRDefault="006D561F" w:rsidP="006D561F">
                            <w:pPr>
                              <w:rPr>
                                <w:rFonts w:ascii="Arial" w:hAnsi="Arial" w:cs="Arial"/>
                                <w:b/>
                                <w:bCs/>
                              </w:rPr>
                            </w:pPr>
                            <w:r>
                              <w:rPr>
                                <w:rFonts w:ascii="Arial" w:hAnsi="Arial" w:cs="Arial"/>
                                <w:b/>
                                <w:bCs/>
                              </w:rPr>
                              <w:t>25MM WEBBING FINISH LENGTH IS 23.5CM</w:t>
                            </w:r>
                          </w:p>
                          <w:p w14:paraId="5D3DFA64" w14:textId="77777777" w:rsidR="006D561F" w:rsidRPr="00423645" w:rsidRDefault="006D561F" w:rsidP="006D561F"/>
                          <w:p w14:paraId="2DBBC624" w14:textId="77777777" w:rsidR="006D561F" w:rsidRPr="00423645" w:rsidRDefault="006D561F" w:rsidP="006D561F"/>
                          <w:p w14:paraId="17AD1791" w14:textId="77777777" w:rsidR="006D561F" w:rsidRPr="00423645" w:rsidRDefault="006D561F" w:rsidP="006D561F"/>
                          <w:p w14:paraId="666DC9E6" w14:textId="77777777" w:rsidR="006D561F" w:rsidRPr="00423645" w:rsidRDefault="006D561F" w:rsidP="006D561F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 wp14:anchorId="47EC39CF" wp14:editId="1F728716">
                      <wp:simplePos x="0" y="0"/>
                      <wp:positionH relativeFrom="column">
                        <wp:posOffset>941706</wp:posOffset>
                      </wp:positionH>
                      <wp:positionV relativeFrom="paragraph">
                        <wp:posOffset>6350</wp:posOffset>
                      </wp:positionV>
                      <wp:extent cx="45719" cy="3025140"/>
                      <wp:effectExtent l="76200" t="38100" r="69215" b="60960"/>
                      <wp:wrapNone/>
                      <wp:docPr id="304037933" name="Straight Arrow Connector 6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5719" cy="302514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headEnd type="triangle"/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8AF157C" id="Straight Arrow Connector 60" o:spid="_x0000_s1026" type="#_x0000_t32" style="position:absolute;margin-left:74.15pt;margin-top:.5pt;width:3.6pt;height:238.2pt;flip:x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" strokecolor="#e00" strokeweight=".5pt">
                      <v:stroke startarrow="block" endarrow="block" joinstyle="miter"/>
                    </v:shape>
                  </w:pict>
                </mc:Fallback>
              </mc:AlternateContent>
            </w:r>
            <w:r w:rsidR="006D561F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2448" behindDoc="0" locked="0" layoutInCell="1" allowOverlap="1" wp14:anchorId="7A070C6E" wp14:editId="6B7F1C5B">
                      <wp:simplePos x="0" y="0"/>
                      <wp:positionH relativeFrom="column">
                        <wp:posOffset>1837054</wp:posOffset>
                      </wp:positionH>
                      <wp:positionV relativeFrom="paragraph">
                        <wp:posOffset>4563110</wp:posOffset>
                      </wp:positionV>
                      <wp:extent cx="1595755" cy="45719"/>
                      <wp:effectExtent l="38100" t="38100" r="23495" b="88265"/>
                      <wp:wrapNone/>
                      <wp:docPr id="1117822345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95755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A73591" id="Straight Arrow Connector 41" o:spid="_x0000_s1026" type="#_x0000_t32" style="position:absolute;margin-left:144.65pt;margin-top:359.3pt;width:125.65pt;height:3.6pt;flip:x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" strokecolor="#e00" strokeweight=".5pt">
                      <v:stroke endarrow="block" joinstyle="miter"/>
                    </v:shape>
                  </w:pict>
                </mc:Fallback>
              </mc:AlternateContent>
            </w:r>
          </w:p>
        </w:tc>
      </w:tr>
    </w:tbl>
    <w:p w14:paraId="19F5D116" w14:textId="77777777" w:rsidR="006D561F" w:rsidRDefault="006D561F">
      <w:r>
        <w:br w:type="page"/>
      </w:r>
    </w:p>
    <w:tbl>
      <w:tblPr>
        <w:tblStyle w:val="InvoiceTable"/>
        <w:tblW w:w="0" w:type="auto"/>
        <w:tblLook w:val="04A0" w:firstRow="1" w:lastRow="0" w:firstColumn="1" w:lastColumn="0" w:noHBand="0" w:noVBand="1"/>
      </w:tblPr>
      <w:tblGrid>
        <w:gridCol w:w="9350"/>
      </w:tblGrid>
      <w:tr w:rsidR="006D561F" w14:paraId="037A5DC6" w14:textId="77777777" w:rsidTr="006D561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350" w:type="dxa"/>
          </w:tcPr>
          <w:p w14:paraId="0A553FB9" w14:textId="3DDAA068" w:rsidR="006D561F" w:rsidRPr="006D561F" w:rsidRDefault="006D561F">
            <w:pPr>
              <w:rPr>
                <w:bCs/>
              </w:rPr>
            </w:pPr>
            <w:r w:rsidRPr="006D561F">
              <w:rPr>
                <w:bCs/>
                <w:kern w:val="2"/>
                <w14:ligatures w14:val="standard"/>
              </w:rPr>
              <w:lastRenderedPageBreak/>
              <w:t xml:space="preserve">Label Placement </w:t>
            </w:r>
          </w:p>
        </w:tc>
      </w:tr>
      <w:tr w:rsidR="006D561F" w14:paraId="37F813B9" w14:textId="77777777" w:rsidTr="006D561F">
        <w:trPr>
          <w:trHeight w:val="4940"/>
        </w:trPr>
        <w:tc>
          <w:tcPr>
            <w:tcW w:w="9350" w:type="dxa"/>
          </w:tcPr>
          <w:p w14:paraId="071388EB" w14:textId="2FFB7D6A" w:rsidR="006D561F" w:rsidRDefault="006D561F">
            <w:r w:rsidRPr="006D561F">
              <w:rPr>
                <w:noProof/>
              </w:rPr>
              <w:drawing>
                <wp:anchor distT="0" distB="0" distL="114300" distR="114300" simplePos="0" relativeHeight="251753472" behindDoc="1" locked="0" layoutInCell="1" allowOverlap="1" wp14:anchorId="5FCEB5DB" wp14:editId="761F595F">
                  <wp:simplePos x="0" y="0"/>
                  <wp:positionH relativeFrom="column">
                    <wp:posOffset>-83185</wp:posOffset>
                  </wp:positionH>
                  <wp:positionV relativeFrom="paragraph">
                    <wp:posOffset>0</wp:posOffset>
                  </wp:positionV>
                  <wp:extent cx="2217420" cy="3098800"/>
                  <wp:effectExtent l="0" t="0" r="0" b="0"/>
                  <wp:wrapTight wrapText="bothSides">
                    <wp:wrapPolygon edited="0">
                      <wp:start x="5010" y="797"/>
                      <wp:lineTo x="4825" y="1726"/>
                      <wp:lineTo x="4825" y="5311"/>
                      <wp:lineTo x="4082" y="7436"/>
                      <wp:lineTo x="2784" y="7569"/>
                      <wp:lineTo x="371" y="8897"/>
                      <wp:lineTo x="371" y="9826"/>
                      <wp:lineTo x="4268" y="11685"/>
                      <wp:lineTo x="4639" y="20582"/>
                      <wp:lineTo x="6309" y="21113"/>
                      <wp:lineTo x="7423" y="21379"/>
                      <wp:lineTo x="15216" y="21379"/>
                      <wp:lineTo x="16144" y="21113"/>
                      <wp:lineTo x="17258" y="20582"/>
                      <wp:lineTo x="16887" y="11685"/>
                      <wp:lineTo x="17629" y="9561"/>
                      <wp:lineTo x="17443" y="7967"/>
                      <wp:lineTo x="16701" y="7436"/>
                      <wp:lineTo x="17072" y="1859"/>
                      <wp:lineTo x="16330" y="1062"/>
                      <wp:lineTo x="14660" y="797"/>
                      <wp:lineTo x="5010" y="797"/>
                    </wp:wrapPolygon>
                  </wp:wrapTight>
                  <wp:docPr id="1881048523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7420" cy="3098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182371DF" w14:textId="5DFA48C3" w:rsidR="006D561F" w:rsidRPr="006D561F" w:rsidRDefault="006D561F" w:rsidP="006D561F"/>
          <w:p w14:paraId="0A9EDA0B" w14:textId="76CD736C" w:rsidR="006D561F" w:rsidRDefault="002417B7">
            <w:r w:rsidRPr="00B0497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5520" behindDoc="0" locked="0" layoutInCell="1" allowOverlap="1" wp14:anchorId="4215C1B3" wp14:editId="7AC9D990">
                      <wp:simplePos x="0" y="0"/>
                      <wp:positionH relativeFrom="column">
                        <wp:posOffset>2762885</wp:posOffset>
                      </wp:positionH>
                      <wp:positionV relativeFrom="paragraph">
                        <wp:posOffset>42545</wp:posOffset>
                      </wp:positionV>
                      <wp:extent cx="2293749" cy="342900"/>
                      <wp:effectExtent l="0" t="0" r="11430" b="19050"/>
                      <wp:wrapNone/>
                      <wp:docPr id="1859471054" name="Text Box 18594710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293749" cy="3429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05849F8" w14:textId="6E1BF9A5" w:rsidR="006D561F" w:rsidRPr="00231F25" w:rsidRDefault="006D561F" w:rsidP="006D561F">
                                  <w:r w:rsidRPr="00231F25">
                                    <w:t xml:space="preserve">Attached to the </w:t>
                                  </w:r>
                                  <w:r w:rsidR="002417B7">
                                    <w:t>right-side</w:t>
                                  </w:r>
                                  <w:r>
                                    <w:t xml:space="preserve"> strap as a patch label</w:t>
                                  </w:r>
                                </w:p>
                                <w:p w14:paraId="561A71C7" w14:textId="77777777" w:rsidR="006D561F" w:rsidRDefault="006D561F" w:rsidP="006D561F"/>
                              </w:txbxContent>
                            </wps:txbx>
                            <wps:bodyPr rot="0" spcFirstLastPara="0" vertOverflow="clip" horzOverflow="clip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15C1B3" id="Text Box 1859471054" o:spid="_x0000_s1046" type="#_x0000_t202" style="position:absolute;margin-left:217.55pt;margin-top:3.35pt;width:180.6pt;height:27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" fillcolor="white [3201]" strokeweight=".5pt">
                      <v:textbox>
                        <w:txbxContent>
                          <w:p w14:paraId="005849F8" w14:textId="6E1BF9A5" w:rsidR="006D561F" w:rsidRPr="00231F25" w:rsidRDefault="006D561F" w:rsidP="006D561F">
                            <w:r w:rsidRPr="00231F25">
                              <w:t xml:space="preserve">Attached to the </w:t>
                            </w:r>
                            <w:r w:rsidR="002417B7">
                              <w:t>right-side</w:t>
                            </w:r>
                            <w:r>
                              <w:t xml:space="preserve"> strap as a patch label</w:t>
                            </w:r>
                          </w:p>
                          <w:p w14:paraId="561A71C7" w14:textId="77777777" w:rsidR="006D561F" w:rsidRDefault="006D561F" w:rsidP="006D561F"/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7568" behindDoc="0" locked="0" layoutInCell="1" allowOverlap="1" wp14:anchorId="61C8616D" wp14:editId="4BB95BF4">
                      <wp:simplePos x="0" y="0"/>
                      <wp:positionH relativeFrom="column">
                        <wp:posOffset>1342390</wp:posOffset>
                      </wp:positionH>
                      <wp:positionV relativeFrom="paragraph">
                        <wp:posOffset>130175</wp:posOffset>
                      </wp:positionV>
                      <wp:extent cx="1595755" cy="45719"/>
                      <wp:effectExtent l="38100" t="38100" r="23495" b="88265"/>
                      <wp:wrapNone/>
                      <wp:docPr id="1" name="Straight Arrow Connector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95755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EE0000"/>
                                </a:solidFill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09ED7885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41" o:spid="_x0000_s1026" type="#_x0000_t32" style="position:absolute;margin-left:105.7pt;margin-top:10.25pt;width:125.65pt;height:3.6pt;flip:x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" strokecolor="#e00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2030BFA" w14:textId="0D9B82F7" w:rsidR="006D561F" w:rsidRDefault="006D561F"/>
          <w:p w14:paraId="086C25F0" w14:textId="4BFB90C5" w:rsidR="006D561F" w:rsidRDefault="006D561F"/>
        </w:tc>
      </w:tr>
    </w:tbl>
    <w:p w14:paraId="185F46B6" w14:textId="77777777" w:rsidR="00D90DC7" w:rsidRDefault="00D90DC7"/>
    <w:tbl>
      <w:tblPr>
        <w:tblStyle w:val="InvoiceTable"/>
        <w:tblW w:w="0" w:type="auto"/>
        <w:tblLook w:val="04A0" w:firstRow="1" w:lastRow="0" w:firstColumn="1" w:lastColumn="0" w:noHBand="0" w:noVBand="1"/>
      </w:tblPr>
      <w:tblGrid>
        <w:gridCol w:w="9350"/>
      </w:tblGrid>
      <w:tr w:rsidR="006D561F" w14:paraId="2F217B85" w14:textId="77777777" w:rsidTr="006D561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350" w:type="dxa"/>
          </w:tcPr>
          <w:p w14:paraId="63BEF09C" w14:textId="35C2D1E6" w:rsidR="006D561F" w:rsidRPr="00CB51BB" w:rsidRDefault="00CB51BB">
            <w:pPr>
              <w:rPr>
                <w:bCs/>
              </w:rPr>
            </w:pPr>
            <w:r w:rsidRPr="00CB51BB">
              <w:rPr>
                <w:bCs/>
                <w:kern w:val="2"/>
                <w14:ligatures w14:val="standard"/>
              </w:rPr>
              <w:t>Label Artwork</w:t>
            </w:r>
          </w:p>
        </w:tc>
      </w:tr>
      <w:tr w:rsidR="006D561F" w14:paraId="51E0C9E9" w14:textId="77777777" w:rsidTr="00F70ABC">
        <w:trPr>
          <w:trHeight w:val="5363"/>
        </w:trPr>
        <w:tc>
          <w:tcPr>
            <w:tcW w:w="9350" w:type="dxa"/>
          </w:tcPr>
          <w:p w14:paraId="2F9A3103" w14:textId="141A1248" w:rsidR="006D561F" w:rsidRDefault="00F70ABC">
            <w:r w:rsidRPr="00F70ABC">
              <w:rPr>
                <w:noProof/>
              </w:rPr>
              <w:drawing>
                <wp:anchor distT="0" distB="0" distL="114300" distR="114300" simplePos="0" relativeHeight="251759616" behindDoc="1" locked="0" layoutInCell="1" allowOverlap="1" wp14:anchorId="73A4CF8B" wp14:editId="3AAFE2FB">
                  <wp:simplePos x="0" y="0"/>
                  <wp:positionH relativeFrom="column">
                    <wp:posOffset>2907665</wp:posOffset>
                  </wp:positionH>
                  <wp:positionV relativeFrom="paragraph">
                    <wp:posOffset>66040</wp:posOffset>
                  </wp:positionV>
                  <wp:extent cx="2758440" cy="994040"/>
                  <wp:effectExtent l="0" t="0" r="3810" b="0"/>
                  <wp:wrapNone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8440" cy="994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F70ABC">
              <w:rPr>
                <w:noProof/>
              </w:rPr>
              <w:drawing>
                <wp:anchor distT="0" distB="0" distL="114300" distR="114300" simplePos="0" relativeHeight="251758592" behindDoc="1" locked="0" layoutInCell="1" allowOverlap="1" wp14:anchorId="2DDF2C68" wp14:editId="0E808F61">
                  <wp:simplePos x="0" y="0"/>
                  <wp:positionH relativeFrom="column">
                    <wp:posOffset>-3176</wp:posOffset>
                  </wp:positionH>
                  <wp:positionV relativeFrom="paragraph">
                    <wp:posOffset>76835</wp:posOffset>
                  </wp:positionV>
                  <wp:extent cx="2751403" cy="982980"/>
                  <wp:effectExtent l="0" t="0" r="0" b="7620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3866" cy="9838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DA46FF8" w14:textId="1B1114BA" w:rsidR="00CB51BB" w:rsidRPr="00CB51BB" w:rsidRDefault="00CB51BB" w:rsidP="00CB51BB"/>
          <w:p w14:paraId="75FB7F12" w14:textId="4CF5CBAE" w:rsidR="00CB51BB" w:rsidRPr="00CB51BB" w:rsidRDefault="00CB51BB" w:rsidP="00CB51BB"/>
          <w:p w14:paraId="5366187F" w14:textId="230B1A0A" w:rsidR="00CB51BB" w:rsidRPr="00CB51BB" w:rsidRDefault="00CB51BB" w:rsidP="00CB51BB"/>
          <w:p w14:paraId="77A2D43C" w14:textId="5C6BF385" w:rsidR="00CB51BB" w:rsidRPr="00CB51BB" w:rsidRDefault="00CB51BB" w:rsidP="00CB51BB"/>
          <w:p w14:paraId="057F7E2B" w14:textId="793AF6DD" w:rsidR="00CB51BB" w:rsidRPr="00CB51BB" w:rsidRDefault="00F70ABC" w:rsidP="00CB51BB">
            <w:r w:rsidRPr="00F70ABC">
              <w:rPr>
                <w:noProof/>
              </w:rPr>
              <w:drawing>
                <wp:anchor distT="0" distB="0" distL="114300" distR="114300" simplePos="0" relativeHeight="251761664" behindDoc="1" locked="0" layoutInCell="1" allowOverlap="1" wp14:anchorId="1663E4C5" wp14:editId="0217E01A">
                  <wp:simplePos x="0" y="0"/>
                  <wp:positionH relativeFrom="column">
                    <wp:posOffset>2901475</wp:posOffset>
                  </wp:positionH>
                  <wp:positionV relativeFrom="paragraph">
                    <wp:posOffset>13970</wp:posOffset>
                  </wp:positionV>
                  <wp:extent cx="2766060" cy="996195"/>
                  <wp:effectExtent l="0" t="0" r="0" b="0"/>
                  <wp:wrapNone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6060" cy="996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 w:rsidRPr="00F70ABC">
              <w:rPr>
                <w:noProof/>
              </w:rPr>
              <w:drawing>
                <wp:anchor distT="0" distB="0" distL="114300" distR="114300" simplePos="0" relativeHeight="251760640" behindDoc="1" locked="0" layoutInCell="1" allowOverlap="1" wp14:anchorId="76A968A2" wp14:editId="264B9B33">
                  <wp:simplePos x="0" y="0"/>
                  <wp:positionH relativeFrom="column">
                    <wp:posOffset>-3175</wp:posOffset>
                  </wp:positionH>
                  <wp:positionV relativeFrom="paragraph">
                    <wp:posOffset>-1270</wp:posOffset>
                  </wp:positionV>
                  <wp:extent cx="2766060" cy="994422"/>
                  <wp:effectExtent l="0" t="0" r="0" b="0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6060" cy="994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3DA5789B" w14:textId="50E24912" w:rsidR="00CB51BB" w:rsidRPr="00CB51BB" w:rsidRDefault="00CB51BB" w:rsidP="00CB51BB"/>
          <w:p w14:paraId="69476F62" w14:textId="77777777" w:rsidR="00CB51BB" w:rsidRPr="00CB51BB" w:rsidRDefault="00CB51BB" w:rsidP="00CB51BB"/>
          <w:p w14:paraId="42A5BF67" w14:textId="77777777" w:rsidR="00CB51BB" w:rsidRPr="00CB51BB" w:rsidRDefault="00CB51BB" w:rsidP="00CB51BB"/>
          <w:p w14:paraId="59EBF690" w14:textId="77777777" w:rsidR="00CB51BB" w:rsidRPr="00CB51BB" w:rsidRDefault="00CB51BB" w:rsidP="00CB51BB"/>
          <w:p w14:paraId="6C32412F" w14:textId="0EA83F84" w:rsidR="00CB51BB" w:rsidRPr="00CB51BB" w:rsidRDefault="00F70ABC" w:rsidP="00CB51BB">
            <w:r w:rsidRPr="00F70ABC">
              <w:rPr>
                <w:noProof/>
              </w:rPr>
              <w:drawing>
                <wp:anchor distT="0" distB="0" distL="114300" distR="114300" simplePos="0" relativeHeight="251762688" behindDoc="1" locked="0" layoutInCell="1" allowOverlap="1" wp14:anchorId="6799549C" wp14:editId="5F074866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27305</wp:posOffset>
                  </wp:positionV>
                  <wp:extent cx="2766060" cy="994422"/>
                  <wp:effectExtent l="0" t="0" r="0" b="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6060" cy="9944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  <w:p w14:paraId="7265F7BC" w14:textId="427F6855" w:rsidR="00CB51BB" w:rsidRPr="00CB51BB" w:rsidRDefault="00CB51BB" w:rsidP="00CB51BB"/>
          <w:p w14:paraId="75356BA1" w14:textId="4360F244" w:rsidR="00CB51BB" w:rsidRPr="00CB51BB" w:rsidRDefault="00CB51BB" w:rsidP="00CB51BB"/>
          <w:p w14:paraId="460C1E5B" w14:textId="77777777" w:rsidR="00CB51BB" w:rsidRPr="00CB51BB" w:rsidRDefault="00CB51BB" w:rsidP="00CB51BB"/>
          <w:p w14:paraId="328C77E8" w14:textId="039901D2" w:rsidR="00CB51BB" w:rsidRPr="00CB51BB" w:rsidRDefault="00CB51BB" w:rsidP="00CB51BB">
            <w:pPr>
              <w:tabs>
                <w:tab w:val="left" w:pos="1215"/>
              </w:tabs>
            </w:pPr>
          </w:p>
        </w:tc>
      </w:tr>
    </w:tbl>
    <w:p w14:paraId="4071A6EF" w14:textId="06EEE56B" w:rsidR="006D561F" w:rsidRDefault="006D561F" w:rsidP="00CB51BB"/>
    <w:p w14:paraId="15E3FD62" w14:textId="633471BB" w:rsidR="00F70ABC" w:rsidRDefault="00F70ABC" w:rsidP="00CB51BB"/>
    <w:p w14:paraId="6DFBEC52" w14:textId="77777777" w:rsidR="00F70ABC" w:rsidRDefault="00F70ABC">
      <w:r>
        <w:br w:type="page"/>
      </w:r>
    </w:p>
    <w:tbl>
      <w:tblPr>
        <w:tblStyle w:val="InvoiceTable"/>
        <w:tblW w:w="0" w:type="auto"/>
        <w:tblLook w:val="04A0" w:firstRow="1" w:lastRow="0" w:firstColumn="1" w:lastColumn="0" w:noHBand="0" w:noVBand="1"/>
      </w:tblPr>
      <w:tblGrid>
        <w:gridCol w:w="9350"/>
      </w:tblGrid>
      <w:tr w:rsidR="00F70ABC" w14:paraId="1E8326FE" w14:textId="77777777" w:rsidTr="0062776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9350" w:type="dxa"/>
          </w:tcPr>
          <w:p w14:paraId="74A5FA60" w14:textId="77777777" w:rsidR="00F70ABC" w:rsidRPr="00CB51BB" w:rsidRDefault="00F70ABC" w:rsidP="00627760">
            <w:pPr>
              <w:rPr>
                <w:bCs/>
              </w:rPr>
            </w:pPr>
            <w:r w:rsidRPr="00CB51BB">
              <w:rPr>
                <w:bCs/>
                <w:kern w:val="2"/>
                <w14:ligatures w14:val="standard"/>
              </w:rPr>
              <w:lastRenderedPageBreak/>
              <w:t>Label Artwork</w:t>
            </w:r>
          </w:p>
        </w:tc>
      </w:tr>
      <w:tr w:rsidR="00F70ABC" w14:paraId="5DAE4D9E" w14:textId="77777777" w:rsidTr="00F70ABC">
        <w:trPr>
          <w:trHeight w:val="7271"/>
        </w:trPr>
        <w:tc>
          <w:tcPr>
            <w:tcW w:w="9350" w:type="dxa"/>
          </w:tcPr>
          <w:p w14:paraId="6CC17F0A" w14:textId="01F2E64D" w:rsidR="00F70ABC" w:rsidRPr="00F70ABC" w:rsidRDefault="00F70ABC" w:rsidP="00F70ABC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  <w:r w:rsidRPr="00F70ABC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764736" behindDoc="0" locked="0" layoutInCell="1" allowOverlap="1" wp14:anchorId="42C6AF75" wp14:editId="41BF5131">
                  <wp:simplePos x="0" y="0"/>
                  <wp:positionH relativeFrom="column">
                    <wp:posOffset>2900045</wp:posOffset>
                  </wp:positionH>
                  <wp:positionV relativeFrom="paragraph">
                    <wp:posOffset>76835</wp:posOffset>
                  </wp:positionV>
                  <wp:extent cx="2895600" cy="1452750"/>
                  <wp:effectExtent l="0" t="0" r="0" b="0"/>
                  <wp:wrapNone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5600" cy="1452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Pr="00F70ABC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763712" behindDoc="1" locked="0" layoutInCell="1" allowOverlap="1" wp14:anchorId="5D6AFEE5" wp14:editId="5ADB9E77">
                  <wp:simplePos x="0" y="0"/>
                  <wp:positionH relativeFrom="column">
                    <wp:posOffset>-48895</wp:posOffset>
                  </wp:positionH>
                  <wp:positionV relativeFrom="paragraph">
                    <wp:posOffset>61595</wp:posOffset>
                  </wp:positionV>
                  <wp:extent cx="2885734" cy="1447800"/>
                  <wp:effectExtent l="0" t="0" r="0" b="0"/>
                  <wp:wrapNone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5734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5B45E2AF" w14:textId="277656F6" w:rsidR="00F70ABC" w:rsidRPr="00F70ABC" w:rsidRDefault="00F70ABC" w:rsidP="00F70ABC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5B65045D" w14:textId="6A6A06E9" w:rsidR="00F70ABC" w:rsidRPr="00F70ABC" w:rsidRDefault="00F70ABC" w:rsidP="00F70ABC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3AD1E457" w14:textId="0621FD66" w:rsidR="00F70ABC" w:rsidRPr="00F70ABC" w:rsidRDefault="00F70ABC" w:rsidP="00F70ABC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309C0850" w14:textId="553C64E0" w:rsidR="00F70ABC" w:rsidRDefault="00613D82" w:rsidP="00F70ABC">
            <w:pPr>
              <w:tabs>
                <w:tab w:val="left" w:pos="1008"/>
              </w:tabs>
              <w:rPr>
                <w:bCs/>
              </w:rPr>
            </w:pPr>
            <w:r w:rsidRPr="00F70ABC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766784" behindDoc="1" locked="0" layoutInCell="1" allowOverlap="1" wp14:anchorId="1062D6AA" wp14:editId="665137FE">
                  <wp:simplePos x="0" y="0"/>
                  <wp:positionH relativeFrom="column">
                    <wp:posOffset>2923834</wp:posOffset>
                  </wp:positionH>
                  <wp:positionV relativeFrom="paragraph">
                    <wp:posOffset>165735</wp:posOffset>
                  </wp:positionV>
                  <wp:extent cx="2872740" cy="1441281"/>
                  <wp:effectExtent l="0" t="0" r="3810" b="6985"/>
                  <wp:wrapNone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2740" cy="1441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 w:rsidR="00F70ABC" w:rsidRPr="00F70ABC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765760" behindDoc="1" locked="0" layoutInCell="1" allowOverlap="1" wp14:anchorId="33944D44" wp14:editId="310961A0">
                  <wp:simplePos x="0" y="0"/>
                  <wp:positionH relativeFrom="column">
                    <wp:posOffset>-27672</wp:posOffset>
                  </wp:positionH>
                  <wp:positionV relativeFrom="paragraph">
                    <wp:posOffset>145415</wp:posOffset>
                  </wp:positionV>
                  <wp:extent cx="2865120" cy="1437458"/>
                  <wp:effectExtent l="0" t="0" r="0" b="0"/>
                  <wp:wrapNone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5120" cy="14374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730547E5" w14:textId="77777777" w:rsidR="00F70ABC" w:rsidRPr="00F70ABC" w:rsidRDefault="00F70ABC" w:rsidP="00F70ABC"/>
          <w:p w14:paraId="2D9A6F2F" w14:textId="77777777" w:rsidR="00F70ABC" w:rsidRPr="00F70ABC" w:rsidRDefault="00F70ABC" w:rsidP="00F70ABC"/>
          <w:p w14:paraId="051A645A" w14:textId="77777777" w:rsidR="00F70ABC" w:rsidRPr="00F70ABC" w:rsidRDefault="00F70ABC" w:rsidP="00F70ABC"/>
          <w:p w14:paraId="70E1768A" w14:textId="77777777" w:rsidR="00F70ABC" w:rsidRPr="00F70ABC" w:rsidRDefault="00F70ABC" w:rsidP="00F70ABC"/>
          <w:p w14:paraId="15C36B9D" w14:textId="77777777" w:rsidR="00F70ABC" w:rsidRPr="00F70ABC" w:rsidRDefault="00F70ABC" w:rsidP="00F70ABC"/>
          <w:p w14:paraId="284ABFCA" w14:textId="77777777" w:rsidR="00F70ABC" w:rsidRDefault="00F70ABC" w:rsidP="00F70ABC">
            <w:pPr>
              <w:rPr>
                <w:bCs/>
              </w:rPr>
            </w:pPr>
          </w:p>
          <w:p w14:paraId="2E5DEC4F" w14:textId="7CE21801" w:rsidR="00F70ABC" w:rsidRDefault="00F70ABC" w:rsidP="00F70ABC">
            <w:pPr>
              <w:rPr>
                <w:bCs/>
              </w:rPr>
            </w:pPr>
            <w:r w:rsidRPr="00F70ABC">
              <w:rPr>
                <w:rFonts w:ascii="Times New Roman" w:eastAsia="Times New Roman" w:hAnsi="Times New Roman" w:cs="Times New Roman"/>
                <w:noProof/>
                <w:color w:val="auto"/>
                <w:sz w:val="24"/>
                <w:szCs w:val="24"/>
                <w:lang w:eastAsia="en-US"/>
              </w:rPr>
              <w:drawing>
                <wp:anchor distT="0" distB="0" distL="114300" distR="114300" simplePos="0" relativeHeight="251767808" behindDoc="1" locked="0" layoutInCell="1" allowOverlap="1" wp14:anchorId="028010FD" wp14:editId="17912B4D">
                  <wp:simplePos x="0" y="0"/>
                  <wp:positionH relativeFrom="column">
                    <wp:posOffset>-9944</wp:posOffset>
                  </wp:positionH>
                  <wp:positionV relativeFrom="paragraph">
                    <wp:posOffset>190500</wp:posOffset>
                  </wp:positionV>
                  <wp:extent cx="2849880" cy="1429812"/>
                  <wp:effectExtent l="0" t="0" r="7620" b="0"/>
                  <wp:wrapNone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email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9880" cy="14298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14:paraId="06185F01" w14:textId="5EB5BB5F" w:rsidR="00F70ABC" w:rsidRPr="00F70ABC" w:rsidRDefault="00F70ABC" w:rsidP="00F70ABC">
            <w:pPr>
              <w:spacing w:before="100" w:beforeAutospacing="1" w:after="100" w:afterAutospacing="1"/>
              <w:rPr>
                <w:rFonts w:ascii="Times New Roman" w:eastAsia="Times New Roman" w:hAnsi="Times New Roman" w:cs="Times New Roman"/>
                <w:color w:val="auto"/>
                <w:sz w:val="24"/>
                <w:szCs w:val="24"/>
                <w:lang w:eastAsia="en-US"/>
              </w:rPr>
            </w:pPr>
          </w:p>
          <w:p w14:paraId="48A78536" w14:textId="56AC62FA" w:rsidR="00F70ABC" w:rsidRPr="00F70ABC" w:rsidRDefault="00F70ABC" w:rsidP="00F70ABC"/>
        </w:tc>
      </w:tr>
    </w:tbl>
    <w:p w14:paraId="4D48215B" w14:textId="77777777" w:rsidR="00F70ABC" w:rsidRDefault="00F70ABC" w:rsidP="00CB51BB"/>
    <w:sectPr w:rsidR="00F70ABC" w:rsidSect="007E3D23">
      <w:footerReference w:type="default" r:id="rId31"/>
      <w:pgSz w:w="12240" w:h="15840" w:code="1"/>
      <w:pgMar w:top="1080" w:right="1440" w:bottom="72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65C5D6A" w14:textId="77777777" w:rsidR="003C603A" w:rsidRDefault="003C603A">
      <w:pPr>
        <w:spacing w:after="0"/>
      </w:pPr>
      <w:r>
        <w:separator/>
      </w:r>
    </w:p>
  </w:endnote>
  <w:endnote w:type="continuationSeparator" w:id="0">
    <w:p w14:paraId="78A96FA2" w14:textId="77777777" w:rsidR="003C603A" w:rsidRDefault="003C603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154D" w14:textId="77777777" w:rsidR="00147208" w:rsidRPr="00147208" w:rsidRDefault="00147208" w:rsidP="00147208">
    <w:pPr>
      <w:pStyle w:val="Footer"/>
      <w:jc w:val="left"/>
    </w:pPr>
    <w:r w:rsidRPr="00147208">
      <w:fldChar w:fldCharType="begin"/>
    </w:r>
    <w:r w:rsidRPr="00147208">
      <w:instrText xml:space="preserve"> PAGE   \* MERGEFORMAT </w:instrText>
    </w:r>
    <w:r w:rsidRPr="00147208">
      <w:fldChar w:fldCharType="separate"/>
    </w:r>
    <w:r w:rsidRPr="00147208">
      <w:t>2</w:t>
    </w:r>
    <w:r w:rsidRPr="00147208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5CC89C" w14:textId="77777777" w:rsidR="003C603A" w:rsidRDefault="003C603A">
      <w:pPr>
        <w:spacing w:after="0"/>
      </w:pPr>
      <w:r>
        <w:separator/>
      </w:r>
    </w:p>
  </w:footnote>
  <w:footnote w:type="continuationSeparator" w:id="0">
    <w:p w14:paraId="60ADBBFD" w14:textId="77777777" w:rsidR="003C603A" w:rsidRDefault="003C603A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A8D8F4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57E5D71"/>
    <w:multiLevelType w:val="hybridMultilevel"/>
    <w:tmpl w:val="BFBE56B6"/>
    <w:lvl w:ilvl="0" w:tplc="DF622CE6">
      <w:start w:val="1"/>
      <w:numFmt w:val="bullet"/>
      <w:lvlText w:val=""/>
      <w:lvlJc w:val="left"/>
      <w:pPr>
        <w:tabs>
          <w:tab w:val="num" w:pos="360"/>
        </w:tabs>
        <w:ind w:left="432" w:hanging="288"/>
      </w:pPr>
      <w:rPr>
        <w:rFonts w:ascii="Symbol" w:hAnsi="Symbol" w:hint="default"/>
        <w:color w:val="5B9BD5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BCC"/>
    <w:rsid w:val="000014B8"/>
    <w:rsid w:val="00002900"/>
    <w:rsid w:val="00004BF0"/>
    <w:rsid w:val="000123A7"/>
    <w:rsid w:val="00022B80"/>
    <w:rsid w:val="0003476B"/>
    <w:rsid w:val="00040A91"/>
    <w:rsid w:val="00043C41"/>
    <w:rsid w:val="00047818"/>
    <w:rsid w:val="00051B06"/>
    <w:rsid w:val="000524A8"/>
    <w:rsid w:val="000671E5"/>
    <w:rsid w:val="000677DA"/>
    <w:rsid w:val="0007461A"/>
    <w:rsid w:val="00074AD3"/>
    <w:rsid w:val="00096A1F"/>
    <w:rsid w:val="000A13CF"/>
    <w:rsid w:val="000A37A8"/>
    <w:rsid w:val="000B1457"/>
    <w:rsid w:val="000D37AE"/>
    <w:rsid w:val="000E45E2"/>
    <w:rsid w:val="000E5146"/>
    <w:rsid w:val="000E7BA5"/>
    <w:rsid w:val="00104C24"/>
    <w:rsid w:val="00115FB4"/>
    <w:rsid w:val="00136E3C"/>
    <w:rsid w:val="00147208"/>
    <w:rsid w:val="00155384"/>
    <w:rsid w:val="00171A96"/>
    <w:rsid w:val="00181A26"/>
    <w:rsid w:val="0018603C"/>
    <w:rsid w:val="001B7B38"/>
    <w:rsid w:val="001C1013"/>
    <w:rsid w:val="001D0C6A"/>
    <w:rsid w:val="001D404A"/>
    <w:rsid w:val="001E2728"/>
    <w:rsid w:val="001E5C8E"/>
    <w:rsid w:val="00200CAC"/>
    <w:rsid w:val="00205B5E"/>
    <w:rsid w:val="00223B8D"/>
    <w:rsid w:val="00231F25"/>
    <w:rsid w:val="002417B7"/>
    <w:rsid w:val="00255734"/>
    <w:rsid w:val="002750DA"/>
    <w:rsid w:val="0028638D"/>
    <w:rsid w:val="0029442A"/>
    <w:rsid w:val="002A2DA1"/>
    <w:rsid w:val="002A4407"/>
    <w:rsid w:val="002C64F0"/>
    <w:rsid w:val="002C6E67"/>
    <w:rsid w:val="002C6EAE"/>
    <w:rsid w:val="00304ECC"/>
    <w:rsid w:val="00330C67"/>
    <w:rsid w:val="00335B41"/>
    <w:rsid w:val="003366D8"/>
    <w:rsid w:val="00342542"/>
    <w:rsid w:val="00371D00"/>
    <w:rsid w:val="00376BCB"/>
    <w:rsid w:val="00390E98"/>
    <w:rsid w:val="003C192B"/>
    <w:rsid w:val="003C2460"/>
    <w:rsid w:val="003C256A"/>
    <w:rsid w:val="003C603A"/>
    <w:rsid w:val="003D6ECF"/>
    <w:rsid w:val="003E2F5B"/>
    <w:rsid w:val="003F72BE"/>
    <w:rsid w:val="00403267"/>
    <w:rsid w:val="00423645"/>
    <w:rsid w:val="00433A09"/>
    <w:rsid w:val="004342C2"/>
    <w:rsid w:val="0043766B"/>
    <w:rsid w:val="00437BEB"/>
    <w:rsid w:val="00437F9D"/>
    <w:rsid w:val="00451E2E"/>
    <w:rsid w:val="004652E5"/>
    <w:rsid w:val="004954AB"/>
    <w:rsid w:val="004A7424"/>
    <w:rsid w:val="004B3C6F"/>
    <w:rsid w:val="004C306F"/>
    <w:rsid w:val="004C30E4"/>
    <w:rsid w:val="004C34EC"/>
    <w:rsid w:val="004C726C"/>
    <w:rsid w:val="004D24EB"/>
    <w:rsid w:val="004D342A"/>
    <w:rsid w:val="004D5248"/>
    <w:rsid w:val="004E0B40"/>
    <w:rsid w:val="004E55D7"/>
    <w:rsid w:val="005016E1"/>
    <w:rsid w:val="00503C23"/>
    <w:rsid w:val="005076EA"/>
    <w:rsid w:val="00527A4D"/>
    <w:rsid w:val="00544001"/>
    <w:rsid w:val="00547A73"/>
    <w:rsid w:val="00553DF6"/>
    <w:rsid w:val="00575A98"/>
    <w:rsid w:val="0058585A"/>
    <w:rsid w:val="00591137"/>
    <w:rsid w:val="00593696"/>
    <w:rsid w:val="005A5EC2"/>
    <w:rsid w:val="005C2CF2"/>
    <w:rsid w:val="005E118E"/>
    <w:rsid w:val="005E397B"/>
    <w:rsid w:val="005E4A3B"/>
    <w:rsid w:val="005E6FFC"/>
    <w:rsid w:val="00613D82"/>
    <w:rsid w:val="00633D7A"/>
    <w:rsid w:val="006433F3"/>
    <w:rsid w:val="00650B59"/>
    <w:rsid w:val="00651957"/>
    <w:rsid w:val="0065347E"/>
    <w:rsid w:val="0066283E"/>
    <w:rsid w:val="00664C5D"/>
    <w:rsid w:val="00685BAD"/>
    <w:rsid w:val="006C0E50"/>
    <w:rsid w:val="006D561F"/>
    <w:rsid w:val="006D6A3A"/>
    <w:rsid w:val="006D6F9F"/>
    <w:rsid w:val="006E7908"/>
    <w:rsid w:val="006F24EC"/>
    <w:rsid w:val="00711EBF"/>
    <w:rsid w:val="00725F5A"/>
    <w:rsid w:val="007265C0"/>
    <w:rsid w:val="00735CF9"/>
    <w:rsid w:val="00747E46"/>
    <w:rsid w:val="00763F61"/>
    <w:rsid w:val="0077711A"/>
    <w:rsid w:val="00784966"/>
    <w:rsid w:val="0078697B"/>
    <w:rsid w:val="00795AFE"/>
    <w:rsid w:val="00797D0E"/>
    <w:rsid w:val="007A209A"/>
    <w:rsid w:val="007B0C03"/>
    <w:rsid w:val="007B56EE"/>
    <w:rsid w:val="007C1E31"/>
    <w:rsid w:val="007C6A46"/>
    <w:rsid w:val="007E1496"/>
    <w:rsid w:val="007E23EC"/>
    <w:rsid w:val="007E3D23"/>
    <w:rsid w:val="007F270A"/>
    <w:rsid w:val="007F39F8"/>
    <w:rsid w:val="007F6BDA"/>
    <w:rsid w:val="007F74A6"/>
    <w:rsid w:val="0082049A"/>
    <w:rsid w:val="008218D1"/>
    <w:rsid w:val="00822753"/>
    <w:rsid w:val="0083292E"/>
    <w:rsid w:val="0083363F"/>
    <w:rsid w:val="008375BB"/>
    <w:rsid w:val="00857E83"/>
    <w:rsid w:val="008675B2"/>
    <w:rsid w:val="00871E7A"/>
    <w:rsid w:val="008726AD"/>
    <w:rsid w:val="00874856"/>
    <w:rsid w:val="00894FA0"/>
    <w:rsid w:val="0089773C"/>
    <w:rsid w:val="008B6319"/>
    <w:rsid w:val="008B6933"/>
    <w:rsid w:val="008E1A43"/>
    <w:rsid w:val="008F4B8C"/>
    <w:rsid w:val="00916427"/>
    <w:rsid w:val="00923F34"/>
    <w:rsid w:val="009306DF"/>
    <w:rsid w:val="009365F7"/>
    <w:rsid w:val="00964068"/>
    <w:rsid w:val="009665C3"/>
    <w:rsid w:val="00966D0A"/>
    <w:rsid w:val="00985466"/>
    <w:rsid w:val="00994A93"/>
    <w:rsid w:val="0099749C"/>
    <w:rsid w:val="009A1384"/>
    <w:rsid w:val="009C008C"/>
    <w:rsid w:val="009C175F"/>
    <w:rsid w:val="009F0E8D"/>
    <w:rsid w:val="00A0372A"/>
    <w:rsid w:val="00A16E92"/>
    <w:rsid w:val="00A21FD7"/>
    <w:rsid w:val="00A31AC1"/>
    <w:rsid w:val="00A31B57"/>
    <w:rsid w:val="00A33C84"/>
    <w:rsid w:val="00A347E5"/>
    <w:rsid w:val="00A43CEF"/>
    <w:rsid w:val="00A453DD"/>
    <w:rsid w:val="00A55C26"/>
    <w:rsid w:val="00A56B70"/>
    <w:rsid w:val="00A60AC1"/>
    <w:rsid w:val="00A8011E"/>
    <w:rsid w:val="00A835B2"/>
    <w:rsid w:val="00A9050A"/>
    <w:rsid w:val="00AC250E"/>
    <w:rsid w:val="00AD0350"/>
    <w:rsid w:val="00AD7669"/>
    <w:rsid w:val="00AE1A48"/>
    <w:rsid w:val="00AF3C61"/>
    <w:rsid w:val="00B11297"/>
    <w:rsid w:val="00B42B2E"/>
    <w:rsid w:val="00B445DD"/>
    <w:rsid w:val="00B453FC"/>
    <w:rsid w:val="00B46BAB"/>
    <w:rsid w:val="00B63763"/>
    <w:rsid w:val="00B65B11"/>
    <w:rsid w:val="00B67AEC"/>
    <w:rsid w:val="00B8674E"/>
    <w:rsid w:val="00B8707A"/>
    <w:rsid w:val="00BA4210"/>
    <w:rsid w:val="00BA64CD"/>
    <w:rsid w:val="00BB351C"/>
    <w:rsid w:val="00BC16F7"/>
    <w:rsid w:val="00BC5455"/>
    <w:rsid w:val="00BD07D5"/>
    <w:rsid w:val="00BE0ECD"/>
    <w:rsid w:val="00BF639D"/>
    <w:rsid w:val="00BF6A62"/>
    <w:rsid w:val="00C066BC"/>
    <w:rsid w:val="00C3398F"/>
    <w:rsid w:val="00C40912"/>
    <w:rsid w:val="00C4369C"/>
    <w:rsid w:val="00C61612"/>
    <w:rsid w:val="00C7576A"/>
    <w:rsid w:val="00C8670E"/>
    <w:rsid w:val="00C8732B"/>
    <w:rsid w:val="00CA4437"/>
    <w:rsid w:val="00CA528F"/>
    <w:rsid w:val="00CB51BB"/>
    <w:rsid w:val="00CB6118"/>
    <w:rsid w:val="00CC2B24"/>
    <w:rsid w:val="00CC7C62"/>
    <w:rsid w:val="00CF00C0"/>
    <w:rsid w:val="00CF4FDC"/>
    <w:rsid w:val="00D3176E"/>
    <w:rsid w:val="00D336B6"/>
    <w:rsid w:val="00D33E4C"/>
    <w:rsid w:val="00D3647F"/>
    <w:rsid w:val="00D41913"/>
    <w:rsid w:val="00D43F71"/>
    <w:rsid w:val="00D44742"/>
    <w:rsid w:val="00D454BA"/>
    <w:rsid w:val="00D5715C"/>
    <w:rsid w:val="00D776E0"/>
    <w:rsid w:val="00D90DC7"/>
    <w:rsid w:val="00D97F3C"/>
    <w:rsid w:val="00DC2E1D"/>
    <w:rsid w:val="00DE1CEE"/>
    <w:rsid w:val="00DE4BCC"/>
    <w:rsid w:val="00DF2291"/>
    <w:rsid w:val="00DF38F3"/>
    <w:rsid w:val="00E22E25"/>
    <w:rsid w:val="00E32A44"/>
    <w:rsid w:val="00E40E81"/>
    <w:rsid w:val="00E501EB"/>
    <w:rsid w:val="00E62F64"/>
    <w:rsid w:val="00E760F9"/>
    <w:rsid w:val="00E7630C"/>
    <w:rsid w:val="00E815EB"/>
    <w:rsid w:val="00E91C1C"/>
    <w:rsid w:val="00E95727"/>
    <w:rsid w:val="00EA73BB"/>
    <w:rsid w:val="00EB7B91"/>
    <w:rsid w:val="00EC4D84"/>
    <w:rsid w:val="00EC52D1"/>
    <w:rsid w:val="00EC5B0C"/>
    <w:rsid w:val="00EE40D9"/>
    <w:rsid w:val="00F07EAE"/>
    <w:rsid w:val="00F11311"/>
    <w:rsid w:val="00F13E52"/>
    <w:rsid w:val="00F14A9C"/>
    <w:rsid w:val="00F245C1"/>
    <w:rsid w:val="00F32334"/>
    <w:rsid w:val="00F33D62"/>
    <w:rsid w:val="00F37692"/>
    <w:rsid w:val="00F43F80"/>
    <w:rsid w:val="00F50AE7"/>
    <w:rsid w:val="00F51E42"/>
    <w:rsid w:val="00F64885"/>
    <w:rsid w:val="00F70ABC"/>
    <w:rsid w:val="00F90094"/>
    <w:rsid w:val="00F900BE"/>
    <w:rsid w:val="00FA4FCB"/>
    <w:rsid w:val="00FA5EFB"/>
    <w:rsid w:val="00FA5F14"/>
    <w:rsid w:val="00FB037C"/>
    <w:rsid w:val="00FB3266"/>
    <w:rsid w:val="00FB6DF0"/>
    <w:rsid w:val="00FC13FD"/>
    <w:rsid w:val="00FE5F91"/>
    <w:rsid w:val="00FE6166"/>
    <w:rsid w:val="00FF67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14E565"/>
  <w15:chartTrackingRefBased/>
  <w15:docId w15:val="{9CC75B08-5F27-40EC-B31E-9BD546DFB0E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04040" w:themeColor="text1" w:themeTint="BF"/>
        <w:kern w:val="2"/>
        <w:sz w:val="18"/>
        <w:lang w:val="en-US" w:eastAsia="ja-JP" w:bidi="ar-SA"/>
        <w14:ligatures w14:val="standard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 w:qFormat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70ABC"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600" w:after="240"/>
      <w:outlineLvl w:val="0"/>
    </w:pPr>
    <w:rPr>
      <w:b/>
      <w:bCs/>
      <w:caps/>
      <w:color w:val="1F4E79" w:themeColor="accent1" w:themeShade="80"/>
      <w:kern w:val="0"/>
      <w:sz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120"/>
      <w:outlineLvl w:val="1"/>
    </w:pPr>
    <w:rPr>
      <w:b/>
      <w:bCs/>
      <w:color w:val="5B9BD5" w:themeColor="accent1"/>
      <w:kern w:val="0"/>
      <w:sz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3"/>
    <w:qFormat/>
    <w:rsid w:val="00147208"/>
    <w:pPr>
      <w:numPr>
        <w:ilvl w:val="1"/>
      </w:numPr>
      <w:spacing w:before="80" w:after="0" w:line="280" w:lineRule="exact"/>
    </w:pPr>
    <w:rPr>
      <w:b/>
      <w:bCs/>
      <w:color w:val="2E74B5" w:themeColor="accent1" w:themeShade="BF"/>
      <w:kern w:val="0"/>
      <w:sz w:val="24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3"/>
    <w:rsid w:val="00147208"/>
    <w:rPr>
      <w:b/>
      <w:bCs/>
      <w:color w:val="2E74B5" w:themeColor="accent1" w:themeShade="BF"/>
      <w:kern w:val="0"/>
      <w:sz w:val="24"/>
      <w14:ligatures w14:val="none"/>
    </w:rPr>
  </w:style>
  <w:style w:type="paragraph" w:styleId="Title">
    <w:name w:val="Title"/>
    <w:basedOn w:val="Normal"/>
    <w:next w:val="Normal"/>
    <w:link w:val="TitleChar"/>
    <w:uiPriority w:val="2"/>
    <w:qFormat/>
    <w:rsid w:val="005C2CF2"/>
    <w:pPr>
      <w:spacing w:after="0" w:line="420" w:lineRule="exact"/>
    </w:pPr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character" w:customStyle="1" w:styleId="TitleChar">
    <w:name w:val="Title Char"/>
    <w:basedOn w:val="DefaultParagraphFont"/>
    <w:link w:val="Title"/>
    <w:uiPriority w:val="2"/>
    <w:rsid w:val="005C2CF2"/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table" w:customStyle="1" w:styleId="InvoiceTable">
    <w:name w:val="Invoice Table"/>
    <w:basedOn w:val="TableNormal"/>
    <w:uiPriority w:val="99"/>
    <w:rsid w:val="00147208"/>
    <w:pPr>
      <w:spacing w:before="120" w:after="120"/>
    </w:pPr>
    <w:rPr>
      <w:kern w:val="0"/>
      <w14:ligatures w14:val="none"/>
    </w:rPr>
    <w:tblPr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left w:w="144" w:type="dxa"/>
        <w:right w:w="144" w:type="dxa"/>
      </w:tblCellMar>
    </w:tblPr>
    <w:tblStylePr w:type="firstRow">
      <w:pPr>
        <w:keepNext/>
        <w:wordWrap/>
      </w:pPr>
      <w:rPr>
        <w:b/>
      </w:rPr>
      <w:tblPr/>
      <w:tcPr>
        <w:shd w:val="clear" w:color="auto" w:fill="DEEAF6" w:themeFill="accent1" w:themeFillTint="33"/>
        <w:vAlign w:val="bottom"/>
      </w:tcPr>
    </w:tblStylePr>
    <w:tblStylePr w:type="lastRow">
      <w:pPr>
        <w:wordWrap/>
        <w:jc w:val="right"/>
      </w:pPr>
      <w:rPr>
        <w:b/>
        <w:color w:val="auto"/>
      </w:rPr>
      <w:tblPr/>
      <w:tcPr>
        <w:shd w:val="clear" w:color="auto" w:fill="9CC2E5" w:themeFill="accent1" w:themeFillTint="99"/>
      </w:tcPr>
    </w:tblStyle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InvoiceHeading">
    <w:name w:val="Invoice Heading"/>
    <w:basedOn w:val="Normal"/>
    <w:next w:val="Normal"/>
    <w:uiPriority w:val="2"/>
    <w:qFormat/>
    <w:pPr>
      <w:spacing w:before="600" w:after="240"/>
    </w:pPr>
    <w:rPr>
      <w:b/>
      <w:bCs/>
      <w:caps/>
      <w:color w:val="1F4E79" w:themeColor="accent1" w:themeShade="80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Pr>
      <w:b/>
      <w:bCs/>
      <w:caps/>
      <w:color w:val="1F4E79" w:themeColor="accent1" w:themeShade="80"/>
      <w:kern w:val="0"/>
      <w:sz w:val="2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Pr>
      <w:b/>
      <w:bCs/>
      <w:color w:val="5B9BD5" w:themeColor="accent1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120"/>
    </w:pPr>
    <w:rPr>
      <w:b/>
      <w:bCs/>
    </w:rPr>
  </w:style>
  <w:style w:type="paragraph" w:customStyle="1" w:styleId="FormText">
    <w:name w:val="Form Text"/>
    <w:basedOn w:val="Normal"/>
    <w:uiPriority w:val="2"/>
    <w:qFormat/>
    <w:pPr>
      <w:spacing w:after="120"/>
      <w:contextualSpacing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before="200" w:after="0"/>
      <w:contextualSpacing/>
      <w:jc w:val="right"/>
    </w:pPr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paragraph" w:styleId="Closing">
    <w:name w:val="Closing"/>
    <w:basedOn w:val="Normal"/>
    <w:link w:val="ClosingChar"/>
    <w:uiPriority w:val="4"/>
    <w:unhideWhenUsed/>
    <w:qFormat/>
    <w:rsid w:val="00147208"/>
    <w:pPr>
      <w:spacing w:before="360" w:after="120"/>
    </w:pPr>
    <w:rPr>
      <w:b/>
      <w:bCs/>
      <w:color w:val="2E74B5" w:themeColor="accent1" w:themeShade="BF"/>
      <w:sz w:val="24"/>
    </w:rPr>
  </w:style>
  <w:style w:type="character" w:customStyle="1" w:styleId="ClosingChar">
    <w:name w:val="Closing Char"/>
    <w:basedOn w:val="DefaultParagraphFont"/>
    <w:link w:val="Closing"/>
    <w:uiPriority w:val="4"/>
    <w:rsid w:val="00147208"/>
    <w:rPr>
      <w:b/>
      <w:bCs/>
      <w:color w:val="2E74B5" w:themeColor="accent1" w:themeShade="BF"/>
      <w:sz w:val="24"/>
    </w:rPr>
  </w:style>
  <w:style w:type="paragraph" w:customStyle="1" w:styleId="Organization">
    <w:name w:val="Organization"/>
    <w:basedOn w:val="Normal"/>
    <w:next w:val="Normal"/>
    <w:uiPriority w:val="4"/>
    <w:qFormat/>
    <w:rsid w:val="00591137"/>
    <w:pPr>
      <w:spacing w:before="840" w:after="0" w:line="288" w:lineRule="auto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styleId="Strong">
    <w:name w:val="Strong"/>
    <w:basedOn w:val="DefaultParagraphFont"/>
    <w:uiPriority w:val="2"/>
    <w:unhideWhenUsed/>
    <w:qFormat/>
    <w:rPr>
      <w:b w:val="0"/>
      <w:bCs w:val="0"/>
      <w:color w:val="5B9BD5" w:themeColor="accent1"/>
    </w:rPr>
  </w:style>
  <w:style w:type="paragraph" w:customStyle="1" w:styleId="ContactInfo">
    <w:name w:val="Contact Info"/>
    <w:basedOn w:val="Normal"/>
    <w:uiPriority w:val="4"/>
    <w:qFormat/>
    <w:pPr>
      <w:spacing w:before="40" w:after="0"/>
    </w:pPr>
  </w:style>
  <w:style w:type="table" w:styleId="GridTable6Colorful-Accent1">
    <w:name w:val="Grid Table 6 Colorful Accent 1"/>
    <w:basedOn w:val="TableNormal"/>
    <w:uiPriority w:val="51"/>
    <w:rsid w:val="004D24EB"/>
    <w:pPr>
      <w:spacing w:after="0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PlainTable1">
    <w:name w:val="Plain Table 1"/>
    <w:basedOn w:val="TableNormal"/>
    <w:uiPriority w:val="41"/>
    <w:rsid w:val="004B3C6F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4">
    <w:name w:val="Plain Table 4"/>
    <w:basedOn w:val="TableNormal"/>
    <w:uiPriority w:val="44"/>
    <w:rsid w:val="004B3C6F"/>
    <w:pPr>
      <w:spacing w:after="0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3">
    <w:name w:val="Plain Table 3"/>
    <w:basedOn w:val="TableNormal"/>
    <w:uiPriority w:val="43"/>
    <w:rsid w:val="004B3C6F"/>
    <w:pPr>
      <w:spacing w:after="0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styleId="NormalWeb">
    <w:name w:val="Normal (Web)"/>
    <w:basedOn w:val="Normal"/>
    <w:uiPriority w:val="99"/>
    <w:semiHidden/>
    <w:unhideWhenUsed/>
    <w:rsid w:val="00E22E25"/>
    <w:pPr>
      <w:spacing w:before="100" w:beforeAutospacing="1" w:after="100" w:afterAutospacing="1"/>
    </w:pPr>
    <w:rPr>
      <w:rFonts w:ascii="Times New Roman" w:eastAsia="Times New Roman" w:hAnsi="Times New Roman" w:cs="Times New Roman"/>
      <w:color w:val="auto"/>
      <w:kern w:val="0"/>
      <w:sz w:val="24"/>
      <w:szCs w:val="24"/>
      <w:lang w:eastAsia="en-US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124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45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035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865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492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41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02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95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537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8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513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image" Target="media/image16.jpeg"/><Relationship Id="rId3" Type="http://schemas.openxmlformats.org/officeDocument/2006/relationships/customXml" Target="../customXml/item3.xml"/><Relationship Id="rId21" Type="http://schemas.openxmlformats.org/officeDocument/2006/relationships/image" Target="media/image11.png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glossaryDocument" Target="glossary/document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image" Target="media/image14.png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28" Type="http://schemas.openxmlformats.org/officeDocument/2006/relationships/image" Target="media/image18.jpeg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8" Type="http://schemas.openxmlformats.org/officeDocument/2006/relationships/webSettings" Target="web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vi\AppData\Roaming\Microsoft\Templates\Business%20sales%20invoic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C3EF77DA6B9B45F2A34E8B8A0A0C67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13AC79-5189-4D48-A4B2-E76592E881F3}"/>
      </w:docPartPr>
      <w:docPartBody>
        <w:p w:rsidR="00623A13" w:rsidRDefault="004F05F6">
          <w:pPr>
            <w:pStyle w:val="C3EF77DA6B9B45F2A34E8B8A0A0C6757"/>
          </w:pPr>
          <w:r w:rsidRPr="005C2CF2">
            <w:t>November 30, 2022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6E9E"/>
    <w:rsid w:val="0001335D"/>
    <w:rsid w:val="000242E5"/>
    <w:rsid w:val="00085804"/>
    <w:rsid w:val="000C52D9"/>
    <w:rsid w:val="00101E6B"/>
    <w:rsid w:val="00105CFE"/>
    <w:rsid w:val="001801A2"/>
    <w:rsid w:val="00181A26"/>
    <w:rsid w:val="00237945"/>
    <w:rsid w:val="002469A9"/>
    <w:rsid w:val="0029442D"/>
    <w:rsid w:val="002C3467"/>
    <w:rsid w:val="00345039"/>
    <w:rsid w:val="003737D6"/>
    <w:rsid w:val="003A51F8"/>
    <w:rsid w:val="004233BA"/>
    <w:rsid w:val="00446F74"/>
    <w:rsid w:val="00476E9E"/>
    <w:rsid w:val="00476EF4"/>
    <w:rsid w:val="004B53CA"/>
    <w:rsid w:val="004F05F6"/>
    <w:rsid w:val="00515947"/>
    <w:rsid w:val="00517E07"/>
    <w:rsid w:val="00533FB3"/>
    <w:rsid w:val="005C45A8"/>
    <w:rsid w:val="00623A13"/>
    <w:rsid w:val="00645FA5"/>
    <w:rsid w:val="0066101F"/>
    <w:rsid w:val="006B27C7"/>
    <w:rsid w:val="006C669B"/>
    <w:rsid w:val="0070386D"/>
    <w:rsid w:val="00712F22"/>
    <w:rsid w:val="00846872"/>
    <w:rsid w:val="00857E83"/>
    <w:rsid w:val="00875C2A"/>
    <w:rsid w:val="008D55CE"/>
    <w:rsid w:val="00927E82"/>
    <w:rsid w:val="00942F8D"/>
    <w:rsid w:val="009827ED"/>
    <w:rsid w:val="009F502E"/>
    <w:rsid w:val="00AF3AC3"/>
    <w:rsid w:val="00BB3959"/>
    <w:rsid w:val="00BF725C"/>
    <w:rsid w:val="00C224FE"/>
    <w:rsid w:val="00C61CDB"/>
    <w:rsid w:val="00CB6118"/>
    <w:rsid w:val="00CE0C8D"/>
    <w:rsid w:val="00D47C45"/>
    <w:rsid w:val="00D57713"/>
    <w:rsid w:val="00D657F2"/>
    <w:rsid w:val="00DF03EC"/>
    <w:rsid w:val="00E43F04"/>
    <w:rsid w:val="00E53812"/>
    <w:rsid w:val="00E90E1D"/>
    <w:rsid w:val="00EE2310"/>
    <w:rsid w:val="00F5786D"/>
    <w:rsid w:val="00F65CF3"/>
    <w:rsid w:val="00FC18C2"/>
    <w:rsid w:val="00FD6EBD"/>
    <w:rsid w:val="00FE61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2"/>
    <w:qFormat/>
    <w:pPr>
      <w:spacing w:after="0" w:line="420" w:lineRule="exact"/>
    </w:pPr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character" w:customStyle="1" w:styleId="TitleChar">
    <w:name w:val="Title Char"/>
    <w:basedOn w:val="DefaultParagraphFont"/>
    <w:link w:val="Title"/>
    <w:uiPriority w:val="2"/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paragraph" w:customStyle="1" w:styleId="C3EF77DA6B9B45F2A34E8B8A0A0C6757">
    <w:name w:val="C3EF77DA6B9B45F2A34E8B8A0A0C675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Blue Business Set">
  <a:themeElements>
    <a:clrScheme name="Proposal">
      <a:dk1>
        <a:sysClr val="windowText" lastClr="000000"/>
      </a:dk1>
      <a:lt1>
        <a:sysClr val="window" lastClr="FFFFFF"/>
      </a:lt1>
      <a:dk2>
        <a:srgbClr val="2C283A"/>
      </a:dk2>
      <a:lt2>
        <a:srgbClr val="F1EAE6"/>
      </a:lt2>
      <a:accent1>
        <a:srgbClr val="5B9BD5"/>
      </a:accent1>
      <a:accent2>
        <a:srgbClr val="86BB40"/>
      </a:accent2>
      <a:accent3>
        <a:srgbClr val="F4BF2E"/>
      </a:accent3>
      <a:accent4>
        <a:srgbClr val="F3866C"/>
      </a:accent4>
      <a:accent5>
        <a:srgbClr val="92588D"/>
      </a:accent5>
      <a:accent6>
        <a:srgbClr val="F3533F"/>
      </a:accent6>
      <a:hlink>
        <a:srgbClr val="40ACD1"/>
      </a:hlink>
      <a:folHlink>
        <a:srgbClr val="92588D"/>
      </a:folHlink>
    </a:clrScheme>
    <a:fontScheme name="Arial Black-Arial">
      <a:majorFont>
        <a:latin typeface="Arial Black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6" ma:contentTypeDescription="Create a new document." ma:contentTypeScope="" ma:versionID="ac37c1753acd5e330d2062ccec26ea66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3b340c7101c92c5120abd06486f94548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  <xsd:element ref="ns2:MediaServiceSearchProperties" minOccurs="0"/>
                <xsd:element ref="ns2:MediaServiceDoc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30" nillable="true" ma:displayName="MediaServiceDocTags" ma:hidden="true" ma:internalName="MediaServiceDoc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Props1.xml><?xml version="1.0" encoding="utf-8"?>
<ds:datastoreItem xmlns:ds="http://schemas.openxmlformats.org/officeDocument/2006/customXml" ds:itemID="{CAED7E39-1D0B-4FB6-B926-433E7A52DAD8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C3B1A1D-B6FD-4D51-9E85-E58130E5B6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5920CCC-7971-4980-8B94-C0D74CBC4CC6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4AF0ACC9-2D1A-44A7-BC7A-D7A43A58C4E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Business sales invoice.dotx</Template>
  <TotalTime>0</TotalTime>
  <Pages>8</Pages>
  <Words>127</Words>
  <Characters>727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Tex Lin</dc:creator>
  <cp:lastModifiedBy>Dell</cp:lastModifiedBy>
  <cp:revision>2</cp:revision>
  <dcterms:created xsi:type="dcterms:W3CDTF">2026-05-13T06:42:00Z</dcterms:created>
  <dcterms:modified xsi:type="dcterms:W3CDTF">2026-05-13T06:42:00Z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