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39574D" w14:textId="6939B556" w:rsidR="002F717B" w:rsidRPr="002F717B" w:rsidRDefault="002F717B">
      <w:pPr>
        <w:rPr>
          <w:b/>
          <w:bCs/>
          <w:color w:val="FF0000"/>
          <w:sz w:val="24"/>
          <w:szCs w:val="24"/>
        </w:rPr>
      </w:pPr>
      <w:r w:rsidRPr="007631EC">
        <w:rPr>
          <w:b/>
          <w:bCs/>
          <w:color w:val="FF0000"/>
          <w:sz w:val="24"/>
          <w:szCs w:val="24"/>
        </w:rPr>
        <w:t>STYLE REFERENCE NUMBER – LINK-PB-2</w:t>
      </w:r>
      <w:r w:rsidR="00A2348B">
        <w:rPr>
          <w:b/>
          <w:bCs/>
          <w:color w:val="FF0000"/>
          <w:sz w:val="24"/>
          <w:szCs w:val="24"/>
        </w:rPr>
        <w:t>6</w:t>
      </w:r>
      <w:r w:rsidRPr="007631EC">
        <w:rPr>
          <w:b/>
          <w:bCs/>
          <w:color w:val="FF0000"/>
          <w:sz w:val="24"/>
          <w:szCs w:val="24"/>
        </w:rPr>
        <w:t>-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2F717B">
        <w:trPr>
          <w:trHeight w:val="900"/>
        </w:trPr>
        <w:tc>
          <w:tcPr>
            <w:tcW w:w="9292" w:type="dxa"/>
            <w:shd w:val="clear" w:color="auto" w:fill="auto"/>
            <w:vAlign w:val="center"/>
          </w:tcPr>
          <w:p w14:paraId="5BA4441E" w14:textId="7B2378CE" w:rsidR="005C2CF2" w:rsidRPr="00A2348B" w:rsidRDefault="00426185" w:rsidP="001226AB">
            <w:pPr>
              <w:pStyle w:val="Subtitle"/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</w:pPr>
            <w:r w:rsidRPr="00426185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Platatac </w:t>
            </w:r>
            <w:r w:rsidR="001226AB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LC </w:t>
            </w:r>
            <w:r w:rsidR="00A0110B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TRIPLE </w:t>
            </w:r>
            <w:r w:rsidR="001226AB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SHINGLE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024FFA">
                  <w:rPr>
                    <w:color w:val="002060"/>
                  </w:rPr>
                  <w:t xml:space="preserve">          </w:t>
                </w:r>
                <w:r w:rsidR="00AB363F">
                  <w:rPr>
                    <w:color w:val="002060"/>
                  </w:rPr>
                  <w:t>May 22, 2026</w:t>
                </w:r>
              </w:sdtContent>
            </w:sdt>
          </w:p>
        </w:tc>
      </w:tr>
    </w:tbl>
    <w:p w14:paraId="2E06F1D6" w14:textId="77777777" w:rsidR="00DE4BCC" w:rsidRDefault="00DE4BCC" w:rsidP="00DE4BCC">
      <w:pPr>
        <w:rPr>
          <w:b/>
          <w:bCs/>
          <w:color w:val="auto"/>
        </w:rPr>
      </w:pPr>
    </w:p>
    <w:tbl>
      <w:tblPr>
        <w:tblStyle w:val="InvoiceTable"/>
        <w:tblW w:w="9350" w:type="dxa"/>
        <w:tblLook w:val="04A0" w:firstRow="1" w:lastRow="0" w:firstColumn="1" w:lastColumn="0" w:noHBand="0" w:noVBand="1"/>
      </w:tblPr>
      <w:tblGrid>
        <w:gridCol w:w="2403"/>
        <w:gridCol w:w="2320"/>
        <w:gridCol w:w="2317"/>
        <w:gridCol w:w="2310"/>
      </w:tblGrid>
      <w:tr w:rsidR="002F717B" w14:paraId="15020612" w14:textId="2810AFF5" w:rsidTr="002F717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5"/>
        </w:trPr>
        <w:tc>
          <w:tcPr>
            <w:tcW w:w="2403" w:type="dxa"/>
          </w:tcPr>
          <w:p w14:paraId="6977BB57" w14:textId="2814D379" w:rsidR="002F717B" w:rsidRPr="004D24EB" w:rsidRDefault="002F717B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PO Number</w:t>
            </w:r>
          </w:p>
        </w:tc>
        <w:tc>
          <w:tcPr>
            <w:tcW w:w="2320" w:type="dxa"/>
          </w:tcPr>
          <w:p w14:paraId="315AEF71" w14:textId="3BE6E255" w:rsidR="002F717B" w:rsidRPr="004D24EB" w:rsidRDefault="002F717B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Product Cord</w:t>
            </w:r>
          </w:p>
        </w:tc>
        <w:tc>
          <w:tcPr>
            <w:tcW w:w="2317" w:type="dxa"/>
          </w:tcPr>
          <w:p w14:paraId="08A09F0A" w14:textId="771FCB5A" w:rsidR="002F717B" w:rsidRPr="004D24EB" w:rsidRDefault="002F717B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Color</w:t>
            </w:r>
          </w:p>
        </w:tc>
        <w:tc>
          <w:tcPr>
            <w:tcW w:w="2310" w:type="dxa"/>
          </w:tcPr>
          <w:p w14:paraId="233B0B6B" w14:textId="47EF1C33" w:rsidR="002F717B" w:rsidRPr="004D24EB" w:rsidRDefault="002F717B" w:rsidP="00DE4BCC">
            <w:pPr>
              <w:rPr>
                <w:color w:val="auto"/>
              </w:rPr>
            </w:pPr>
            <w:r>
              <w:rPr>
                <w:color w:val="auto"/>
              </w:rPr>
              <w:t>QTY</w:t>
            </w:r>
          </w:p>
        </w:tc>
      </w:tr>
      <w:tr w:rsidR="00A0110B" w:rsidRPr="004D24EB" w14:paraId="0646B128" w14:textId="2B31D14D" w:rsidTr="00106013">
        <w:trPr>
          <w:trHeight w:val="454"/>
        </w:trPr>
        <w:tc>
          <w:tcPr>
            <w:tcW w:w="2403" w:type="dxa"/>
            <w:shd w:val="clear" w:color="auto" w:fill="auto"/>
            <w:vAlign w:val="bottom"/>
          </w:tcPr>
          <w:p w14:paraId="09AFA64D" w14:textId="71256695" w:rsidR="00A0110B" w:rsidRPr="00024FFA" w:rsidRDefault="00A0110B" w:rsidP="00A0110B">
            <w:pPr>
              <w:rPr>
                <w:rFonts w:ascii="Arial" w:hAnsi="Arial" w:cs="Arial"/>
                <w:color w:val="auto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P1010928</w:t>
            </w:r>
          </w:p>
        </w:tc>
        <w:tc>
          <w:tcPr>
            <w:tcW w:w="2320" w:type="dxa"/>
            <w:vAlign w:val="center"/>
          </w:tcPr>
          <w:p w14:paraId="328B8F92" w14:textId="3FA264C4" w:rsidR="00A0110B" w:rsidRPr="00024FFA" w:rsidRDefault="00A0110B" w:rsidP="00A0110B">
            <w:pPr>
              <w:rPr>
                <w:rFonts w:ascii="Arial" w:hAnsi="Arial" w:cs="Arial"/>
                <w:color w:val="auto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829067</w:t>
            </w:r>
          </w:p>
        </w:tc>
        <w:tc>
          <w:tcPr>
            <w:tcW w:w="2317" w:type="dxa"/>
            <w:vAlign w:val="bottom"/>
          </w:tcPr>
          <w:p w14:paraId="2F0FA556" w14:textId="611488D7" w:rsidR="00A0110B" w:rsidRPr="00024FFA" w:rsidRDefault="00A0110B" w:rsidP="00A0110B">
            <w:pPr>
              <w:rPr>
                <w:rFonts w:ascii="Arial" w:hAnsi="Arial" w:cs="Arial"/>
                <w:color w:val="auto"/>
                <w:szCs w:val="18"/>
              </w:rPr>
            </w:pPr>
            <w:r w:rsidRPr="00024FFA">
              <w:rPr>
                <w:rFonts w:ascii="Arial" w:hAnsi="Arial" w:cs="Arial"/>
                <w:szCs w:val="18"/>
              </w:rPr>
              <w:t>MULTICAM</w:t>
            </w:r>
          </w:p>
        </w:tc>
        <w:tc>
          <w:tcPr>
            <w:tcW w:w="2310" w:type="dxa"/>
          </w:tcPr>
          <w:p w14:paraId="3137511D" w14:textId="1F03DA6E" w:rsidR="00A0110B" w:rsidRPr="00024FFA" w:rsidRDefault="00A0110B" w:rsidP="00A0110B">
            <w:pPr>
              <w:rPr>
                <w:rFonts w:ascii="Arial" w:hAnsi="Arial" w:cs="Arial"/>
                <w:szCs w:val="18"/>
              </w:rPr>
            </w:pPr>
            <w:r>
              <w:rPr>
                <w:rFonts w:ascii="Arial" w:hAnsi="Arial" w:cs="Arial"/>
                <w:szCs w:val="18"/>
              </w:rPr>
              <w:t>10</w:t>
            </w:r>
            <w:r w:rsidRPr="00024FFA">
              <w:rPr>
                <w:rFonts w:ascii="Arial" w:hAnsi="Arial" w:cs="Arial"/>
                <w:szCs w:val="18"/>
              </w:rPr>
              <w:t>0pcs</w:t>
            </w:r>
          </w:p>
        </w:tc>
      </w:tr>
      <w:tr w:rsidR="00A0110B" w:rsidRPr="004D24EB" w14:paraId="3594D64B" w14:textId="77777777" w:rsidTr="00106013">
        <w:trPr>
          <w:trHeight w:val="454"/>
        </w:trPr>
        <w:tc>
          <w:tcPr>
            <w:tcW w:w="2403" w:type="dxa"/>
            <w:shd w:val="clear" w:color="auto" w:fill="auto"/>
            <w:vAlign w:val="bottom"/>
          </w:tcPr>
          <w:p w14:paraId="07D44084" w14:textId="54D3ECDD" w:rsidR="00A0110B" w:rsidRDefault="00A0110B" w:rsidP="00A0110B">
            <w:pPr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P1010928</w:t>
            </w:r>
          </w:p>
        </w:tc>
        <w:tc>
          <w:tcPr>
            <w:tcW w:w="2320" w:type="dxa"/>
            <w:vAlign w:val="center"/>
          </w:tcPr>
          <w:p w14:paraId="74BBAAF1" w14:textId="6132B2B3" w:rsidR="00A0110B" w:rsidRDefault="00A0110B" w:rsidP="00A0110B">
            <w:pPr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838528</w:t>
            </w:r>
          </w:p>
        </w:tc>
        <w:tc>
          <w:tcPr>
            <w:tcW w:w="2317" w:type="dxa"/>
            <w:vAlign w:val="bottom"/>
          </w:tcPr>
          <w:p w14:paraId="5E99E496" w14:textId="6A45BE13" w:rsidR="00A0110B" w:rsidRPr="00024FFA" w:rsidRDefault="00A0110B" w:rsidP="00A0110B">
            <w:pPr>
              <w:rPr>
                <w:rFonts w:ascii="Arial" w:hAnsi="Arial" w:cs="Arial"/>
                <w:szCs w:val="18"/>
              </w:rPr>
            </w:pPr>
            <w:r w:rsidRPr="00A0110B">
              <w:rPr>
                <w:rFonts w:ascii="Arial" w:hAnsi="Arial" w:cs="Arial"/>
                <w:szCs w:val="18"/>
              </w:rPr>
              <w:t>Ranger Green</w:t>
            </w:r>
          </w:p>
        </w:tc>
        <w:tc>
          <w:tcPr>
            <w:tcW w:w="2310" w:type="dxa"/>
          </w:tcPr>
          <w:p w14:paraId="50E3287B" w14:textId="50DFE14F" w:rsidR="00A0110B" w:rsidRPr="00024FFA" w:rsidRDefault="00A0110B" w:rsidP="00A0110B">
            <w:pPr>
              <w:rPr>
                <w:rFonts w:ascii="Arial" w:hAnsi="Arial" w:cs="Arial"/>
                <w:szCs w:val="18"/>
              </w:rPr>
            </w:pPr>
            <w:r>
              <w:rPr>
                <w:rFonts w:ascii="Arial" w:hAnsi="Arial" w:cs="Arial"/>
                <w:szCs w:val="18"/>
              </w:rPr>
              <w:t>50pcs</w:t>
            </w:r>
          </w:p>
        </w:tc>
      </w:tr>
    </w:tbl>
    <w:p w14:paraId="206BD169" w14:textId="542BD63E" w:rsidR="002750DA" w:rsidRDefault="002750DA" w:rsidP="00DE4BC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0014B8" w:rsidRPr="00DE4BCC" w14:paraId="33D54CB3" w14:textId="77777777" w:rsidTr="00352F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8461660" w14:textId="77777777" w:rsidR="000014B8" w:rsidRPr="00DE4BCC" w:rsidRDefault="000014B8" w:rsidP="00352FD4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0014B8" w:rsidRPr="00DE4BCC" w14:paraId="6545BCC0" w14:textId="77777777" w:rsidTr="007B0B9E">
        <w:trPr>
          <w:trHeight w:val="8872"/>
        </w:trPr>
        <w:tc>
          <w:tcPr>
            <w:tcW w:w="5000" w:type="pct"/>
          </w:tcPr>
          <w:p w14:paraId="39DA4931" w14:textId="2A4FE592" w:rsidR="001226AB" w:rsidRPr="001226AB" w:rsidRDefault="007B0B9E" w:rsidP="001226A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73664" behindDoc="0" locked="0" layoutInCell="1" allowOverlap="1" wp14:anchorId="3B478A83" wp14:editId="09F5E68F">
                      <wp:simplePos x="0" y="0"/>
                      <wp:positionH relativeFrom="column">
                        <wp:posOffset>671618</wp:posOffset>
                      </wp:positionH>
                      <wp:positionV relativeFrom="paragraph">
                        <wp:posOffset>326177</wp:posOffset>
                      </wp:positionV>
                      <wp:extent cx="2857500" cy="1605069"/>
                      <wp:effectExtent l="38100" t="38100" r="19050" b="33655"/>
                      <wp:wrapNone/>
                      <wp:docPr id="6" name="Straight Arrow Connector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857500" cy="160506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756B5AE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6" o:spid="_x0000_s1026" type="#_x0000_t32" style="position:absolute;margin-left:52.9pt;margin-top:25.7pt;width:225pt;height:126.4pt;flip:x y;z-index:25227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75712" behindDoc="0" locked="0" layoutInCell="1" allowOverlap="1" wp14:anchorId="2DCC45F2" wp14:editId="0D8D890D">
                      <wp:simplePos x="0" y="0"/>
                      <wp:positionH relativeFrom="column">
                        <wp:posOffset>3529118</wp:posOffset>
                      </wp:positionH>
                      <wp:positionV relativeFrom="paragraph">
                        <wp:posOffset>84879</wp:posOffset>
                      </wp:positionV>
                      <wp:extent cx="1769110" cy="1210522"/>
                      <wp:effectExtent l="0" t="0" r="21590" b="27940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69110" cy="121052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8A3038C" w14:textId="370A5653" w:rsidR="001226AB" w:rsidRPr="00DD1988" w:rsidRDefault="001226AB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t>ELASTIC STRING 2.8MM</w:t>
                                  </w:r>
                                </w:p>
                                <w:p w14:paraId="30CBF9F0" w14:textId="77777777" w:rsidR="001226AB" w:rsidRPr="00024FFA" w:rsidRDefault="001226AB" w:rsidP="005A7E00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>Style Color: MCAM</w:t>
                                  </w:r>
                                </w:p>
                                <w:p w14:paraId="1C402B21" w14:textId="0977E112" w:rsidR="001226AB" w:rsidRDefault="001226AB" w:rsidP="00F24F95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CBK</w:t>
                                  </w:r>
                                </w:p>
                                <w:p w14:paraId="4D8CB6B3" w14:textId="372A5BE2" w:rsidR="007B0B9E" w:rsidRPr="00024FFA" w:rsidRDefault="007B0B9E" w:rsidP="007B0B9E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RG</w:t>
                                  </w:r>
                                </w:p>
                                <w:p w14:paraId="2A49C34D" w14:textId="4D2C3984" w:rsidR="007B0B9E" w:rsidRPr="001226AB" w:rsidRDefault="007B0B9E" w:rsidP="007B0B9E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RG</w:t>
                                  </w:r>
                                </w:p>
                                <w:p w14:paraId="5702318D" w14:textId="77777777" w:rsidR="007B0B9E" w:rsidRPr="001226AB" w:rsidRDefault="007B0B9E" w:rsidP="00F24F95">
                                  <w:pPr>
                                    <w:rPr>
                                      <w:szCs w:val="18"/>
                                    </w:rPr>
                                  </w:pPr>
                                </w:p>
                                <w:p w14:paraId="64C35AA4" w14:textId="77777777" w:rsidR="001226AB" w:rsidRDefault="001226AB" w:rsidP="00F24F9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DCC45F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1" o:spid="_x0000_s1026" type="#_x0000_t202" style="position:absolute;margin-left:277.9pt;margin-top:6.7pt;width:139.3pt;height:95.3pt;z-index:25227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" fillcolor="white [3201]" strokeweight=".5pt">
                      <v:textbox>
                        <w:txbxContent>
                          <w:p w14:paraId="48A3038C" w14:textId="370A5653" w:rsidR="001226AB" w:rsidRPr="00DD1988" w:rsidRDefault="001226AB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t>ELASTIC STRING 2.8MM</w:t>
                            </w:r>
                          </w:p>
                          <w:p w14:paraId="30CBF9F0" w14:textId="77777777" w:rsidR="001226AB" w:rsidRPr="00024FFA" w:rsidRDefault="001226AB" w:rsidP="005A7E00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>Style Color: MCAM</w:t>
                            </w:r>
                          </w:p>
                          <w:p w14:paraId="1C402B21" w14:textId="0977E112" w:rsidR="001226AB" w:rsidRDefault="001226AB" w:rsidP="00F24F95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RM Color: </w:t>
                            </w:r>
                            <w:r>
                              <w:rPr>
                                <w:szCs w:val="18"/>
                              </w:rPr>
                              <w:t>CBK</w:t>
                            </w:r>
                          </w:p>
                          <w:p w14:paraId="4D8CB6B3" w14:textId="372A5BE2" w:rsidR="007B0B9E" w:rsidRPr="00024FFA" w:rsidRDefault="007B0B9E" w:rsidP="007B0B9E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Style Color: </w:t>
                            </w:r>
                            <w:r>
                              <w:rPr>
                                <w:szCs w:val="18"/>
                              </w:rPr>
                              <w:t>RG</w:t>
                            </w:r>
                          </w:p>
                          <w:p w14:paraId="2A49C34D" w14:textId="4D2C3984" w:rsidR="007B0B9E" w:rsidRPr="001226AB" w:rsidRDefault="007B0B9E" w:rsidP="007B0B9E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RM Color: </w:t>
                            </w:r>
                            <w:r>
                              <w:rPr>
                                <w:szCs w:val="18"/>
                              </w:rPr>
                              <w:t>RG</w:t>
                            </w:r>
                          </w:p>
                          <w:p w14:paraId="5702318D" w14:textId="77777777" w:rsidR="007B0B9E" w:rsidRPr="001226AB" w:rsidRDefault="007B0B9E" w:rsidP="00F24F95">
                            <w:pPr>
                              <w:rPr>
                                <w:szCs w:val="18"/>
                              </w:rPr>
                            </w:pPr>
                          </w:p>
                          <w:p w14:paraId="64C35AA4" w14:textId="77777777" w:rsidR="001226AB" w:rsidRDefault="001226AB" w:rsidP="00F24F95"/>
                        </w:txbxContent>
                      </v:textbox>
                    </v:shape>
                  </w:pict>
                </mc:Fallback>
              </mc:AlternateContent>
            </w:r>
            <w:r w:rsidRPr="007B0B9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306432" behindDoc="1" locked="0" layoutInCell="1" allowOverlap="1" wp14:anchorId="59723F90" wp14:editId="423B6A6C">
                  <wp:simplePos x="0" y="0"/>
                  <wp:positionH relativeFrom="column">
                    <wp:posOffset>-18838</wp:posOffset>
                  </wp:positionH>
                  <wp:positionV relativeFrom="paragraph">
                    <wp:posOffset>163830</wp:posOffset>
                  </wp:positionV>
                  <wp:extent cx="2912983" cy="2396067"/>
                  <wp:effectExtent l="0" t="0" r="0" b="4445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2983" cy="2396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6FDE758E" w14:textId="62CE1262" w:rsidR="00024FFA" w:rsidRPr="00024FFA" w:rsidRDefault="001226AB" w:rsidP="00024FF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0176" behindDoc="0" locked="0" layoutInCell="1" allowOverlap="1" wp14:anchorId="6112B75F" wp14:editId="7345D792">
                      <wp:simplePos x="0" y="0"/>
                      <wp:positionH relativeFrom="column">
                        <wp:posOffset>2225252</wp:posOffset>
                      </wp:positionH>
                      <wp:positionV relativeFrom="paragraph">
                        <wp:posOffset>200236</wp:posOffset>
                      </wp:positionV>
                      <wp:extent cx="1303866" cy="73448"/>
                      <wp:effectExtent l="38100" t="0" r="10795" b="98425"/>
                      <wp:wrapNone/>
                      <wp:docPr id="18" name="Straight Arrow Connector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03866" cy="73448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BD1792" id="Straight Arrow Connector 18" o:spid="_x0000_s1026" type="#_x0000_t32" style="position:absolute;margin-left:175.2pt;margin-top:15.75pt;width:102.65pt;height:5.8pt;flip:x;z-index:25221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935A63D" w14:textId="0385F414" w:rsidR="00004C71" w:rsidRDefault="00004C71" w:rsidP="00004C71">
            <w:pPr>
              <w:pStyle w:val="NormalWeb"/>
            </w:pPr>
          </w:p>
          <w:p w14:paraId="18EC3131" w14:textId="0589A760" w:rsidR="000014B8" w:rsidRPr="00B65B11" w:rsidRDefault="000014B8" w:rsidP="00352FD4"/>
          <w:p w14:paraId="6DDCF3BA" w14:textId="5C3A81B2" w:rsidR="000014B8" w:rsidRPr="00C8670E" w:rsidRDefault="000014B8" w:rsidP="00352FD4"/>
          <w:p w14:paraId="36C34557" w14:textId="4B8E7E1A" w:rsidR="000014B8" w:rsidRPr="00C8670E" w:rsidRDefault="007B0B9E" w:rsidP="00352FD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8128" behindDoc="0" locked="0" layoutInCell="1" allowOverlap="1" wp14:anchorId="4FDB9039" wp14:editId="293C78C1">
                      <wp:simplePos x="0" y="0"/>
                      <wp:positionH relativeFrom="column">
                        <wp:posOffset>1145752</wp:posOffset>
                      </wp:positionH>
                      <wp:positionV relativeFrom="paragraph">
                        <wp:posOffset>182244</wp:posOffset>
                      </wp:positionV>
                      <wp:extent cx="2391833" cy="273897"/>
                      <wp:effectExtent l="0" t="57150" r="27940" b="31115"/>
                      <wp:wrapNone/>
                      <wp:docPr id="17" name="Straight Arrow Connector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391833" cy="273897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38BA0D" id="Straight Arrow Connector 17" o:spid="_x0000_s1026" type="#_x0000_t32" style="position:absolute;margin-left:90.2pt;margin-top:14.35pt;width:188.35pt;height:21.55pt;flip:x y;z-index:25220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2464" behindDoc="0" locked="0" layoutInCell="1" allowOverlap="1" wp14:anchorId="5CB25DC9" wp14:editId="009E91B7">
                      <wp:simplePos x="0" y="0"/>
                      <wp:positionH relativeFrom="column">
                        <wp:posOffset>3528906</wp:posOffset>
                      </wp:positionH>
                      <wp:positionV relativeFrom="paragraph">
                        <wp:posOffset>99907</wp:posOffset>
                      </wp:positionV>
                      <wp:extent cx="1432560" cy="1159933"/>
                      <wp:effectExtent l="0" t="0" r="15240" b="21590"/>
                      <wp:wrapNone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32560" cy="115993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196F1DD" w14:textId="3C6E9618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="005A7E00">
                                    <w:t>B 52 SQUADRON</w:t>
                                  </w:r>
                                </w:p>
                                <w:p w14:paraId="763118D7" w14:textId="77777777" w:rsidR="005A7E00" w:rsidRPr="00024FFA" w:rsidRDefault="005A7E00" w:rsidP="005A7E00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>Style Color: MCAM</w:t>
                                  </w:r>
                                </w:p>
                                <w:p w14:paraId="20B6B72B" w14:textId="6EF8CA4D" w:rsidR="00F24F95" w:rsidRDefault="005A7E00" w:rsidP="00F24F95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MCAM</w:t>
                                  </w:r>
                                </w:p>
                                <w:p w14:paraId="1A48DF3D" w14:textId="77777777" w:rsidR="007B0B9E" w:rsidRPr="00024FFA" w:rsidRDefault="007B0B9E" w:rsidP="007B0B9E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RG</w:t>
                                  </w:r>
                                </w:p>
                                <w:p w14:paraId="78A8DD41" w14:textId="77777777" w:rsidR="007B0B9E" w:rsidRPr="001226AB" w:rsidRDefault="007B0B9E" w:rsidP="007B0B9E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RG</w:t>
                                  </w:r>
                                </w:p>
                                <w:p w14:paraId="5975E116" w14:textId="77777777" w:rsidR="007B0B9E" w:rsidRPr="001226AB" w:rsidRDefault="007B0B9E" w:rsidP="00F24F95">
                                  <w:pPr>
                                    <w:rPr>
                                      <w:szCs w:val="18"/>
                                    </w:rPr>
                                  </w:pPr>
                                </w:p>
                                <w:p w14:paraId="1C9DC138" w14:textId="77777777" w:rsidR="00F24F95" w:rsidRDefault="00F24F95" w:rsidP="00F24F9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B25DC9" id="Text Box 8" o:spid="_x0000_s1027" type="#_x0000_t202" style="position:absolute;margin-left:277.85pt;margin-top:7.85pt;width:112.8pt;height:91.35pt;z-index:25222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" fillcolor="white [3201]" strokeweight=".5pt">
                      <v:textbox>
                        <w:txbxContent>
                          <w:p w14:paraId="0196F1DD" w14:textId="3C6E9618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="005A7E00">
                              <w:t>B 52 SQUADRON</w:t>
                            </w:r>
                          </w:p>
                          <w:p w14:paraId="763118D7" w14:textId="77777777" w:rsidR="005A7E00" w:rsidRPr="00024FFA" w:rsidRDefault="005A7E00" w:rsidP="005A7E00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>Style Color: MCAM</w:t>
                            </w:r>
                          </w:p>
                          <w:p w14:paraId="20B6B72B" w14:textId="6EF8CA4D" w:rsidR="00F24F95" w:rsidRDefault="005A7E00" w:rsidP="00F24F95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RM Color: </w:t>
                            </w:r>
                            <w:r>
                              <w:rPr>
                                <w:szCs w:val="18"/>
                              </w:rPr>
                              <w:t>MCAM</w:t>
                            </w:r>
                          </w:p>
                          <w:p w14:paraId="1A48DF3D" w14:textId="77777777" w:rsidR="007B0B9E" w:rsidRPr="00024FFA" w:rsidRDefault="007B0B9E" w:rsidP="007B0B9E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Style Color: </w:t>
                            </w:r>
                            <w:r>
                              <w:rPr>
                                <w:szCs w:val="18"/>
                              </w:rPr>
                              <w:t>RG</w:t>
                            </w:r>
                          </w:p>
                          <w:p w14:paraId="78A8DD41" w14:textId="77777777" w:rsidR="007B0B9E" w:rsidRPr="001226AB" w:rsidRDefault="007B0B9E" w:rsidP="007B0B9E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RM Color: </w:t>
                            </w:r>
                            <w:r>
                              <w:rPr>
                                <w:szCs w:val="18"/>
                              </w:rPr>
                              <w:t>RG</w:t>
                            </w:r>
                          </w:p>
                          <w:p w14:paraId="5975E116" w14:textId="77777777" w:rsidR="007B0B9E" w:rsidRPr="001226AB" w:rsidRDefault="007B0B9E" w:rsidP="00F24F95">
                            <w:pPr>
                              <w:rPr>
                                <w:szCs w:val="18"/>
                              </w:rPr>
                            </w:pPr>
                          </w:p>
                          <w:p w14:paraId="1C9DC138" w14:textId="77777777" w:rsidR="00F24F95" w:rsidRDefault="00F24F95" w:rsidP="00F24F95"/>
                        </w:txbxContent>
                      </v:textbox>
                    </v:shape>
                  </w:pict>
                </mc:Fallback>
              </mc:AlternateContent>
            </w:r>
          </w:p>
          <w:p w14:paraId="7C47DC17" w14:textId="2BDBED87" w:rsidR="000014B8" w:rsidRPr="00C8670E" w:rsidRDefault="000014B8" w:rsidP="00352FD4"/>
          <w:p w14:paraId="16AD5B2D" w14:textId="3BB796E1" w:rsidR="0029412B" w:rsidRPr="0029412B" w:rsidRDefault="0029412B" w:rsidP="002941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6BD3551D" w14:textId="0A44938A" w:rsidR="000014B8" w:rsidRPr="00C8670E" w:rsidRDefault="000014B8" w:rsidP="00352FD4"/>
          <w:p w14:paraId="0EFD6A8E" w14:textId="4D7083A0" w:rsidR="007B0B9E" w:rsidRPr="007B0B9E" w:rsidRDefault="007B0B9E" w:rsidP="007B0B9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0832" behindDoc="0" locked="0" layoutInCell="1" allowOverlap="1" wp14:anchorId="4CAB709A" wp14:editId="6180A019">
                      <wp:simplePos x="0" y="0"/>
                      <wp:positionH relativeFrom="column">
                        <wp:posOffset>3308985</wp:posOffset>
                      </wp:positionH>
                      <wp:positionV relativeFrom="paragraph">
                        <wp:posOffset>445347</wp:posOffset>
                      </wp:positionV>
                      <wp:extent cx="1769110" cy="1143000"/>
                      <wp:effectExtent l="0" t="0" r="21590" b="19050"/>
                      <wp:wrapNone/>
                      <wp:docPr id="15" name="Text Box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69110" cy="1143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EB68E9E" w14:textId="00E96EF1" w:rsidR="001226AB" w:rsidRPr="00DD1988" w:rsidRDefault="001226AB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t>100MM VELCRO LOOP</w:t>
                                  </w:r>
                                </w:p>
                                <w:p w14:paraId="7C8A2BEC" w14:textId="77777777" w:rsidR="001226AB" w:rsidRPr="00024FFA" w:rsidRDefault="001226AB" w:rsidP="005A7E00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>Style Color: MCAM</w:t>
                                  </w:r>
                                </w:p>
                                <w:p w14:paraId="5BC3E57C" w14:textId="1A14459A" w:rsidR="001226AB" w:rsidRDefault="001226AB" w:rsidP="00F24F95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CBK</w:t>
                                  </w:r>
                                </w:p>
                                <w:p w14:paraId="6669EED5" w14:textId="77777777" w:rsidR="007B0B9E" w:rsidRPr="00024FFA" w:rsidRDefault="007B0B9E" w:rsidP="007B0B9E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RG</w:t>
                                  </w:r>
                                </w:p>
                                <w:p w14:paraId="08FC4E7A" w14:textId="77777777" w:rsidR="007B0B9E" w:rsidRPr="001226AB" w:rsidRDefault="007B0B9E" w:rsidP="007B0B9E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RG</w:t>
                                  </w:r>
                                </w:p>
                                <w:p w14:paraId="16BEDBCC" w14:textId="77777777" w:rsidR="007B0B9E" w:rsidRPr="001226AB" w:rsidRDefault="007B0B9E" w:rsidP="00F24F95">
                                  <w:pPr>
                                    <w:rPr>
                                      <w:szCs w:val="18"/>
                                    </w:rPr>
                                  </w:pPr>
                                </w:p>
                                <w:p w14:paraId="05479D7E" w14:textId="77777777" w:rsidR="001226AB" w:rsidRDefault="001226AB" w:rsidP="00F24F9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AB709A" id="Text Box 15" o:spid="_x0000_s1028" type="#_x0000_t202" style="position:absolute;margin-left:260.55pt;margin-top:35.05pt;width:139.3pt;height:90pt;z-index:25228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" fillcolor="white [3201]" strokeweight=".5pt">
                      <v:textbox>
                        <w:txbxContent>
                          <w:p w14:paraId="3EB68E9E" w14:textId="00E96EF1" w:rsidR="001226AB" w:rsidRPr="00DD1988" w:rsidRDefault="001226AB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t>100MM VELCRO LOOP</w:t>
                            </w:r>
                          </w:p>
                          <w:p w14:paraId="7C8A2BEC" w14:textId="77777777" w:rsidR="001226AB" w:rsidRPr="00024FFA" w:rsidRDefault="001226AB" w:rsidP="005A7E00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>Style Color: MCAM</w:t>
                            </w:r>
                          </w:p>
                          <w:p w14:paraId="5BC3E57C" w14:textId="1A14459A" w:rsidR="001226AB" w:rsidRDefault="001226AB" w:rsidP="00F24F95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RM Color: </w:t>
                            </w:r>
                            <w:r>
                              <w:rPr>
                                <w:szCs w:val="18"/>
                              </w:rPr>
                              <w:t>CBK</w:t>
                            </w:r>
                          </w:p>
                          <w:p w14:paraId="6669EED5" w14:textId="77777777" w:rsidR="007B0B9E" w:rsidRPr="00024FFA" w:rsidRDefault="007B0B9E" w:rsidP="007B0B9E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Style Color: </w:t>
                            </w:r>
                            <w:r>
                              <w:rPr>
                                <w:szCs w:val="18"/>
                              </w:rPr>
                              <w:t>RG</w:t>
                            </w:r>
                          </w:p>
                          <w:p w14:paraId="08FC4E7A" w14:textId="77777777" w:rsidR="007B0B9E" w:rsidRPr="001226AB" w:rsidRDefault="007B0B9E" w:rsidP="007B0B9E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RM Color: </w:t>
                            </w:r>
                            <w:r>
                              <w:rPr>
                                <w:szCs w:val="18"/>
                              </w:rPr>
                              <w:t>RG</w:t>
                            </w:r>
                          </w:p>
                          <w:p w14:paraId="16BEDBCC" w14:textId="77777777" w:rsidR="007B0B9E" w:rsidRPr="001226AB" w:rsidRDefault="007B0B9E" w:rsidP="00F24F95">
                            <w:pPr>
                              <w:rPr>
                                <w:szCs w:val="18"/>
                              </w:rPr>
                            </w:pPr>
                          </w:p>
                          <w:p w14:paraId="05479D7E" w14:textId="77777777" w:rsidR="001226AB" w:rsidRDefault="001226AB" w:rsidP="00F24F95"/>
                        </w:txbxContent>
                      </v:textbox>
                    </v:shape>
                  </w:pict>
                </mc:Fallback>
              </mc:AlternateContent>
            </w:r>
          </w:p>
          <w:p w14:paraId="257535FE" w14:textId="1A3CBDEF" w:rsidR="000014B8" w:rsidRDefault="000014B8" w:rsidP="00352FD4"/>
          <w:p w14:paraId="34A29944" w14:textId="4ED7F220" w:rsidR="007B0B9E" w:rsidRPr="007B0B9E" w:rsidRDefault="007B0B9E" w:rsidP="007B0B9E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6624" behindDoc="0" locked="0" layoutInCell="1" allowOverlap="1" wp14:anchorId="1315F017" wp14:editId="10659F17">
                      <wp:simplePos x="0" y="0"/>
                      <wp:positionH relativeFrom="column">
                        <wp:posOffset>828040</wp:posOffset>
                      </wp:positionH>
                      <wp:positionV relativeFrom="paragraph">
                        <wp:posOffset>248285</wp:posOffset>
                      </wp:positionV>
                      <wp:extent cx="2499360" cy="473710"/>
                      <wp:effectExtent l="38100" t="0" r="15240" b="78740"/>
                      <wp:wrapSquare wrapText="bothSides"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499360" cy="47371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453919" id="Straight Arrow Connector 7" o:spid="_x0000_s1026" type="#_x0000_t32" style="position:absolute;margin-left:65.2pt;margin-top:19.55pt;width:196.8pt;height:37.3pt;flip:x;z-index:25218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" strokecolor="#5b9bd5 [3204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 w:rsidRPr="007B0B9E">
              <w:rPr>
                <w:noProof/>
              </w:rPr>
              <w:drawing>
                <wp:anchor distT="0" distB="0" distL="114300" distR="114300" simplePos="0" relativeHeight="252307456" behindDoc="1" locked="0" layoutInCell="1" allowOverlap="1" wp14:anchorId="5B8912C9" wp14:editId="4183A512">
                  <wp:simplePos x="0" y="0"/>
                  <wp:positionH relativeFrom="column">
                    <wp:posOffset>40640</wp:posOffset>
                  </wp:positionH>
                  <wp:positionV relativeFrom="paragraph">
                    <wp:posOffset>319193</wp:posOffset>
                  </wp:positionV>
                  <wp:extent cx="2806700" cy="1557020"/>
                  <wp:effectExtent l="0" t="0" r="0" b="0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256" r="28931" b="16743"/>
                          <a:stretch/>
                        </pic:blipFill>
                        <pic:spPr bwMode="auto">
                          <a:xfrm rot="10800000">
                            <a:off x="0" y="0"/>
                            <a:ext cx="2806700" cy="1557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t xml:space="preserve"> </w:t>
            </w:r>
          </w:p>
          <w:p w14:paraId="49ED68AC" w14:textId="2E52C44F" w:rsidR="001226AB" w:rsidRPr="001226AB" w:rsidRDefault="001226AB" w:rsidP="001226A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1CA51FE0" w14:textId="459AB40D" w:rsidR="000014B8" w:rsidRDefault="000014B8" w:rsidP="00352FD4"/>
          <w:p w14:paraId="05C49C9C" w14:textId="3E71C2A4" w:rsidR="000014B8" w:rsidRDefault="007B0B9E" w:rsidP="00352FD4">
            <w:pPr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78784" behindDoc="0" locked="0" layoutInCell="1" allowOverlap="1" wp14:anchorId="661679BA" wp14:editId="6744B3E2">
                      <wp:simplePos x="0" y="0"/>
                      <wp:positionH relativeFrom="column">
                        <wp:posOffset>1026795</wp:posOffset>
                      </wp:positionH>
                      <wp:positionV relativeFrom="paragraph">
                        <wp:posOffset>58420</wp:posOffset>
                      </wp:positionV>
                      <wp:extent cx="2357755" cy="554355"/>
                      <wp:effectExtent l="38100" t="57150" r="23495" b="36195"/>
                      <wp:wrapSquare wrapText="bothSides"/>
                      <wp:docPr id="14" name="Straight Arrow Connector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357755" cy="55435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361C06" id="Straight Arrow Connector 14" o:spid="_x0000_s1026" type="#_x0000_t32" style="position:absolute;margin-left:80.85pt;margin-top:4.6pt;width:185.65pt;height:43.65pt;flip:x y;z-index:25227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" strokecolor="#5b9bd5 [3204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2880" behindDoc="0" locked="0" layoutInCell="1" allowOverlap="1" wp14:anchorId="65D908C9" wp14:editId="5D1E498B">
                      <wp:simplePos x="0" y="0"/>
                      <wp:positionH relativeFrom="column">
                        <wp:posOffset>3401695</wp:posOffset>
                      </wp:positionH>
                      <wp:positionV relativeFrom="paragraph">
                        <wp:posOffset>88265</wp:posOffset>
                      </wp:positionV>
                      <wp:extent cx="1769110" cy="1167765"/>
                      <wp:effectExtent l="0" t="0" r="21590" b="13335"/>
                      <wp:wrapNone/>
                      <wp:docPr id="19" name="Text Box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69110" cy="116776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6CE49B4" w14:textId="309FF614" w:rsidR="001226AB" w:rsidRPr="00DD1988" w:rsidRDefault="001226AB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t>50MM VELCRO LOOP</w:t>
                                  </w:r>
                                </w:p>
                                <w:p w14:paraId="72EE6AA9" w14:textId="77777777" w:rsidR="001226AB" w:rsidRPr="00024FFA" w:rsidRDefault="001226AB" w:rsidP="005A7E00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>Style Color: MCAM</w:t>
                                  </w:r>
                                </w:p>
                                <w:p w14:paraId="3F7EC14B" w14:textId="12BCD902" w:rsidR="001226AB" w:rsidRDefault="001226AB" w:rsidP="00F24F95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CBK</w:t>
                                  </w:r>
                                </w:p>
                                <w:p w14:paraId="309F19B3" w14:textId="77777777" w:rsidR="007B0B9E" w:rsidRPr="00024FFA" w:rsidRDefault="007B0B9E" w:rsidP="007B0B9E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RG</w:t>
                                  </w:r>
                                </w:p>
                                <w:p w14:paraId="62A9A6BE" w14:textId="77777777" w:rsidR="007B0B9E" w:rsidRPr="001226AB" w:rsidRDefault="007B0B9E" w:rsidP="007B0B9E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RG</w:t>
                                  </w:r>
                                </w:p>
                                <w:p w14:paraId="71DDD1E7" w14:textId="77777777" w:rsidR="007B0B9E" w:rsidRPr="001226AB" w:rsidRDefault="007B0B9E" w:rsidP="00F24F95">
                                  <w:pPr>
                                    <w:rPr>
                                      <w:szCs w:val="18"/>
                                    </w:rPr>
                                  </w:pPr>
                                </w:p>
                                <w:p w14:paraId="7CCA234C" w14:textId="77777777" w:rsidR="001226AB" w:rsidRDefault="001226AB" w:rsidP="00F24F9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D908C9" id="Text Box 19" o:spid="_x0000_s1029" type="#_x0000_t202" style="position:absolute;margin-left:267.85pt;margin-top:6.95pt;width:139.3pt;height:91.95pt;z-index:25228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" fillcolor="white [3201]" strokeweight=".5pt">
                      <v:textbox>
                        <w:txbxContent>
                          <w:p w14:paraId="46CE49B4" w14:textId="309FF614" w:rsidR="001226AB" w:rsidRPr="00DD1988" w:rsidRDefault="001226AB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t>50MM VELCRO LOOP</w:t>
                            </w:r>
                          </w:p>
                          <w:p w14:paraId="72EE6AA9" w14:textId="77777777" w:rsidR="001226AB" w:rsidRPr="00024FFA" w:rsidRDefault="001226AB" w:rsidP="005A7E00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>Style Color: MCAM</w:t>
                            </w:r>
                          </w:p>
                          <w:p w14:paraId="3F7EC14B" w14:textId="12BCD902" w:rsidR="001226AB" w:rsidRDefault="001226AB" w:rsidP="00F24F95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RM Color: </w:t>
                            </w:r>
                            <w:r>
                              <w:rPr>
                                <w:szCs w:val="18"/>
                              </w:rPr>
                              <w:t>CBK</w:t>
                            </w:r>
                          </w:p>
                          <w:p w14:paraId="309F19B3" w14:textId="77777777" w:rsidR="007B0B9E" w:rsidRPr="00024FFA" w:rsidRDefault="007B0B9E" w:rsidP="007B0B9E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Style Color: </w:t>
                            </w:r>
                            <w:r>
                              <w:rPr>
                                <w:szCs w:val="18"/>
                              </w:rPr>
                              <w:t>RG</w:t>
                            </w:r>
                          </w:p>
                          <w:p w14:paraId="62A9A6BE" w14:textId="77777777" w:rsidR="007B0B9E" w:rsidRPr="001226AB" w:rsidRDefault="007B0B9E" w:rsidP="007B0B9E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RM Color: </w:t>
                            </w:r>
                            <w:r>
                              <w:rPr>
                                <w:szCs w:val="18"/>
                              </w:rPr>
                              <w:t>RG</w:t>
                            </w:r>
                          </w:p>
                          <w:p w14:paraId="71DDD1E7" w14:textId="77777777" w:rsidR="007B0B9E" w:rsidRPr="001226AB" w:rsidRDefault="007B0B9E" w:rsidP="00F24F95">
                            <w:pPr>
                              <w:rPr>
                                <w:szCs w:val="18"/>
                              </w:rPr>
                            </w:pPr>
                          </w:p>
                          <w:p w14:paraId="7CCA234C" w14:textId="77777777" w:rsidR="001226AB" w:rsidRDefault="001226AB" w:rsidP="00F24F95"/>
                        </w:txbxContent>
                      </v:textbox>
                    </v:shape>
                  </w:pict>
                </mc:Fallback>
              </mc:AlternateContent>
            </w:r>
          </w:p>
          <w:p w14:paraId="03D95144" w14:textId="5E9AA53B" w:rsidR="000014B8" w:rsidRDefault="000014B8" w:rsidP="00352FD4">
            <w:pPr>
              <w:tabs>
                <w:tab w:val="left" w:pos="6540"/>
              </w:tabs>
            </w:pPr>
            <w:r>
              <w:tab/>
            </w:r>
          </w:p>
          <w:p w14:paraId="081B031E" w14:textId="3DC0A922" w:rsidR="00651E4E" w:rsidRPr="00651E4E" w:rsidRDefault="00651E4E" w:rsidP="00651E4E"/>
          <w:p w14:paraId="62B8C40B" w14:textId="7EB9F17A" w:rsidR="00024FFA" w:rsidRPr="00024FFA" w:rsidRDefault="00024FFA" w:rsidP="007B0B9E"/>
        </w:tc>
      </w:tr>
    </w:tbl>
    <w:p w14:paraId="0A80E094" w14:textId="5D1A107F" w:rsidR="00433A09" w:rsidRDefault="00433A09" w:rsidP="00433A09"/>
    <w:p w14:paraId="4BF7BC2A" w14:textId="45BE4EF7" w:rsidR="001226AB" w:rsidRDefault="001226AB" w:rsidP="00433A09"/>
    <w:p w14:paraId="30E83478" w14:textId="77777777" w:rsidR="001226AB" w:rsidRDefault="001226AB">
      <w:r>
        <w:br w:type="page"/>
      </w: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226AB" w:rsidRPr="00DE4BCC" w14:paraId="44677EAF" w14:textId="77777777" w:rsidTr="00D931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3DE63AB8" w14:textId="77777777" w:rsidR="001226AB" w:rsidRPr="00DE4BCC" w:rsidRDefault="001226AB" w:rsidP="00D93135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1226AB" w:rsidRPr="00DE4BCC" w14:paraId="16E63E2E" w14:textId="77777777" w:rsidTr="007A4002">
        <w:trPr>
          <w:trHeight w:val="12473"/>
        </w:trPr>
        <w:tc>
          <w:tcPr>
            <w:tcW w:w="5000" w:type="pct"/>
          </w:tcPr>
          <w:p w14:paraId="637D10FC" w14:textId="01C2E9A1" w:rsidR="006F1A46" w:rsidRPr="006F1A46" w:rsidRDefault="007A4002" w:rsidP="006F1A4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8000" behindDoc="0" locked="0" layoutInCell="1" allowOverlap="1" wp14:anchorId="5C6272C2" wp14:editId="05A85B56">
                      <wp:simplePos x="0" y="0"/>
                      <wp:positionH relativeFrom="column">
                        <wp:posOffset>3621405</wp:posOffset>
                      </wp:positionH>
                      <wp:positionV relativeFrom="paragraph">
                        <wp:posOffset>194945</wp:posOffset>
                      </wp:positionV>
                      <wp:extent cx="1432560" cy="1151467"/>
                      <wp:effectExtent l="0" t="0" r="15240" b="10795"/>
                      <wp:wrapNone/>
                      <wp:docPr id="24" name="Text Box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32560" cy="115146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439B35C" w14:textId="77777777" w:rsidR="001226AB" w:rsidRPr="00DD1988" w:rsidRDefault="001226AB" w:rsidP="001226AB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t>B 52 SQUADRON</w:t>
                                  </w:r>
                                </w:p>
                                <w:p w14:paraId="34A29176" w14:textId="77777777" w:rsidR="001226AB" w:rsidRPr="00024FFA" w:rsidRDefault="001226AB" w:rsidP="001226AB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>Style Color: MCAM</w:t>
                                  </w:r>
                                </w:p>
                                <w:p w14:paraId="5BB328D1" w14:textId="7175D9F7" w:rsidR="001226AB" w:rsidRDefault="001226AB" w:rsidP="001226AB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MCAM</w:t>
                                  </w:r>
                                </w:p>
                                <w:p w14:paraId="7BBFF4FB" w14:textId="77777777" w:rsidR="007B0B9E" w:rsidRPr="00024FFA" w:rsidRDefault="007B0B9E" w:rsidP="007B0B9E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RG</w:t>
                                  </w:r>
                                </w:p>
                                <w:p w14:paraId="0E263254" w14:textId="77777777" w:rsidR="007B0B9E" w:rsidRPr="001226AB" w:rsidRDefault="007B0B9E" w:rsidP="007B0B9E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RG</w:t>
                                  </w:r>
                                </w:p>
                                <w:p w14:paraId="5137CFFA" w14:textId="77777777" w:rsidR="007B0B9E" w:rsidRDefault="007B0B9E" w:rsidP="001226AB">
                                  <w:pPr>
                                    <w:rPr>
                                      <w:szCs w:val="18"/>
                                    </w:rPr>
                                  </w:pPr>
                                </w:p>
                                <w:p w14:paraId="1B521021" w14:textId="2033DE1A" w:rsidR="007B0B9E" w:rsidRPr="007B0B9E" w:rsidRDefault="007B0B9E" w:rsidP="007B0B9E">
                                  <w:pPr>
                                    <w:spacing w:before="100" w:beforeAutospacing="1" w:after="100" w:afterAutospacing="1"/>
                                    <w:rPr>
                                      <w:rFonts w:ascii="Times New Roman" w:eastAsia="Times New Roman" w:hAnsi="Times New Roman" w:cs="Times New Roman"/>
                                      <w:color w:val="auto"/>
                                      <w:kern w:val="0"/>
                                      <w:sz w:val="24"/>
                                      <w:szCs w:val="24"/>
                                      <w:lang w:eastAsia="en-US"/>
                                      <w14:ligatures w14:val="none"/>
                                    </w:rPr>
                                  </w:pPr>
                                </w:p>
                                <w:p w14:paraId="2EF00FD1" w14:textId="77777777" w:rsidR="007B0B9E" w:rsidRPr="001226AB" w:rsidRDefault="007B0B9E" w:rsidP="001226AB">
                                  <w:pPr>
                                    <w:rPr>
                                      <w:szCs w:val="18"/>
                                    </w:rPr>
                                  </w:pPr>
                                </w:p>
                                <w:p w14:paraId="0331C8AD" w14:textId="77777777" w:rsidR="001226AB" w:rsidRDefault="001226AB" w:rsidP="001226AB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6272C2" id="Text Box 24" o:spid="_x0000_s1030" type="#_x0000_t202" style="position:absolute;margin-left:285.15pt;margin-top:15.35pt;width:112.8pt;height:90.65pt;z-index:25228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" fillcolor="white [3201]" strokeweight=".5pt">
                      <v:textbox>
                        <w:txbxContent>
                          <w:p w14:paraId="0439B35C" w14:textId="77777777" w:rsidR="001226AB" w:rsidRPr="00DD1988" w:rsidRDefault="001226AB" w:rsidP="001226A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t>B 52 SQUADRON</w:t>
                            </w:r>
                          </w:p>
                          <w:p w14:paraId="34A29176" w14:textId="77777777" w:rsidR="001226AB" w:rsidRPr="00024FFA" w:rsidRDefault="001226AB" w:rsidP="001226AB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>Style Color: MCAM</w:t>
                            </w:r>
                          </w:p>
                          <w:p w14:paraId="5BB328D1" w14:textId="7175D9F7" w:rsidR="001226AB" w:rsidRDefault="001226AB" w:rsidP="001226AB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RM Color: </w:t>
                            </w:r>
                            <w:r>
                              <w:rPr>
                                <w:szCs w:val="18"/>
                              </w:rPr>
                              <w:t>MCAM</w:t>
                            </w:r>
                          </w:p>
                          <w:p w14:paraId="7BBFF4FB" w14:textId="77777777" w:rsidR="007B0B9E" w:rsidRPr="00024FFA" w:rsidRDefault="007B0B9E" w:rsidP="007B0B9E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Style Color: </w:t>
                            </w:r>
                            <w:r>
                              <w:rPr>
                                <w:szCs w:val="18"/>
                              </w:rPr>
                              <w:t>RG</w:t>
                            </w:r>
                          </w:p>
                          <w:p w14:paraId="0E263254" w14:textId="77777777" w:rsidR="007B0B9E" w:rsidRPr="001226AB" w:rsidRDefault="007B0B9E" w:rsidP="007B0B9E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RM Color: </w:t>
                            </w:r>
                            <w:r>
                              <w:rPr>
                                <w:szCs w:val="18"/>
                              </w:rPr>
                              <w:t>RG</w:t>
                            </w:r>
                          </w:p>
                          <w:p w14:paraId="5137CFFA" w14:textId="77777777" w:rsidR="007B0B9E" w:rsidRDefault="007B0B9E" w:rsidP="001226AB">
                            <w:pPr>
                              <w:rPr>
                                <w:szCs w:val="18"/>
                              </w:rPr>
                            </w:pPr>
                          </w:p>
                          <w:p w14:paraId="1B521021" w14:textId="2033DE1A" w:rsidR="007B0B9E" w:rsidRPr="007B0B9E" w:rsidRDefault="007B0B9E" w:rsidP="007B0B9E">
                            <w:pPr>
                              <w:spacing w:before="100" w:beforeAutospacing="1" w:after="100" w:afterAutospacing="1"/>
                              <w:rPr>
                                <w:rFonts w:ascii="Times New Roman" w:eastAsia="Times New Roman" w:hAnsi="Times New Roman" w:cs="Times New Roman"/>
                                <w:color w:val="auto"/>
                                <w:kern w:val="0"/>
                                <w:sz w:val="24"/>
                                <w:szCs w:val="24"/>
                                <w:lang w:eastAsia="en-US"/>
                                <w14:ligatures w14:val="none"/>
                              </w:rPr>
                            </w:pPr>
                          </w:p>
                          <w:p w14:paraId="2EF00FD1" w14:textId="77777777" w:rsidR="007B0B9E" w:rsidRPr="001226AB" w:rsidRDefault="007B0B9E" w:rsidP="001226AB">
                            <w:pPr>
                              <w:rPr>
                                <w:szCs w:val="18"/>
                              </w:rPr>
                            </w:pPr>
                          </w:p>
                          <w:p w14:paraId="0331C8AD" w14:textId="77777777" w:rsidR="001226AB" w:rsidRDefault="001226AB" w:rsidP="001226AB"/>
                        </w:txbxContent>
                      </v:textbox>
                    </v:shape>
                  </w:pict>
                </mc:Fallback>
              </mc:AlternateContent>
            </w:r>
            <w:r w:rsidR="006F1A46" w:rsidRPr="006F1A46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312576" behindDoc="1" locked="0" layoutInCell="1" allowOverlap="1" wp14:anchorId="262B3AD7" wp14:editId="1C41DA3B">
                  <wp:simplePos x="0" y="0"/>
                  <wp:positionH relativeFrom="column">
                    <wp:posOffset>-69639</wp:posOffset>
                  </wp:positionH>
                  <wp:positionV relativeFrom="paragraph">
                    <wp:posOffset>121708</wp:posOffset>
                  </wp:positionV>
                  <wp:extent cx="3437467" cy="1210092"/>
                  <wp:effectExtent l="0" t="0" r="0" b="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437467" cy="1210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F591FD0" w14:textId="1D027157" w:rsidR="001226AB" w:rsidRPr="001226AB" w:rsidRDefault="007A4002" w:rsidP="001226AB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6976" behindDoc="0" locked="0" layoutInCell="1" allowOverlap="1" wp14:anchorId="2A70A2D1" wp14:editId="361EAD7B">
                      <wp:simplePos x="0" y="0"/>
                      <wp:positionH relativeFrom="column">
                        <wp:posOffset>1702012</wp:posOffset>
                      </wp:positionH>
                      <wp:positionV relativeFrom="paragraph">
                        <wp:posOffset>155363</wp:posOffset>
                      </wp:positionV>
                      <wp:extent cx="1962150" cy="50800"/>
                      <wp:effectExtent l="38100" t="19050" r="19050" b="101600"/>
                      <wp:wrapNone/>
                      <wp:docPr id="23" name="Straight Arrow Connector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62150" cy="508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6EA9F5" id="Straight Arrow Connector 23" o:spid="_x0000_s1026" type="#_x0000_t32" style="position:absolute;margin-left:134pt;margin-top:12.25pt;width:154.5pt;height:4pt;flip:x;z-index:25228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173D13F" w14:textId="7487CF89" w:rsidR="001226AB" w:rsidRPr="001226AB" w:rsidRDefault="001226AB" w:rsidP="00D9313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632F3746" w14:textId="60033F17" w:rsidR="001226AB" w:rsidRPr="00024FFA" w:rsidRDefault="001226AB" w:rsidP="00D9313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25686D05" w14:textId="6CBE0C1E" w:rsidR="001226AB" w:rsidRDefault="007A4002" w:rsidP="00D93135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1072" behindDoc="0" locked="0" layoutInCell="1" allowOverlap="1" wp14:anchorId="19EC2CCD" wp14:editId="167F2237">
                      <wp:simplePos x="0" y="0"/>
                      <wp:positionH relativeFrom="column">
                        <wp:posOffset>3596428</wp:posOffset>
                      </wp:positionH>
                      <wp:positionV relativeFrom="paragraph">
                        <wp:posOffset>289984</wp:posOffset>
                      </wp:positionV>
                      <wp:extent cx="1769110" cy="846667"/>
                      <wp:effectExtent l="0" t="0" r="21590" b="10795"/>
                      <wp:wrapNone/>
                      <wp:docPr id="20" name="Text 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69110" cy="84666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731B828" w14:textId="1EC1BA96" w:rsidR="001226AB" w:rsidRPr="00DD1988" w:rsidRDefault="001226AB" w:rsidP="001226AB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="005A3DB8">
                                    <w:t>25MM WEBBING INSIDE 1MM PP BOARD</w:t>
                                  </w:r>
                                </w:p>
                                <w:p w14:paraId="2972CB32" w14:textId="44EC2A69" w:rsidR="001226AB" w:rsidRPr="00024FFA" w:rsidRDefault="001226AB" w:rsidP="001226AB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Style Color: </w:t>
                                  </w:r>
                                  <w:r w:rsidR="005A3DB8">
                                    <w:rPr>
                                      <w:szCs w:val="18"/>
                                    </w:rPr>
                                    <w:t>ALL COLOR</w:t>
                                  </w:r>
                                </w:p>
                                <w:p w14:paraId="33EA0FE3" w14:textId="01016345" w:rsidR="001226AB" w:rsidRPr="001226AB" w:rsidRDefault="001226AB" w:rsidP="001226AB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RM Color: </w:t>
                                  </w:r>
                                  <w:r w:rsidR="005A3DB8">
                                    <w:rPr>
                                      <w:szCs w:val="18"/>
                                    </w:rPr>
                                    <w:t>BLACK</w:t>
                                  </w:r>
                                </w:p>
                                <w:p w14:paraId="35703F52" w14:textId="77777777" w:rsidR="001226AB" w:rsidRDefault="001226AB" w:rsidP="001226AB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EC2CCD" id="Text Box 20" o:spid="_x0000_s1031" type="#_x0000_t202" style="position:absolute;margin-left:283.2pt;margin-top:22.85pt;width:139.3pt;height:66.65pt;z-index:25229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" fillcolor="white [3201]" strokeweight=".5pt">
                      <v:textbox>
                        <w:txbxContent>
                          <w:p w14:paraId="5731B828" w14:textId="1EC1BA96" w:rsidR="001226AB" w:rsidRPr="00DD1988" w:rsidRDefault="001226AB" w:rsidP="001226A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="005A3DB8">
                              <w:t>25MM WEBBING INSIDE 1MM PP BOARD</w:t>
                            </w:r>
                          </w:p>
                          <w:p w14:paraId="2972CB32" w14:textId="44EC2A69" w:rsidR="001226AB" w:rsidRPr="00024FFA" w:rsidRDefault="001226AB" w:rsidP="001226AB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Style Color: </w:t>
                            </w:r>
                            <w:r w:rsidR="005A3DB8">
                              <w:rPr>
                                <w:szCs w:val="18"/>
                              </w:rPr>
                              <w:t>ALL COLOR</w:t>
                            </w:r>
                          </w:p>
                          <w:p w14:paraId="33EA0FE3" w14:textId="01016345" w:rsidR="001226AB" w:rsidRPr="001226AB" w:rsidRDefault="001226AB" w:rsidP="001226AB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RM Color: </w:t>
                            </w:r>
                            <w:r w:rsidR="005A3DB8">
                              <w:rPr>
                                <w:szCs w:val="18"/>
                              </w:rPr>
                              <w:t>BLACK</w:t>
                            </w:r>
                          </w:p>
                          <w:p w14:paraId="35703F52" w14:textId="77777777" w:rsidR="001226AB" w:rsidRDefault="001226AB" w:rsidP="001226AB"/>
                        </w:txbxContent>
                      </v:textbox>
                    </v:shape>
                  </w:pict>
                </mc:Fallback>
              </mc:AlternateContent>
            </w:r>
            <w:r w:rsidR="007B0B9E" w:rsidRPr="007B0B9E">
              <w:rPr>
                <w:noProof/>
              </w:rPr>
              <w:drawing>
                <wp:anchor distT="0" distB="0" distL="114300" distR="114300" simplePos="0" relativeHeight="252308480" behindDoc="1" locked="0" layoutInCell="1" allowOverlap="1" wp14:anchorId="4560C7C9" wp14:editId="546E73F1">
                  <wp:simplePos x="0" y="0"/>
                  <wp:positionH relativeFrom="column">
                    <wp:posOffset>362162</wp:posOffset>
                  </wp:positionH>
                  <wp:positionV relativeFrom="paragraph">
                    <wp:posOffset>239184</wp:posOffset>
                  </wp:positionV>
                  <wp:extent cx="2446867" cy="2841353"/>
                  <wp:effectExtent l="0" t="0" r="0" b="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6867" cy="2841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22B2492" w14:textId="4DA5CD33" w:rsidR="001226AB" w:rsidRPr="00B65B11" w:rsidRDefault="007B0B9E" w:rsidP="00D9313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4928" behindDoc="0" locked="0" layoutInCell="1" allowOverlap="1" wp14:anchorId="1B25710C" wp14:editId="760FDB6D">
                      <wp:simplePos x="0" y="0"/>
                      <wp:positionH relativeFrom="column">
                        <wp:posOffset>2419985</wp:posOffset>
                      </wp:positionH>
                      <wp:positionV relativeFrom="paragraph">
                        <wp:posOffset>129540</wp:posOffset>
                      </wp:positionV>
                      <wp:extent cx="1193800" cy="154305"/>
                      <wp:effectExtent l="0" t="57150" r="25400" b="36195"/>
                      <wp:wrapSquare wrapText="bothSides"/>
                      <wp:docPr id="30" name="Straight Arrow Connector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193800" cy="15430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D1B1CC" id="Straight Arrow Connector 30" o:spid="_x0000_s1026" type="#_x0000_t32" style="position:absolute;margin-left:190.55pt;margin-top:10.2pt;width:94pt;height:12.15pt;flip:x y;z-index:25228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" strokecolor="#5b9bd5 [3204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 w:rsidR="005A3DB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00288" behindDoc="0" locked="0" layoutInCell="1" allowOverlap="1" wp14:anchorId="7648F558" wp14:editId="6BD7E165">
                      <wp:simplePos x="0" y="0"/>
                      <wp:positionH relativeFrom="column">
                        <wp:posOffset>1420918</wp:posOffset>
                      </wp:positionH>
                      <wp:positionV relativeFrom="paragraph">
                        <wp:posOffset>22012</wp:posOffset>
                      </wp:positionV>
                      <wp:extent cx="8467" cy="1253067"/>
                      <wp:effectExtent l="76200" t="38100" r="67945" b="61595"/>
                      <wp:wrapNone/>
                      <wp:docPr id="41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467" cy="1253067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5262AA" id="Straight Arrow Connector 41" o:spid="_x0000_s1026" type="#_x0000_t32" style="position:absolute;margin-left:111.9pt;margin-top:1.75pt;width:.65pt;height:98.65pt;z-index:25230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" strokecolor="#5b9bd5 [3204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  <w:p w14:paraId="3C26C104" w14:textId="1A6E8EB4" w:rsidR="001226AB" w:rsidRPr="00C8670E" w:rsidRDefault="001226AB" w:rsidP="00D93135"/>
          <w:p w14:paraId="35C79756" w14:textId="2DCE601F" w:rsidR="001226AB" w:rsidRPr="00C8670E" w:rsidRDefault="005A3DB8" w:rsidP="00D9313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01312" behindDoc="0" locked="0" layoutInCell="1" allowOverlap="1" wp14:anchorId="24FEC4AE" wp14:editId="3544D83D">
                      <wp:simplePos x="0" y="0"/>
                      <wp:positionH relativeFrom="column">
                        <wp:posOffset>1471295</wp:posOffset>
                      </wp:positionH>
                      <wp:positionV relativeFrom="paragraph">
                        <wp:posOffset>123190</wp:posOffset>
                      </wp:positionV>
                      <wp:extent cx="626534" cy="237067"/>
                      <wp:effectExtent l="0" t="0" r="21590" b="10795"/>
                      <wp:wrapNone/>
                      <wp:docPr id="44" name="Text Box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26534" cy="23706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C58201B" w14:textId="5E689C81" w:rsidR="005A3DB8" w:rsidRDefault="005A3DB8">
                                  <w:r>
                                    <w:t>18.5CM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FEC4AE" id="Text Box 44" o:spid="_x0000_s1032" type="#_x0000_t202" style="position:absolute;margin-left:115.85pt;margin-top:9.7pt;width:49.35pt;height:18.65pt;z-index:25230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" fillcolor="white [3201]" strokeweight=".5pt">
                      <v:textbox>
                        <w:txbxContent>
                          <w:p w14:paraId="5C58201B" w14:textId="5E689C81" w:rsidR="005A3DB8" w:rsidRDefault="005A3DB8">
                            <w:r>
                              <w:t>18.5CM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50592C3" w14:textId="2F5F598B" w:rsidR="001226AB" w:rsidRPr="00C8670E" w:rsidRDefault="001226AB" w:rsidP="00D93135"/>
          <w:p w14:paraId="01DC187D" w14:textId="7676A8CF" w:rsidR="001226AB" w:rsidRPr="0029412B" w:rsidRDefault="001226AB" w:rsidP="00D9313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73A4181F" w14:textId="61FA9676" w:rsidR="001226AB" w:rsidRPr="00C8670E" w:rsidRDefault="007B0B9E" w:rsidP="00D9313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9264" behindDoc="0" locked="0" layoutInCell="1" allowOverlap="1" wp14:anchorId="70969A22" wp14:editId="27284685">
                      <wp:simplePos x="0" y="0"/>
                      <wp:positionH relativeFrom="column">
                        <wp:posOffset>3435773</wp:posOffset>
                      </wp:positionH>
                      <wp:positionV relativeFrom="paragraph">
                        <wp:posOffset>91440</wp:posOffset>
                      </wp:positionV>
                      <wp:extent cx="1432560" cy="1168400"/>
                      <wp:effectExtent l="0" t="0" r="15240" b="12700"/>
                      <wp:wrapNone/>
                      <wp:docPr id="40" name="Text Box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32560" cy="1168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9123EA6" w14:textId="77777777" w:rsidR="005A3DB8" w:rsidRPr="00DD1988" w:rsidRDefault="005A3DB8" w:rsidP="001226AB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t>B 52 SQUADRON</w:t>
                                  </w:r>
                                </w:p>
                                <w:p w14:paraId="4BFA5247" w14:textId="77777777" w:rsidR="005A3DB8" w:rsidRPr="00024FFA" w:rsidRDefault="005A3DB8" w:rsidP="001226AB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>Style Color: MCAM</w:t>
                                  </w:r>
                                </w:p>
                                <w:p w14:paraId="5D333DE4" w14:textId="34786602" w:rsidR="005A3DB8" w:rsidRDefault="005A3DB8" w:rsidP="001226AB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RM Color: </w:t>
                                  </w:r>
                                  <w:r w:rsidR="007B0B9E">
                                    <w:rPr>
                                      <w:szCs w:val="18"/>
                                    </w:rPr>
                                    <w:t>CBK</w:t>
                                  </w:r>
                                </w:p>
                                <w:p w14:paraId="47AFCD4E" w14:textId="77777777" w:rsidR="007B0B9E" w:rsidRPr="00024FFA" w:rsidRDefault="007B0B9E" w:rsidP="007B0B9E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RG</w:t>
                                  </w:r>
                                </w:p>
                                <w:p w14:paraId="3E63F384" w14:textId="77777777" w:rsidR="007B0B9E" w:rsidRPr="001226AB" w:rsidRDefault="007B0B9E" w:rsidP="007B0B9E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RG</w:t>
                                  </w:r>
                                </w:p>
                                <w:p w14:paraId="38559E89" w14:textId="77777777" w:rsidR="007B0B9E" w:rsidRPr="001226AB" w:rsidRDefault="007B0B9E" w:rsidP="001226AB">
                                  <w:pPr>
                                    <w:rPr>
                                      <w:szCs w:val="18"/>
                                    </w:rPr>
                                  </w:pPr>
                                </w:p>
                                <w:p w14:paraId="11DA3457" w14:textId="77777777" w:rsidR="005A3DB8" w:rsidRDefault="005A3DB8" w:rsidP="001226AB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969A22" id="Text Box 40" o:spid="_x0000_s1033" type="#_x0000_t202" style="position:absolute;margin-left:270.55pt;margin-top:7.2pt;width:112.8pt;height:92pt;z-index:25229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" fillcolor="white [3201]" strokeweight=".5pt">
                      <v:textbox>
                        <w:txbxContent>
                          <w:p w14:paraId="79123EA6" w14:textId="77777777" w:rsidR="005A3DB8" w:rsidRPr="00DD1988" w:rsidRDefault="005A3DB8" w:rsidP="001226A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t>B 52 SQUADRON</w:t>
                            </w:r>
                          </w:p>
                          <w:p w14:paraId="4BFA5247" w14:textId="77777777" w:rsidR="005A3DB8" w:rsidRPr="00024FFA" w:rsidRDefault="005A3DB8" w:rsidP="001226AB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>Style Color: MCAM</w:t>
                            </w:r>
                          </w:p>
                          <w:p w14:paraId="5D333DE4" w14:textId="34786602" w:rsidR="005A3DB8" w:rsidRDefault="005A3DB8" w:rsidP="001226AB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RM Color: </w:t>
                            </w:r>
                            <w:r w:rsidR="007B0B9E">
                              <w:rPr>
                                <w:szCs w:val="18"/>
                              </w:rPr>
                              <w:t>CBK</w:t>
                            </w:r>
                          </w:p>
                          <w:p w14:paraId="47AFCD4E" w14:textId="77777777" w:rsidR="007B0B9E" w:rsidRPr="00024FFA" w:rsidRDefault="007B0B9E" w:rsidP="007B0B9E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Style Color: </w:t>
                            </w:r>
                            <w:r>
                              <w:rPr>
                                <w:szCs w:val="18"/>
                              </w:rPr>
                              <w:t>RG</w:t>
                            </w:r>
                          </w:p>
                          <w:p w14:paraId="3E63F384" w14:textId="77777777" w:rsidR="007B0B9E" w:rsidRPr="001226AB" w:rsidRDefault="007B0B9E" w:rsidP="007B0B9E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RM Color: </w:t>
                            </w:r>
                            <w:r>
                              <w:rPr>
                                <w:szCs w:val="18"/>
                              </w:rPr>
                              <w:t>RG</w:t>
                            </w:r>
                          </w:p>
                          <w:p w14:paraId="38559E89" w14:textId="77777777" w:rsidR="007B0B9E" w:rsidRPr="001226AB" w:rsidRDefault="007B0B9E" w:rsidP="001226AB">
                            <w:pPr>
                              <w:rPr>
                                <w:szCs w:val="18"/>
                              </w:rPr>
                            </w:pPr>
                          </w:p>
                          <w:p w14:paraId="11DA3457" w14:textId="77777777" w:rsidR="005A3DB8" w:rsidRDefault="005A3DB8" w:rsidP="001226AB"/>
                        </w:txbxContent>
                      </v:textbox>
                    </v:shape>
                  </w:pict>
                </mc:Fallback>
              </mc:AlternateContent>
            </w:r>
          </w:p>
          <w:p w14:paraId="793E5D9D" w14:textId="01778A20" w:rsidR="001226AB" w:rsidRDefault="001226AB" w:rsidP="00D93135"/>
          <w:p w14:paraId="2CDD5578" w14:textId="4636729D" w:rsidR="007B0B9E" w:rsidRPr="007B0B9E" w:rsidRDefault="007B0B9E" w:rsidP="007B0B9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5952" behindDoc="0" locked="0" layoutInCell="1" allowOverlap="1" wp14:anchorId="7B3B0BC7" wp14:editId="40D08B0D">
                      <wp:simplePos x="0" y="0"/>
                      <wp:positionH relativeFrom="column">
                        <wp:posOffset>1619885</wp:posOffset>
                      </wp:positionH>
                      <wp:positionV relativeFrom="paragraph">
                        <wp:posOffset>113665</wp:posOffset>
                      </wp:positionV>
                      <wp:extent cx="1875367" cy="64558"/>
                      <wp:effectExtent l="38100" t="19050" r="10795" b="88265"/>
                      <wp:wrapNone/>
                      <wp:docPr id="27" name="Straight Arrow Connector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75367" cy="64558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138CB5" id="Straight Arrow Connector 27" o:spid="_x0000_s1026" type="#_x0000_t32" style="position:absolute;margin-left:127.55pt;margin-top:8.95pt;width:147.65pt;height:5.1pt;flip:x;z-index:25228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46BD64F" w14:textId="58A0F26A" w:rsidR="001226AB" w:rsidRPr="001226AB" w:rsidRDefault="001226AB" w:rsidP="001226AB">
            <w:pPr>
              <w:pStyle w:val="NormalWeb"/>
            </w:pPr>
          </w:p>
          <w:p w14:paraId="689A46A5" w14:textId="14A70151" w:rsidR="001226AB" w:rsidRPr="001226AB" w:rsidRDefault="001226AB" w:rsidP="00D9313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01951677" w14:textId="61CB0AF4" w:rsidR="001226AB" w:rsidRDefault="007B0B9E" w:rsidP="00D93135">
            <w:r w:rsidRPr="007B0B9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309504" behindDoc="1" locked="0" layoutInCell="1" allowOverlap="1" wp14:anchorId="3573B7B2" wp14:editId="2D423B39">
                  <wp:simplePos x="0" y="0"/>
                  <wp:positionH relativeFrom="column">
                    <wp:posOffset>23919</wp:posOffset>
                  </wp:positionH>
                  <wp:positionV relativeFrom="paragraph">
                    <wp:posOffset>166370</wp:posOffset>
                  </wp:positionV>
                  <wp:extent cx="3426688" cy="2658533"/>
                  <wp:effectExtent l="0" t="0" r="0" b="8890"/>
                  <wp:wrapNone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0787" cy="2661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F8B83A2" w14:textId="6C09C565" w:rsidR="001226AB" w:rsidRDefault="001226AB" w:rsidP="00D93135">
            <w:pPr>
              <w:rPr>
                <w:noProof/>
                <w14:ligatures w14:val="standard"/>
              </w:rPr>
            </w:pPr>
          </w:p>
          <w:p w14:paraId="3645C4BB" w14:textId="3F452E06" w:rsidR="001226AB" w:rsidRDefault="001226AB" w:rsidP="00D93135">
            <w:pPr>
              <w:tabs>
                <w:tab w:val="left" w:pos="6540"/>
              </w:tabs>
            </w:pPr>
            <w:r>
              <w:tab/>
            </w:r>
          </w:p>
          <w:p w14:paraId="2D9907EF" w14:textId="25B228AA" w:rsidR="001226AB" w:rsidRPr="00651E4E" w:rsidRDefault="001226AB" w:rsidP="00D93135"/>
          <w:p w14:paraId="335AE8A1" w14:textId="43A4356F" w:rsidR="007B0B9E" w:rsidRPr="007B0B9E" w:rsidRDefault="007B0B9E" w:rsidP="007B0B9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4144" behindDoc="0" locked="0" layoutInCell="1" allowOverlap="1" wp14:anchorId="643D70E5" wp14:editId="6863871D">
                      <wp:simplePos x="0" y="0"/>
                      <wp:positionH relativeFrom="column">
                        <wp:posOffset>3732318</wp:posOffset>
                      </wp:positionH>
                      <wp:positionV relativeFrom="paragraph">
                        <wp:posOffset>309457</wp:posOffset>
                      </wp:positionV>
                      <wp:extent cx="1388533" cy="1168400"/>
                      <wp:effectExtent l="0" t="0" r="21590" b="12700"/>
                      <wp:wrapNone/>
                      <wp:docPr id="29" name="Text Box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88533" cy="1168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B8BCD43" w14:textId="169332D2" w:rsidR="001226AB" w:rsidRPr="00DD1988" w:rsidRDefault="001226AB" w:rsidP="001226AB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="005A3DB8">
                                    <w:t>25MM WEBBING</w:t>
                                  </w:r>
                                </w:p>
                                <w:p w14:paraId="2D4E5E01" w14:textId="77777777" w:rsidR="001226AB" w:rsidRPr="00024FFA" w:rsidRDefault="001226AB" w:rsidP="001226AB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>Style Color: MCAM</w:t>
                                  </w:r>
                                </w:p>
                                <w:p w14:paraId="32791DF6" w14:textId="369A236D" w:rsidR="001226AB" w:rsidRDefault="001226AB" w:rsidP="001226AB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CBK</w:t>
                                  </w:r>
                                </w:p>
                                <w:p w14:paraId="410636DA" w14:textId="77777777" w:rsidR="007B0B9E" w:rsidRPr="00024FFA" w:rsidRDefault="007B0B9E" w:rsidP="007B0B9E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RG</w:t>
                                  </w:r>
                                </w:p>
                                <w:p w14:paraId="524DE3BD" w14:textId="29EE83A0" w:rsidR="007B0B9E" w:rsidRPr="001226AB" w:rsidRDefault="007B0B9E" w:rsidP="001226AB">
                                  <w:pPr>
                                    <w:rPr>
                                      <w:szCs w:val="18"/>
                                    </w:rPr>
                                  </w:pPr>
                                  <w:r w:rsidRPr="00024FFA">
                                    <w:rPr>
                                      <w:szCs w:val="18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Cs w:val="18"/>
                                    </w:rPr>
                                    <w:t>RG</w:t>
                                  </w:r>
                                </w:p>
                                <w:p w14:paraId="6B7F38C9" w14:textId="77777777" w:rsidR="001226AB" w:rsidRDefault="001226AB" w:rsidP="001226AB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3D70E5" id="Text Box 29" o:spid="_x0000_s1034" type="#_x0000_t202" style="position:absolute;margin-left:293.9pt;margin-top:24.35pt;width:109.35pt;height:92pt;z-index:25229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" fillcolor="white [3201]" strokeweight=".5pt">
                      <v:textbox>
                        <w:txbxContent>
                          <w:p w14:paraId="2B8BCD43" w14:textId="169332D2" w:rsidR="001226AB" w:rsidRPr="00DD1988" w:rsidRDefault="001226AB" w:rsidP="001226A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="005A3DB8">
                              <w:t>25MM WEBBING</w:t>
                            </w:r>
                          </w:p>
                          <w:p w14:paraId="2D4E5E01" w14:textId="77777777" w:rsidR="001226AB" w:rsidRPr="00024FFA" w:rsidRDefault="001226AB" w:rsidP="001226AB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>Style Color: MCAM</w:t>
                            </w:r>
                          </w:p>
                          <w:p w14:paraId="32791DF6" w14:textId="369A236D" w:rsidR="001226AB" w:rsidRDefault="001226AB" w:rsidP="001226AB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RM Color: </w:t>
                            </w:r>
                            <w:r>
                              <w:rPr>
                                <w:szCs w:val="18"/>
                              </w:rPr>
                              <w:t>CBK</w:t>
                            </w:r>
                          </w:p>
                          <w:p w14:paraId="410636DA" w14:textId="77777777" w:rsidR="007B0B9E" w:rsidRPr="00024FFA" w:rsidRDefault="007B0B9E" w:rsidP="007B0B9E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Style Color: </w:t>
                            </w:r>
                            <w:r>
                              <w:rPr>
                                <w:szCs w:val="18"/>
                              </w:rPr>
                              <w:t>RG</w:t>
                            </w:r>
                          </w:p>
                          <w:p w14:paraId="524DE3BD" w14:textId="29EE83A0" w:rsidR="007B0B9E" w:rsidRPr="001226AB" w:rsidRDefault="007B0B9E" w:rsidP="001226AB">
                            <w:pPr>
                              <w:rPr>
                                <w:szCs w:val="18"/>
                              </w:rPr>
                            </w:pPr>
                            <w:r w:rsidRPr="00024FFA">
                              <w:rPr>
                                <w:szCs w:val="18"/>
                              </w:rPr>
                              <w:t xml:space="preserve">RM Color: </w:t>
                            </w:r>
                            <w:r>
                              <w:rPr>
                                <w:szCs w:val="18"/>
                              </w:rPr>
                              <w:t>RG</w:t>
                            </w:r>
                          </w:p>
                          <w:p w14:paraId="6B7F38C9" w14:textId="77777777" w:rsidR="001226AB" w:rsidRDefault="001226AB" w:rsidP="001226AB"/>
                        </w:txbxContent>
                      </v:textbox>
                    </v:shape>
                  </w:pict>
                </mc:Fallback>
              </mc:AlternateContent>
            </w:r>
          </w:p>
          <w:p w14:paraId="5B2C6427" w14:textId="210006E9" w:rsidR="005A3DB8" w:rsidRPr="005A3DB8" w:rsidRDefault="005A3DB8" w:rsidP="005A3DB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62D23909" w14:textId="5761A2AF" w:rsidR="001226AB" w:rsidRDefault="007B0B9E" w:rsidP="00D9313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3120" behindDoc="0" locked="0" layoutInCell="1" allowOverlap="1" wp14:anchorId="59D022E8" wp14:editId="08CF4A38">
                      <wp:simplePos x="0" y="0"/>
                      <wp:positionH relativeFrom="column">
                        <wp:posOffset>1881717</wp:posOffset>
                      </wp:positionH>
                      <wp:positionV relativeFrom="paragraph">
                        <wp:posOffset>96520</wp:posOffset>
                      </wp:positionV>
                      <wp:extent cx="1849755" cy="105410"/>
                      <wp:effectExtent l="38100" t="0" r="17145" b="85090"/>
                      <wp:wrapSquare wrapText="bothSides"/>
                      <wp:docPr id="34" name="Straight Arrow Connector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49755" cy="10541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707FB2" id="Straight Arrow Connector 34" o:spid="_x0000_s1026" type="#_x0000_t32" style="position:absolute;margin-left:148.15pt;margin-top:7.6pt;width:145.65pt;height:8.3pt;flip:x;z-index:25229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" strokecolor="#5b9bd5 [3204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</w:p>
          <w:p w14:paraId="35E2E69C" w14:textId="6B53D498" w:rsidR="001226AB" w:rsidRDefault="001226AB" w:rsidP="00D93135"/>
          <w:p w14:paraId="5CB5CE6E" w14:textId="07F8F182" w:rsidR="001226AB" w:rsidRDefault="001226AB" w:rsidP="00D93135"/>
          <w:p w14:paraId="45BD310B" w14:textId="2C3D3843" w:rsidR="001226AB" w:rsidRDefault="001226AB" w:rsidP="00D93135">
            <w:pPr>
              <w:tabs>
                <w:tab w:val="left" w:pos="5805"/>
              </w:tabs>
            </w:pPr>
            <w:r>
              <w:tab/>
            </w:r>
          </w:p>
          <w:p w14:paraId="060F6018" w14:textId="76620FC7" w:rsidR="001226AB" w:rsidRPr="00024FFA" w:rsidRDefault="001226AB" w:rsidP="00D93135">
            <w:pPr>
              <w:pStyle w:val="NormalWeb"/>
            </w:pPr>
          </w:p>
        </w:tc>
      </w:tr>
    </w:tbl>
    <w:p w14:paraId="7DE49894" w14:textId="3A76A1EE" w:rsidR="001226AB" w:rsidRDefault="001226AB" w:rsidP="00433A09"/>
    <w:p w14:paraId="2A26CD62" w14:textId="3C3F18DA" w:rsidR="00DF12C2" w:rsidRDefault="00DF12C2" w:rsidP="00433A09"/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66283E" w:rsidRPr="00DE4BCC" w14:paraId="5A17D5B6" w14:textId="77777777" w:rsidTr="004D027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5E48038" w14:textId="75B0F781" w:rsidR="0066283E" w:rsidRPr="00DE4BCC" w:rsidRDefault="0066283E" w:rsidP="004D0279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lastRenderedPageBreak/>
              <w:t xml:space="preserve">Label </w:t>
            </w:r>
            <w:r w:rsidR="00390E98">
              <w:rPr>
                <w:color w:val="auto"/>
                <w:sz w:val="20"/>
                <w:szCs w:val="22"/>
              </w:rPr>
              <w:t>placement</w:t>
            </w:r>
          </w:p>
        </w:tc>
      </w:tr>
      <w:tr w:rsidR="0066283E" w:rsidRPr="00DE4BCC" w14:paraId="13D67415" w14:textId="77777777" w:rsidTr="005A3DB8">
        <w:trPr>
          <w:trHeight w:val="3833"/>
        </w:trPr>
        <w:tc>
          <w:tcPr>
            <w:tcW w:w="5000" w:type="pct"/>
          </w:tcPr>
          <w:p w14:paraId="2E41023A" w14:textId="0EBD4C5E" w:rsidR="0029412B" w:rsidRPr="0029412B" w:rsidRDefault="007B0B9E" w:rsidP="002941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7B0B9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311552" behindDoc="1" locked="0" layoutInCell="1" allowOverlap="1" wp14:anchorId="0F277A62" wp14:editId="466109C0">
                  <wp:simplePos x="0" y="0"/>
                  <wp:positionH relativeFrom="column">
                    <wp:posOffset>108373</wp:posOffset>
                  </wp:positionH>
                  <wp:positionV relativeFrom="paragraph">
                    <wp:posOffset>37042</wp:posOffset>
                  </wp:positionV>
                  <wp:extent cx="2853266" cy="2213656"/>
                  <wp:effectExtent l="0" t="0" r="0" b="0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3266" cy="2213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5787B0E" w14:textId="6F2AB667" w:rsidR="005A7E00" w:rsidRPr="005A7E00" w:rsidRDefault="005A7E00" w:rsidP="005A7E0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2C535451" w14:textId="453CB334" w:rsidR="0066283E" w:rsidRPr="0066283E" w:rsidRDefault="007B0B9E" w:rsidP="005A7E00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3008" behindDoc="0" locked="0" layoutInCell="1" allowOverlap="1" wp14:anchorId="563479C3" wp14:editId="607A94DD">
                      <wp:simplePos x="0" y="0"/>
                      <wp:positionH relativeFrom="column">
                        <wp:posOffset>2521585</wp:posOffset>
                      </wp:positionH>
                      <wp:positionV relativeFrom="paragraph">
                        <wp:posOffset>338032</wp:posOffset>
                      </wp:positionV>
                      <wp:extent cx="1403138" cy="45719"/>
                      <wp:effectExtent l="19050" t="76200" r="26035" b="50165"/>
                      <wp:wrapNone/>
                      <wp:docPr id="52" name="Straight Arrow Connector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03138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BDF114" id="Straight Arrow Connector 52" o:spid="_x0000_s1026" type="#_x0000_t32" style="position:absolute;margin-left:198.55pt;margin-top:26.6pt;width:110.5pt;height:3.6pt;flip:x y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 w:rsidR="005A3DB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2B334C1E" wp14:editId="5CB3F7D9">
                      <wp:simplePos x="0" y="0"/>
                      <wp:positionH relativeFrom="column">
                        <wp:posOffset>3886200</wp:posOffset>
                      </wp:positionH>
                      <wp:positionV relativeFrom="paragraph">
                        <wp:posOffset>77470</wp:posOffset>
                      </wp:positionV>
                      <wp:extent cx="1562100" cy="533400"/>
                      <wp:effectExtent l="0" t="0" r="19050" b="19050"/>
                      <wp:wrapNone/>
                      <wp:docPr id="43" name="Text Box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533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4A59213" w14:textId="5C2637DB" w:rsidR="00390E98" w:rsidRDefault="00A21B93">
                                  <w:r>
                                    <w:t>Attaching on Back Webbing Strap as a Patch label</w:t>
                                  </w:r>
                                  <w:r w:rsidR="00916427"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334C1E" id="Text Box 43" o:spid="_x0000_s1035" type="#_x0000_t202" style="position:absolute;margin-left:306pt;margin-top:6.1pt;width:123pt;height:42pt;z-index:251884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" fillcolor="white [3201]" strokeweight=".5pt">
                      <v:textbox>
                        <w:txbxContent>
                          <w:p w14:paraId="54A59213" w14:textId="5C2637DB" w:rsidR="00390E98" w:rsidRDefault="00A21B93">
                            <w:r>
                              <w:t>Attaching on Back Webbing Strap as a Patch label</w:t>
                            </w:r>
                            <w:r w:rsidR="00916427"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4B58AD6D" w14:textId="2C8C619B" w:rsidR="0066283E" w:rsidRDefault="0066283E" w:rsidP="0066283E"/>
    <w:tbl>
      <w:tblPr>
        <w:tblStyle w:val="InvoiceTable"/>
        <w:tblpPr w:leftFromText="180" w:rightFromText="180" w:vertAnchor="text" w:horzAnchor="margin" w:tblpY="-2"/>
        <w:tblW w:w="5000" w:type="pct"/>
        <w:tblLayout w:type="fixed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B3C6F" w:rsidRPr="00DE4BCC" w14:paraId="5BCD2255" w14:textId="77777777" w:rsidTr="004B3C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47B3E7B7" w14:textId="56FD370A" w:rsidR="004B3C6F" w:rsidRPr="00DE4BCC" w:rsidRDefault="00705F14" w:rsidP="004D0279">
            <w:pPr>
              <w:rPr>
                <w:color w:val="auto"/>
              </w:rPr>
            </w:pPr>
            <w:r>
              <w:rPr>
                <w:color w:val="auto"/>
              </w:rPr>
              <w:t xml:space="preserve">Image </w:t>
            </w:r>
          </w:p>
        </w:tc>
      </w:tr>
      <w:tr w:rsidR="004B3C6F" w:rsidRPr="00DE4BCC" w14:paraId="332F4536" w14:textId="77777777" w:rsidTr="008E2B0F">
        <w:trPr>
          <w:trHeight w:val="5296"/>
        </w:trPr>
        <w:tc>
          <w:tcPr>
            <w:tcW w:w="5000" w:type="pct"/>
            <w:shd w:val="clear" w:color="auto" w:fill="auto"/>
          </w:tcPr>
          <w:p w14:paraId="5F4A90A4" w14:textId="20762169" w:rsidR="00060E2A" w:rsidRPr="006E7F90" w:rsidRDefault="008E2B0F" w:rsidP="00060E2A">
            <w:pPr>
              <w:spacing w:before="100" w:beforeAutospacing="1" w:after="100" w:afterAutospacing="1"/>
              <w:rPr>
                <w:rFonts w:eastAsia="Times New Roman" w:cstheme="minorHAnsi"/>
                <w:color w:val="auto"/>
                <w:sz w:val="20"/>
                <w:lang w:eastAsia="en-US"/>
              </w:rPr>
            </w:pPr>
            <w:r w:rsidRPr="008E2B0F">
              <w:rPr>
                <w:sz w:val="20"/>
              </w:rPr>
              <w:drawing>
                <wp:anchor distT="0" distB="0" distL="114300" distR="114300" simplePos="0" relativeHeight="252314624" behindDoc="1" locked="0" layoutInCell="1" allowOverlap="1" wp14:anchorId="353D2D92" wp14:editId="6C6F01BD">
                  <wp:simplePos x="0" y="0"/>
                  <wp:positionH relativeFrom="column">
                    <wp:posOffset>2825961</wp:posOffset>
                  </wp:positionH>
                  <wp:positionV relativeFrom="paragraph">
                    <wp:posOffset>294005</wp:posOffset>
                  </wp:positionV>
                  <wp:extent cx="2679700" cy="965189"/>
                  <wp:effectExtent l="0" t="0" r="6350" b="6985"/>
                  <wp:wrapNone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9700" cy="965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705F14" w:rsidRPr="006E7F90">
              <w:rPr>
                <w:rFonts w:eastAsia="Times New Roman" w:cstheme="minorHAnsi"/>
                <w:color w:val="auto"/>
                <w:sz w:val="20"/>
                <w:lang w:eastAsia="en-US"/>
              </w:rPr>
              <w:t>Label artwork</w:t>
            </w:r>
          </w:p>
          <w:p w14:paraId="3119AD0F" w14:textId="7466E816" w:rsidR="006E7F90" w:rsidRPr="00060E2A" w:rsidRDefault="008E2B0F" w:rsidP="00060E2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8E2B0F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313600" behindDoc="1" locked="0" layoutInCell="1" allowOverlap="1" wp14:anchorId="2AE27720" wp14:editId="23447D41">
                  <wp:simplePos x="0" y="0"/>
                  <wp:positionH relativeFrom="column">
                    <wp:posOffset>-1482</wp:posOffset>
                  </wp:positionH>
                  <wp:positionV relativeFrom="paragraph">
                    <wp:posOffset>-4022</wp:posOffset>
                  </wp:positionV>
                  <wp:extent cx="2679731" cy="965200"/>
                  <wp:effectExtent l="0" t="0" r="6350" b="635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9731" cy="96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4C936470" w14:textId="3912C757" w:rsidR="008E2B0F" w:rsidRDefault="008E2B0F" w:rsidP="003359A9">
            <w:pPr>
              <w:rPr>
                <w:sz w:val="20"/>
              </w:rPr>
            </w:pPr>
          </w:p>
          <w:p w14:paraId="69AC11A0" w14:textId="77777777" w:rsidR="008E2B0F" w:rsidRDefault="008E2B0F" w:rsidP="003359A9">
            <w:pPr>
              <w:rPr>
                <w:sz w:val="20"/>
              </w:rPr>
            </w:pPr>
          </w:p>
          <w:p w14:paraId="1F654B93" w14:textId="77777777" w:rsidR="008E2B0F" w:rsidRDefault="008E2B0F" w:rsidP="003359A9">
            <w:pPr>
              <w:rPr>
                <w:sz w:val="20"/>
              </w:rPr>
            </w:pPr>
          </w:p>
          <w:p w14:paraId="070C07D7" w14:textId="77777777" w:rsidR="008E2B0F" w:rsidRDefault="008E2B0F" w:rsidP="003359A9">
            <w:pPr>
              <w:rPr>
                <w:sz w:val="20"/>
              </w:rPr>
            </w:pPr>
          </w:p>
          <w:p w14:paraId="068E4288" w14:textId="59025449" w:rsidR="003359A9" w:rsidRPr="006E7F90" w:rsidRDefault="003359A9" w:rsidP="003359A9">
            <w:pPr>
              <w:rPr>
                <w:sz w:val="20"/>
              </w:rPr>
            </w:pPr>
            <w:r w:rsidRPr="006E7F90">
              <w:rPr>
                <w:sz w:val="20"/>
              </w:rPr>
              <w:t>Sticker artwork</w:t>
            </w:r>
          </w:p>
          <w:p w14:paraId="13B31E14" w14:textId="0B03CA96" w:rsidR="008E2B0F" w:rsidRPr="008E2B0F" w:rsidRDefault="008E2B0F" w:rsidP="008E2B0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8E2B0F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316672" behindDoc="1" locked="0" layoutInCell="1" allowOverlap="1" wp14:anchorId="245DF49B" wp14:editId="7651770E">
                  <wp:simplePos x="0" y="0"/>
                  <wp:positionH relativeFrom="column">
                    <wp:posOffset>2825962</wp:posOffset>
                  </wp:positionH>
                  <wp:positionV relativeFrom="paragraph">
                    <wp:posOffset>89323</wp:posOffset>
                  </wp:positionV>
                  <wp:extent cx="2708910" cy="1359537"/>
                  <wp:effectExtent l="0" t="0" r="0" b="0"/>
                  <wp:wrapNone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8910" cy="1359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8E2B0F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315648" behindDoc="1" locked="0" layoutInCell="1" allowOverlap="1" wp14:anchorId="5FBDE97C" wp14:editId="566EFC87">
                  <wp:simplePos x="0" y="0"/>
                  <wp:positionH relativeFrom="column">
                    <wp:posOffset>-1482</wp:posOffset>
                  </wp:positionH>
                  <wp:positionV relativeFrom="paragraph">
                    <wp:posOffset>98002</wp:posOffset>
                  </wp:positionV>
                  <wp:extent cx="2709334" cy="1359750"/>
                  <wp:effectExtent l="0" t="0" r="0" b="0"/>
                  <wp:wrapNone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9334" cy="135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437DA677" w14:textId="115BD4EA" w:rsidR="008E2B0F" w:rsidRPr="008E2B0F" w:rsidRDefault="008E2B0F" w:rsidP="008E2B0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741B26B5" w14:textId="6EEC7396" w:rsidR="004A3312" w:rsidRPr="004A3312" w:rsidRDefault="004A3312" w:rsidP="004A331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5AC42E40" w14:textId="645ECFE5" w:rsidR="00094207" w:rsidRPr="00094207" w:rsidRDefault="00094207" w:rsidP="00094207"/>
        </w:tc>
      </w:tr>
    </w:tbl>
    <w:p w14:paraId="27651665" w14:textId="65E490DC" w:rsidR="00040A91" w:rsidRDefault="00040A91" w:rsidP="0066283E"/>
    <w:p w14:paraId="65B1EF3A" w14:textId="3175DBEA" w:rsidR="00115FB4" w:rsidRPr="00115FB4" w:rsidRDefault="00115FB4" w:rsidP="00115FB4"/>
    <w:sectPr w:rsidR="00115FB4" w:rsidRPr="00115FB4" w:rsidSect="007E3D23">
      <w:footerReference w:type="default" r:id="rId20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3E283E" w14:textId="77777777" w:rsidR="00836238" w:rsidRDefault="00836238">
      <w:pPr>
        <w:spacing w:after="0"/>
      </w:pPr>
      <w:r>
        <w:separator/>
      </w:r>
    </w:p>
  </w:endnote>
  <w:endnote w:type="continuationSeparator" w:id="0">
    <w:p w14:paraId="44BE7053" w14:textId="77777777" w:rsidR="00836238" w:rsidRDefault="0083623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471449" w14:textId="77777777" w:rsidR="00836238" w:rsidRDefault="00836238">
      <w:pPr>
        <w:spacing w:after="0"/>
      </w:pPr>
      <w:r>
        <w:separator/>
      </w:r>
    </w:p>
  </w:footnote>
  <w:footnote w:type="continuationSeparator" w:id="0">
    <w:p w14:paraId="0DAF9836" w14:textId="77777777" w:rsidR="00836238" w:rsidRDefault="00836238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removePersonalInformation/>
  <w:removeDateAndTime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014B8"/>
    <w:rsid w:val="00004C71"/>
    <w:rsid w:val="00021549"/>
    <w:rsid w:val="00024FFA"/>
    <w:rsid w:val="000250CE"/>
    <w:rsid w:val="0003476B"/>
    <w:rsid w:val="00040A91"/>
    <w:rsid w:val="00043C41"/>
    <w:rsid w:val="00047818"/>
    <w:rsid w:val="00051B06"/>
    <w:rsid w:val="00060E2A"/>
    <w:rsid w:val="000671E5"/>
    <w:rsid w:val="000677DA"/>
    <w:rsid w:val="00094207"/>
    <w:rsid w:val="000A13CF"/>
    <w:rsid w:val="000A37A8"/>
    <w:rsid w:val="000B1457"/>
    <w:rsid w:val="000B5234"/>
    <w:rsid w:val="000D37AE"/>
    <w:rsid w:val="000E45E2"/>
    <w:rsid w:val="000E5146"/>
    <w:rsid w:val="000E7BA5"/>
    <w:rsid w:val="00104C24"/>
    <w:rsid w:val="00115FB4"/>
    <w:rsid w:val="001226AB"/>
    <w:rsid w:val="00136E3C"/>
    <w:rsid w:val="00147208"/>
    <w:rsid w:val="0015321B"/>
    <w:rsid w:val="00155384"/>
    <w:rsid w:val="0018603C"/>
    <w:rsid w:val="001B7B38"/>
    <w:rsid w:val="001C1013"/>
    <w:rsid w:val="001D0C6A"/>
    <w:rsid w:val="001E2728"/>
    <w:rsid w:val="001E5C8E"/>
    <w:rsid w:val="00200CAC"/>
    <w:rsid w:val="00223B8D"/>
    <w:rsid w:val="00255734"/>
    <w:rsid w:val="002750DA"/>
    <w:rsid w:val="0028336B"/>
    <w:rsid w:val="0028638D"/>
    <w:rsid w:val="0029412B"/>
    <w:rsid w:val="0029442A"/>
    <w:rsid w:val="002A2DA1"/>
    <w:rsid w:val="002A4407"/>
    <w:rsid w:val="002C64F0"/>
    <w:rsid w:val="002C6EAE"/>
    <w:rsid w:val="002F717B"/>
    <w:rsid w:val="00304ECC"/>
    <w:rsid w:val="003359A9"/>
    <w:rsid w:val="00335B41"/>
    <w:rsid w:val="003366D8"/>
    <w:rsid w:val="0035756D"/>
    <w:rsid w:val="00371D00"/>
    <w:rsid w:val="00390E98"/>
    <w:rsid w:val="003C192B"/>
    <w:rsid w:val="003C2460"/>
    <w:rsid w:val="003C256A"/>
    <w:rsid w:val="003E2F5B"/>
    <w:rsid w:val="003F1BF1"/>
    <w:rsid w:val="00426185"/>
    <w:rsid w:val="00433A09"/>
    <w:rsid w:val="004342C2"/>
    <w:rsid w:val="0043766B"/>
    <w:rsid w:val="00437BEB"/>
    <w:rsid w:val="00437F9D"/>
    <w:rsid w:val="00451E2E"/>
    <w:rsid w:val="004652E5"/>
    <w:rsid w:val="0047379A"/>
    <w:rsid w:val="004954AB"/>
    <w:rsid w:val="004A3312"/>
    <w:rsid w:val="004A7424"/>
    <w:rsid w:val="004B3C6F"/>
    <w:rsid w:val="004C306F"/>
    <w:rsid w:val="004C30E4"/>
    <w:rsid w:val="004C34EC"/>
    <w:rsid w:val="004C726C"/>
    <w:rsid w:val="004D061A"/>
    <w:rsid w:val="004D24EB"/>
    <w:rsid w:val="004D342A"/>
    <w:rsid w:val="004E0B40"/>
    <w:rsid w:val="004E55D7"/>
    <w:rsid w:val="005076EA"/>
    <w:rsid w:val="00547A73"/>
    <w:rsid w:val="00553DF6"/>
    <w:rsid w:val="00566A6C"/>
    <w:rsid w:val="00575A98"/>
    <w:rsid w:val="0058585A"/>
    <w:rsid w:val="00591137"/>
    <w:rsid w:val="00593696"/>
    <w:rsid w:val="005A3A3C"/>
    <w:rsid w:val="005A3DB8"/>
    <w:rsid w:val="005A5EC2"/>
    <w:rsid w:val="005A7E00"/>
    <w:rsid w:val="005C2CF2"/>
    <w:rsid w:val="005E118E"/>
    <w:rsid w:val="005E4A3B"/>
    <w:rsid w:val="0062686E"/>
    <w:rsid w:val="00633D7A"/>
    <w:rsid w:val="006433F3"/>
    <w:rsid w:val="00650B59"/>
    <w:rsid w:val="00651957"/>
    <w:rsid w:val="00651E4E"/>
    <w:rsid w:val="0065347E"/>
    <w:rsid w:val="0066283E"/>
    <w:rsid w:val="00664C5D"/>
    <w:rsid w:val="00685BAD"/>
    <w:rsid w:val="006A1E47"/>
    <w:rsid w:val="006B61A3"/>
    <w:rsid w:val="006C0E50"/>
    <w:rsid w:val="006D6A3A"/>
    <w:rsid w:val="006D6F9F"/>
    <w:rsid w:val="006E7F90"/>
    <w:rsid w:val="006F1A46"/>
    <w:rsid w:val="006F24EC"/>
    <w:rsid w:val="00705F14"/>
    <w:rsid w:val="00711EBF"/>
    <w:rsid w:val="007265C0"/>
    <w:rsid w:val="00735CF9"/>
    <w:rsid w:val="00747E46"/>
    <w:rsid w:val="00763F61"/>
    <w:rsid w:val="00773D94"/>
    <w:rsid w:val="00784966"/>
    <w:rsid w:val="00797D0E"/>
    <w:rsid w:val="007A209A"/>
    <w:rsid w:val="007A4002"/>
    <w:rsid w:val="007B0B9E"/>
    <w:rsid w:val="007B0C03"/>
    <w:rsid w:val="007B56EE"/>
    <w:rsid w:val="007C1E31"/>
    <w:rsid w:val="007E1496"/>
    <w:rsid w:val="007E23EC"/>
    <w:rsid w:val="007E3D23"/>
    <w:rsid w:val="007F39F8"/>
    <w:rsid w:val="007F74A6"/>
    <w:rsid w:val="0082049A"/>
    <w:rsid w:val="00822753"/>
    <w:rsid w:val="0083292E"/>
    <w:rsid w:val="0083363F"/>
    <w:rsid w:val="00836238"/>
    <w:rsid w:val="008375BB"/>
    <w:rsid w:val="008605DA"/>
    <w:rsid w:val="008675B2"/>
    <w:rsid w:val="00871E7A"/>
    <w:rsid w:val="00874856"/>
    <w:rsid w:val="00894FA0"/>
    <w:rsid w:val="0089773C"/>
    <w:rsid w:val="008A1A7C"/>
    <w:rsid w:val="008B6319"/>
    <w:rsid w:val="008D29ED"/>
    <w:rsid w:val="008E1A43"/>
    <w:rsid w:val="008E2B0F"/>
    <w:rsid w:val="008F4B8C"/>
    <w:rsid w:val="00916427"/>
    <w:rsid w:val="009306DF"/>
    <w:rsid w:val="009365F7"/>
    <w:rsid w:val="009665C3"/>
    <w:rsid w:val="00985466"/>
    <w:rsid w:val="00994A93"/>
    <w:rsid w:val="009C008C"/>
    <w:rsid w:val="009F0E8D"/>
    <w:rsid w:val="00A0110B"/>
    <w:rsid w:val="00A0372A"/>
    <w:rsid w:val="00A16E92"/>
    <w:rsid w:val="00A21B93"/>
    <w:rsid w:val="00A2348B"/>
    <w:rsid w:val="00A31AC1"/>
    <w:rsid w:val="00A33C84"/>
    <w:rsid w:val="00A347E5"/>
    <w:rsid w:val="00A43CEF"/>
    <w:rsid w:val="00A453DD"/>
    <w:rsid w:val="00A55C26"/>
    <w:rsid w:val="00A56B70"/>
    <w:rsid w:val="00A60AC1"/>
    <w:rsid w:val="00A8011E"/>
    <w:rsid w:val="00A835B2"/>
    <w:rsid w:val="00A9050A"/>
    <w:rsid w:val="00AB363F"/>
    <w:rsid w:val="00AC250E"/>
    <w:rsid w:val="00AD0350"/>
    <w:rsid w:val="00AE1A48"/>
    <w:rsid w:val="00AF3C61"/>
    <w:rsid w:val="00B07FD4"/>
    <w:rsid w:val="00B11297"/>
    <w:rsid w:val="00B445DD"/>
    <w:rsid w:val="00B46BAB"/>
    <w:rsid w:val="00B63763"/>
    <w:rsid w:val="00B65B11"/>
    <w:rsid w:val="00B7009D"/>
    <w:rsid w:val="00B8674E"/>
    <w:rsid w:val="00B8707A"/>
    <w:rsid w:val="00BA4210"/>
    <w:rsid w:val="00BB351C"/>
    <w:rsid w:val="00BE0ECD"/>
    <w:rsid w:val="00BF6A62"/>
    <w:rsid w:val="00C066BC"/>
    <w:rsid w:val="00C22B5C"/>
    <w:rsid w:val="00C40912"/>
    <w:rsid w:val="00C4369C"/>
    <w:rsid w:val="00C61612"/>
    <w:rsid w:val="00C62295"/>
    <w:rsid w:val="00C7576A"/>
    <w:rsid w:val="00C8670E"/>
    <w:rsid w:val="00C8732B"/>
    <w:rsid w:val="00CA528F"/>
    <w:rsid w:val="00CC2B24"/>
    <w:rsid w:val="00CC7C62"/>
    <w:rsid w:val="00CF00C0"/>
    <w:rsid w:val="00CF4FDC"/>
    <w:rsid w:val="00D3176E"/>
    <w:rsid w:val="00D336B6"/>
    <w:rsid w:val="00D43F71"/>
    <w:rsid w:val="00D44742"/>
    <w:rsid w:val="00D454BA"/>
    <w:rsid w:val="00D776E0"/>
    <w:rsid w:val="00D97F3C"/>
    <w:rsid w:val="00DB5B3B"/>
    <w:rsid w:val="00DC2E1D"/>
    <w:rsid w:val="00DE1CEE"/>
    <w:rsid w:val="00DE4BCC"/>
    <w:rsid w:val="00DE5251"/>
    <w:rsid w:val="00DF12C2"/>
    <w:rsid w:val="00DF2291"/>
    <w:rsid w:val="00DF38F3"/>
    <w:rsid w:val="00E11C64"/>
    <w:rsid w:val="00E40E81"/>
    <w:rsid w:val="00E501EB"/>
    <w:rsid w:val="00E67F55"/>
    <w:rsid w:val="00E7630C"/>
    <w:rsid w:val="00E815EB"/>
    <w:rsid w:val="00E91C1C"/>
    <w:rsid w:val="00E95727"/>
    <w:rsid w:val="00EA73BB"/>
    <w:rsid w:val="00EB7B91"/>
    <w:rsid w:val="00EC4D84"/>
    <w:rsid w:val="00EC52D1"/>
    <w:rsid w:val="00EC5B0C"/>
    <w:rsid w:val="00EE40D9"/>
    <w:rsid w:val="00F07EAE"/>
    <w:rsid w:val="00F14A9C"/>
    <w:rsid w:val="00F245C1"/>
    <w:rsid w:val="00F24F95"/>
    <w:rsid w:val="00F32334"/>
    <w:rsid w:val="00F33D62"/>
    <w:rsid w:val="00F37692"/>
    <w:rsid w:val="00F43F80"/>
    <w:rsid w:val="00F51E42"/>
    <w:rsid w:val="00F900BE"/>
    <w:rsid w:val="00FA4FCB"/>
    <w:rsid w:val="00FA5EFB"/>
    <w:rsid w:val="00FA5F14"/>
    <w:rsid w:val="00FC13FD"/>
    <w:rsid w:val="00FE6166"/>
    <w:rsid w:val="00FF67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B0B9E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table" w:styleId="GridTable6Colorful-Accent1">
    <w:name w:val="Grid Table 6 Colorful Accent 1"/>
    <w:basedOn w:val="TableNormal"/>
    <w:uiPriority w:val="51"/>
    <w:rsid w:val="004D24EB"/>
    <w:pPr>
      <w:spacing w:after="0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PlainTable1">
    <w:name w:val="Plain Table 1"/>
    <w:basedOn w:val="TableNormal"/>
    <w:uiPriority w:val="41"/>
    <w:rsid w:val="004B3C6F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4">
    <w:name w:val="Plain Table 4"/>
    <w:basedOn w:val="TableNormal"/>
    <w:uiPriority w:val="44"/>
    <w:rsid w:val="004B3C6F"/>
    <w:pPr>
      <w:spacing w:after="0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3">
    <w:name w:val="Plain Table 3"/>
    <w:basedOn w:val="TableNormal"/>
    <w:uiPriority w:val="43"/>
    <w:rsid w:val="004B3C6F"/>
    <w:pPr>
      <w:spacing w:after="0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NormalWeb">
    <w:name w:val="Normal (Web)"/>
    <w:basedOn w:val="Normal"/>
    <w:uiPriority w:val="99"/>
    <w:unhideWhenUsed/>
    <w:rsid w:val="00004C71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25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35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5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50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6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2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42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8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90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10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17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25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0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2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1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3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50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8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42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4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0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4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8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03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8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9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53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2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8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9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glossaryDocument" Target="glossary/document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C52D9"/>
    <w:rsid w:val="001801A2"/>
    <w:rsid w:val="001B6650"/>
    <w:rsid w:val="001E2A6A"/>
    <w:rsid w:val="0022401A"/>
    <w:rsid w:val="00237945"/>
    <w:rsid w:val="002469A9"/>
    <w:rsid w:val="00255473"/>
    <w:rsid w:val="002C3467"/>
    <w:rsid w:val="00345039"/>
    <w:rsid w:val="00476E9E"/>
    <w:rsid w:val="00476EF4"/>
    <w:rsid w:val="004B53CA"/>
    <w:rsid w:val="004F05F6"/>
    <w:rsid w:val="00515947"/>
    <w:rsid w:val="00517E07"/>
    <w:rsid w:val="005C45A8"/>
    <w:rsid w:val="00623A13"/>
    <w:rsid w:val="006554AA"/>
    <w:rsid w:val="006B27C7"/>
    <w:rsid w:val="006C669B"/>
    <w:rsid w:val="00712F22"/>
    <w:rsid w:val="00732D85"/>
    <w:rsid w:val="007E418B"/>
    <w:rsid w:val="00813639"/>
    <w:rsid w:val="00875C2A"/>
    <w:rsid w:val="008A2D59"/>
    <w:rsid w:val="008A4449"/>
    <w:rsid w:val="008D55CE"/>
    <w:rsid w:val="00942F8D"/>
    <w:rsid w:val="009F502E"/>
    <w:rsid w:val="00AF3AC3"/>
    <w:rsid w:val="00BB3959"/>
    <w:rsid w:val="00BC1F4B"/>
    <w:rsid w:val="00BD02DE"/>
    <w:rsid w:val="00C61CDB"/>
    <w:rsid w:val="00D47C45"/>
    <w:rsid w:val="00D57713"/>
    <w:rsid w:val="00D657F2"/>
    <w:rsid w:val="00DF03EC"/>
    <w:rsid w:val="00E43F04"/>
    <w:rsid w:val="00E90E1D"/>
    <w:rsid w:val="00F5786D"/>
    <w:rsid w:val="00F65CF3"/>
    <w:rsid w:val="00FC18C2"/>
    <w:rsid w:val="00FD6EBD"/>
    <w:rsid w:val="00FE6177"/>
    <w:rsid w:val="00FF42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3</Pages>
  <Words>55</Words>
  <Characters>316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2026-02-23T10:48:00Z</dcterms:created>
  <dcterms:modified xsi:type="dcterms:W3CDTF">2026-05-22T18:54:00Z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