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C44E5" w14:textId="31583174" w:rsidR="00491E34" w:rsidRPr="00491E34" w:rsidRDefault="00491E34">
      <w:pPr>
        <w:rPr>
          <w:b/>
          <w:bCs/>
          <w:color w:val="FF0000"/>
          <w:sz w:val="24"/>
          <w:szCs w:val="24"/>
        </w:rPr>
      </w:pPr>
      <w:r w:rsidRPr="00491E34">
        <w:rPr>
          <w:b/>
          <w:bCs/>
          <w:color w:val="FF0000"/>
          <w:sz w:val="24"/>
          <w:szCs w:val="24"/>
        </w:rPr>
        <w:t>STYLE REFERENCE NUMBER – LINK-PB-25-0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491E34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6F23FF6E" w14:textId="4FB719F9" w:rsidR="005A7243" w:rsidRDefault="00437D40" w:rsidP="005A7243">
            <w:pPr>
              <w:pStyle w:val="Subtitle"/>
              <w:rPr>
                <w:b w:val="0"/>
                <w:bCs w:val="0"/>
              </w:rPr>
            </w:pPr>
            <w:r w:rsidRPr="00437D40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</w:t>
            </w:r>
            <w:r w:rsidR="00B407A8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</w:t>
            </w:r>
            <w:r w:rsidR="005A7243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SWB (SOG WAR BAG)</w:t>
            </w:r>
          </w:p>
          <w:p w14:paraId="5BA4441E" w14:textId="5975BA34" w:rsidR="005C2CF2" w:rsidRPr="00B407A8" w:rsidRDefault="00351DAA" w:rsidP="00DE4BCC">
            <w:pPr>
              <w:pStyle w:val="Subtitle"/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</w:pPr>
            <w:sdt>
              <w:sdtPr>
                <w:rPr>
                  <w:color w:val="002060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7F74A6">
                  <w:rPr>
                    <w:color w:val="002060"/>
                  </w:rPr>
                  <w:t xml:space="preserve"> </w:t>
                </w:r>
                <w:r w:rsidR="005A7243">
                  <w:rPr>
                    <w:color w:val="002060"/>
                  </w:rPr>
                  <w:t>June 2, 2026</w:t>
                </w:r>
              </w:sdtContent>
            </w:sdt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9344" w:type="dxa"/>
        <w:tblLook w:val="04A0" w:firstRow="1" w:lastRow="0" w:firstColumn="1" w:lastColumn="0" w:noHBand="0" w:noVBand="1"/>
      </w:tblPr>
      <w:tblGrid>
        <w:gridCol w:w="2107"/>
        <w:gridCol w:w="2128"/>
        <w:gridCol w:w="2870"/>
        <w:gridCol w:w="2239"/>
      </w:tblGrid>
      <w:tr w:rsidR="00DA7453" w:rsidRPr="00491E34" w14:paraId="35D8B42E" w14:textId="18E2EE66" w:rsidTr="00DA74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4"/>
        </w:trPr>
        <w:tc>
          <w:tcPr>
            <w:tcW w:w="2107" w:type="dxa"/>
            <w:noWrap/>
          </w:tcPr>
          <w:p w14:paraId="79BB6A4A" w14:textId="075F89E9" w:rsidR="00DA7453" w:rsidRPr="00491E34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  <w:t>PO Number</w:t>
            </w:r>
          </w:p>
        </w:tc>
        <w:tc>
          <w:tcPr>
            <w:tcW w:w="2128" w:type="dxa"/>
            <w:noWrap/>
          </w:tcPr>
          <w:p w14:paraId="25E98BC0" w14:textId="2E2A72A0" w:rsidR="00DA7453" w:rsidRPr="00491E34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Product Code</w:t>
            </w:r>
          </w:p>
        </w:tc>
        <w:tc>
          <w:tcPr>
            <w:tcW w:w="2870" w:type="dxa"/>
            <w:noWrap/>
          </w:tcPr>
          <w:p w14:paraId="08BA3C7C" w14:textId="50B49C6B" w:rsidR="00DA7453" w:rsidRPr="00491E34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Color</w:t>
            </w:r>
          </w:p>
        </w:tc>
        <w:tc>
          <w:tcPr>
            <w:tcW w:w="2239" w:type="dxa"/>
          </w:tcPr>
          <w:p w14:paraId="54E06DBC" w14:textId="1FB12331" w:rsidR="00DA7453" w:rsidRPr="00491E34" w:rsidRDefault="00DA7453" w:rsidP="00002192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 xml:space="preserve">Qty </w:t>
            </w:r>
          </w:p>
        </w:tc>
      </w:tr>
      <w:tr w:rsidR="00DA7453" w:rsidRPr="00491E34" w14:paraId="5DC144AF" w14:textId="4B0DAB47" w:rsidTr="00870C5C">
        <w:trPr>
          <w:trHeight w:val="185"/>
        </w:trPr>
        <w:tc>
          <w:tcPr>
            <w:tcW w:w="2107" w:type="dxa"/>
            <w:shd w:val="clear" w:color="auto" w:fill="auto"/>
            <w:noWrap/>
            <w:hideMark/>
          </w:tcPr>
          <w:p w14:paraId="2448B561" w14:textId="63B6B7D9" w:rsidR="00DA7453" w:rsidRPr="00491E34" w:rsidRDefault="005A7243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lang w:eastAsia="en-US"/>
              </w:rPr>
              <w:t>P1012520</w:t>
            </w:r>
          </w:p>
        </w:tc>
        <w:tc>
          <w:tcPr>
            <w:tcW w:w="2128" w:type="dxa"/>
            <w:shd w:val="clear" w:color="auto" w:fill="auto"/>
            <w:noWrap/>
            <w:vAlign w:val="center"/>
            <w:hideMark/>
          </w:tcPr>
          <w:p w14:paraId="1463208F" w14:textId="31C6A37A" w:rsidR="00DA7453" w:rsidRPr="00491E34" w:rsidRDefault="00AD3D74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hAnsi="Calibri" w:cs="Calibri"/>
                <w:sz w:val="20"/>
              </w:rPr>
              <w:t>84</w:t>
            </w:r>
            <w:r w:rsidR="005A7243">
              <w:rPr>
                <w:rFonts w:ascii="Calibri" w:hAnsi="Calibri" w:cs="Calibri"/>
                <w:sz w:val="20"/>
              </w:rPr>
              <w:t>4362</w:t>
            </w:r>
          </w:p>
        </w:tc>
        <w:tc>
          <w:tcPr>
            <w:tcW w:w="2870" w:type="dxa"/>
            <w:shd w:val="clear" w:color="auto" w:fill="auto"/>
            <w:noWrap/>
            <w:hideMark/>
          </w:tcPr>
          <w:p w14:paraId="194D33B8" w14:textId="77E9F836" w:rsidR="00DA7453" w:rsidRPr="00491E34" w:rsidRDefault="008A3F3D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 w:rsidRPr="00491E34"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  <w:t>BLACK</w:t>
            </w:r>
          </w:p>
        </w:tc>
        <w:tc>
          <w:tcPr>
            <w:tcW w:w="2239" w:type="dxa"/>
            <w:shd w:val="clear" w:color="auto" w:fill="auto"/>
          </w:tcPr>
          <w:p w14:paraId="6670B01C" w14:textId="3F6534DE" w:rsidR="00DA7453" w:rsidRPr="00491E34" w:rsidRDefault="005A7243" w:rsidP="00504B77">
            <w:pPr>
              <w:spacing w:after="0"/>
              <w:jc w:val="center"/>
              <w:rPr>
                <w:rFonts w:ascii="Calibri" w:eastAsia="Times New Roman" w:hAnsi="Calibri" w:cs="Calibri"/>
                <w:color w:val="auto"/>
                <w:sz w:val="20"/>
                <w:lang w:eastAsia="en-US"/>
              </w:rPr>
            </w:pPr>
            <w:r>
              <w:rPr>
                <w:rFonts w:ascii="Calibri" w:hAnsi="Calibri" w:cs="Calibri"/>
                <w:sz w:val="20"/>
              </w:rPr>
              <w:t>10</w:t>
            </w:r>
            <w:r w:rsidR="008A3F3D" w:rsidRPr="00491E34">
              <w:rPr>
                <w:rFonts w:ascii="Calibri" w:hAnsi="Calibri" w:cs="Calibri"/>
                <w:sz w:val="20"/>
              </w:rPr>
              <w:t>0</w:t>
            </w:r>
            <w:r w:rsidR="00DA7453" w:rsidRPr="00491E34">
              <w:rPr>
                <w:rFonts w:ascii="Calibri" w:hAnsi="Calibri" w:cs="Calibri"/>
                <w:sz w:val="20"/>
              </w:rPr>
              <w:t xml:space="preserve"> PCS</w:t>
            </w:r>
          </w:p>
        </w:tc>
      </w:tr>
    </w:tbl>
    <w:p w14:paraId="7E35A80A" w14:textId="1DFF9E7B" w:rsid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3673C" w:rsidRPr="00DE4BCC" w14:paraId="0F2620E7" w14:textId="77777777" w:rsidTr="00352F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1128933" w14:textId="3E76AC38" w:rsidR="0013673C" w:rsidRPr="00DE4BCC" w:rsidRDefault="009B1AA4" w:rsidP="00352FD4">
            <w:pPr>
              <w:rPr>
                <w:color w:val="auto"/>
              </w:rPr>
            </w:pPr>
            <w:r>
              <w:rPr>
                <w:color w:val="auto"/>
              </w:rPr>
              <w:t>IMAGE</w:t>
            </w:r>
          </w:p>
        </w:tc>
      </w:tr>
      <w:tr w:rsidR="0013673C" w:rsidRPr="00DE4BCC" w14:paraId="523F2556" w14:textId="77777777" w:rsidTr="00AE1CEE">
        <w:trPr>
          <w:trHeight w:val="10334"/>
        </w:trPr>
        <w:tc>
          <w:tcPr>
            <w:tcW w:w="5000" w:type="pct"/>
          </w:tcPr>
          <w:p w14:paraId="591A3D20" w14:textId="4F976CA7" w:rsidR="00AE1CEE" w:rsidRDefault="00AE1CEE" w:rsidP="00AE1CEE">
            <w:pPr>
              <w:pStyle w:val="NormalWeb"/>
            </w:pPr>
            <w:r w:rsidRPr="00C372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06A00645" wp14:editId="17FE963A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301625</wp:posOffset>
                      </wp:positionV>
                      <wp:extent cx="2019300" cy="1306830"/>
                      <wp:effectExtent l="38100" t="0" r="19050" b="64770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19300" cy="13068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0DCA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153.35pt;margin-top:23.75pt;width:159pt;height:102.9pt;flip:x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" strokecolor="#f3533f [3209]" strokeweight=".5pt">
                      <v:stroke endarrow="block" joinstyle="miter"/>
                    </v:shape>
                  </w:pict>
                </mc:Fallback>
              </mc:AlternateContent>
            </w:r>
            <w:r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4575C89F" wp14:editId="50320EEC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301625</wp:posOffset>
                      </wp:positionV>
                      <wp:extent cx="2030730" cy="899160"/>
                      <wp:effectExtent l="38100" t="0" r="26670" b="5334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30730" cy="8991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1A1EE4" id="Straight Arrow Connector 10" o:spid="_x0000_s1026" type="#_x0000_t32" style="position:absolute;margin-left:151.25pt;margin-top:23.75pt;width:159.9pt;height:70.8pt;flip:x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692969CB" wp14:editId="375A80B6">
                      <wp:simplePos x="0" y="0"/>
                      <wp:positionH relativeFrom="column">
                        <wp:posOffset>3951605</wp:posOffset>
                      </wp:positionH>
                      <wp:positionV relativeFrom="paragraph">
                        <wp:posOffset>103505</wp:posOffset>
                      </wp:positionV>
                      <wp:extent cx="1188720" cy="617220"/>
                      <wp:effectExtent l="0" t="0" r="11430" b="1143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872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32AD89" w14:textId="547D8DF8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AE1CEE">
                                    <w:rPr>
                                      <w:sz w:val="16"/>
                                      <w:szCs w:val="16"/>
                                    </w:rPr>
                                    <w:t xml:space="preserve">500D CODURA </w:t>
                                  </w:r>
                                </w:p>
                                <w:p w14:paraId="2173B3FF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6ECCEFB0" w14:textId="77777777" w:rsidR="005206C3" w:rsidRPr="00504B77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2969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311.15pt;margin-top:8.15pt;width:93.6pt;height:48.6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" fillcolor="white [3201]" strokeweight=".5pt">
                      <v:textbox>
                        <w:txbxContent>
                          <w:p w14:paraId="5F32AD89" w14:textId="547D8DF8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AE1CEE">
                              <w:rPr>
                                <w:sz w:val="16"/>
                                <w:szCs w:val="16"/>
                              </w:rPr>
                              <w:t xml:space="preserve">500D CODURA </w:t>
                            </w:r>
                          </w:p>
                          <w:p w14:paraId="2173B3FF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6ECCEFB0" w14:textId="77777777" w:rsidR="005206C3" w:rsidRPr="00504B77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2F2B1FB4" wp14:editId="21140C70">
                      <wp:simplePos x="0" y="0"/>
                      <wp:positionH relativeFrom="column">
                        <wp:posOffset>2549524</wp:posOffset>
                      </wp:positionH>
                      <wp:positionV relativeFrom="paragraph">
                        <wp:posOffset>286385</wp:posOffset>
                      </wp:positionV>
                      <wp:extent cx="1432560" cy="444500"/>
                      <wp:effectExtent l="38100" t="0" r="15240" b="6985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32560" cy="444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29634" id="Straight Arrow Connector 40" o:spid="_x0000_s1026" type="#_x0000_t32" style="position:absolute;margin-left:200.75pt;margin-top:22.55pt;width:112.8pt;height:35pt;flip:x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078080" behindDoc="1" locked="0" layoutInCell="1" allowOverlap="1" wp14:anchorId="37E7F7CD" wp14:editId="5126D0F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187325</wp:posOffset>
                  </wp:positionV>
                  <wp:extent cx="3375660" cy="205486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5660" cy="205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D85D4BD" w14:textId="3509188A" w:rsidR="0013673C" w:rsidRPr="00437D40" w:rsidRDefault="00760209" w:rsidP="00352FD4">
            <w:r w:rsidRPr="00C3729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31930CB6" wp14:editId="332F9426">
                      <wp:simplePos x="0" y="0"/>
                      <wp:positionH relativeFrom="column">
                        <wp:posOffset>2244725</wp:posOffset>
                      </wp:positionH>
                      <wp:positionV relativeFrom="paragraph">
                        <wp:posOffset>992505</wp:posOffset>
                      </wp:positionV>
                      <wp:extent cx="1805940" cy="362585"/>
                      <wp:effectExtent l="38100" t="0" r="22860" b="75565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05940" cy="3625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34E664" id="Straight Arrow Connector 12" o:spid="_x0000_s1026" type="#_x0000_t32" style="position:absolute;margin-left:176.75pt;margin-top:78.15pt;width:142.2pt;height:28.55pt;flip:x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1CC2E397" wp14:editId="6E9FB6E9">
                      <wp:simplePos x="0" y="0"/>
                      <wp:positionH relativeFrom="column">
                        <wp:posOffset>4043045</wp:posOffset>
                      </wp:positionH>
                      <wp:positionV relativeFrom="paragraph">
                        <wp:posOffset>695325</wp:posOffset>
                      </wp:positionV>
                      <wp:extent cx="1239520" cy="632460"/>
                      <wp:effectExtent l="0" t="0" r="17780" b="1524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632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7CA8068" w14:textId="706861BE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AE1CEE">
                                    <w:rPr>
                                      <w:sz w:val="16"/>
                                      <w:szCs w:val="16"/>
                                    </w:rPr>
                                    <w:t>38MM WEBBING</w:t>
                                  </w:r>
                                </w:p>
                                <w:p w14:paraId="5F23E55B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7F22C113" w14:textId="77777777" w:rsidR="005206C3" w:rsidRPr="00504B77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2E397" id="Text Box 16" o:spid="_x0000_s1027" type="#_x0000_t202" style="position:absolute;margin-left:318.35pt;margin-top:54.75pt;width:97.6pt;height:49.8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" fillcolor="white [3201]" strokeweight=".5pt">
                      <v:textbox>
                        <w:txbxContent>
                          <w:p w14:paraId="37CA8068" w14:textId="706861BE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AE1CEE">
                              <w:rPr>
                                <w:sz w:val="16"/>
                                <w:szCs w:val="16"/>
                              </w:rPr>
                              <w:t>38MM WEBBING</w:t>
                            </w:r>
                          </w:p>
                          <w:p w14:paraId="5F23E55B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7F22C113" w14:textId="77777777" w:rsidR="005206C3" w:rsidRPr="00504B77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746949FF" wp14:editId="2DE16808">
                      <wp:simplePos x="0" y="0"/>
                      <wp:positionH relativeFrom="column">
                        <wp:posOffset>3883025</wp:posOffset>
                      </wp:positionH>
                      <wp:positionV relativeFrom="paragraph">
                        <wp:posOffset>2474595</wp:posOffset>
                      </wp:positionV>
                      <wp:extent cx="1343660" cy="647700"/>
                      <wp:effectExtent l="0" t="0" r="27940" b="1905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366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38DD8F" w14:textId="5680DFF3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1E34AD">
                                    <w:rPr>
                                      <w:sz w:val="16"/>
                                      <w:szCs w:val="16"/>
                                    </w:rPr>
                                    <w:t>100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MM Velcro Loop</w:t>
                                  </w:r>
                                </w:p>
                                <w:p w14:paraId="7B7BF4B3" w14:textId="77777777" w:rsidR="005206C3" w:rsidRPr="00CA6B60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D676625" w14:textId="77777777" w:rsidR="005206C3" w:rsidRPr="00504B77" w:rsidRDefault="005206C3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949FF" id="Text Box 21" o:spid="_x0000_s1028" type="#_x0000_t202" style="position:absolute;margin-left:305.75pt;margin-top:194.85pt;width:105.8pt;height:51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" fillcolor="white [3201]" strokeweight=".5pt">
                      <v:textbox>
                        <w:txbxContent>
                          <w:p w14:paraId="5238DD8F" w14:textId="5680DFF3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1E34AD">
                              <w:rPr>
                                <w:sz w:val="16"/>
                                <w:szCs w:val="16"/>
                              </w:rPr>
                              <w:t>100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MM Velcro Loop</w:t>
                            </w:r>
                          </w:p>
                          <w:p w14:paraId="7B7BF4B3" w14:textId="77777777" w:rsidR="005206C3" w:rsidRPr="00CA6B60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D676625" w14:textId="77777777" w:rsidR="005206C3" w:rsidRPr="00504B77" w:rsidRDefault="005206C3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35D03E5F" wp14:editId="29FDA4A3">
                      <wp:simplePos x="0" y="0"/>
                      <wp:positionH relativeFrom="column">
                        <wp:posOffset>3947795</wp:posOffset>
                      </wp:positionH>
                      <wp:positionV relativeFrom="paragraph">
                        <wp:posOffset>3362325</wp:posOffset>
                      </wp:positionV>
                      <wp:extent cx="1036320" cy="647700"/>
                      <wp:effectExtent l="0" t="0" r="11430" b="1905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3632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FC0423D" w14:textId="5CD6D87D" w:rsidR="00AE1CEE" w:rsidRPr="00CA6B60" w:rsidRDefault="00AE1CEE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clear sheet</w:t>
                                  </w:r>
                                </w:p>
                                <w:p w14:paraId="5DB9CD4A" w14:textId="77777777" w:rsidR="00AE1CEE" w:rsidRPr="00CA6B60" w:rsidRDefault="00AE1CEE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3C057363" w14:textId="365A1E66" w:rsidR="00AE1CEE" w:rsidRPr="00504B77" w:rsidRDefault="00AE1CEE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clear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03E5F" id="Text Box 35" o:spid="_x0000_s1029" type="#_x0000_t202" style="position:absolute;margin-left:310.85pt;margin-top:264.75pt;width:81.6pt;height:51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" fillcolor="white [3201]" strokeweight=".5pt">
                      <v:textbox>
                        <w:txbxContent>
                          <w:p w14:paraId="0FC0423D" w14:textId="5CD6D87D" w:rsidR="00AE1CEE" w:rsidRPr="00CA6B60" w:rsidRDefault="00AE1CEE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clear sheet</w:t>
                            </w:r>
                          </w:p>
                          <w:p w14:paraId="5DB9CD4A" w14:textId="77777777" w:rsidR="00AE1CEE" w:rsidRPr="00CA6B60" w:rsidRDefault="00AE1CEE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3C057363" w14:textId="365A1E66" w:rsidR="00AE1CEE" w:rsidRPr="00504B77" w:rsidRDefault="00AE1CEE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clear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60872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460E8D08" wp14:editId="7EFF268F">
                      <wp:simplePos x="0" y="0"/>
                      <wp:positionH relativeFrom="column">
                        <wp:posOffset>3822065</wp:posOffset>
                      </wp:positionH>
                      <wp:positionV relativeFrom="paragraph">
                        <wp:posOffset>4360545</wp:posOffset>
                      </wp:positionV>
                      <wp:extent cx="1074420" cy="647700"/>
                      <wp:effectExtent l="0" t="0" r="11430" b="1905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442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02F803B" w14:textId="0C1E86F0" w:rsidR="00360872" w:rsidRPr="00CA6B60" w:rsidRDefault="00360872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heat tube</w:t>
                                  </w:r>
                                </w:p>
                                <w:p w14:paraId="59570AFC" w14:textId="77777777" w:rsidR="00360872" w:rsidRPr="00CA6B60" w:rsidRDefault="00360872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7B4D3E2F" w14:textId="77777777" w:rsidR="00360872" w:rsidRPr="00504B77" w:rsidRDefault="00360872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E8D08" id="Text Box 42" o:spid="_x0000_s1030" type="#_x0000_t202" style="position:absolute;margin-left:300.95pt;margin-top:343.35pt;width:84.6pt;height:51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" fillcolor="white [3201]" strokeweight=".5pt">
                      <v:textbox>
                        <w:txbxContent>
                          <w:p w14:paraId="202F803B" w14:textId="0C1E86F0" w:rsidR="00360872" w:rsidRPr="00CA6B60" w:rsidRDefault="00360872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heat tube</w:t>
                            </w:r>
                          </w:p>
                          <w:p w14:paraId="59570AFC" w14:textId="77777777" w:rsidR="00360872" w:rsidRPr="00CA6B60" w:rsidRDefault="00360872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7B4D3E2F" w14:textId="77777777" w:rsidR="00360872" w:rsidRPr="00504B77" w:rsidRDefault="00360872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60872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39FD1B62" wp14:editId="2DF185E8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3183255</wp:posOffset>
                      </wp:positionV>
                      <wp:extent cx="3192780" cy="1443990"/>
                      <wp:effectExtent l="38100" t="38100" r="26670" b="2286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92780" cy="14439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2A87B4" id="Straight Arrow Connector 41" o:spid="_x0000_s1026" type="#_x0000_t32" style="position:absolute;margin-left:51.35pt;margin-top:250.65pt;width:251.4pt;height:113.7pt;flip:x y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" strokecolor="#f3533f [3209]" strokeweight=".5pt">
                      <v:stroke endarrow="block" joinstyle="miter"/>
                    </v:shape>
                  </w:pict>
                </mc:Fallback>
              </mc:AlternateContent>
            </w:r>
            <w:r w:rsidR="00360872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3CD9AD96" wp14:editId="738927C7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5320665</wp:posOffset>
                      </wp:positionV>
                      <wp:extent cx="2663190" cy="121920"/>
                      <wp:effectExtent l="19050" t="76200" r="22860" b="3048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63190" cy="1219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D742C" id="Straight Arrow Connector 36" o:spid="_x0000_s1026" type="#_x0000_t32" style="position:absolute;margin-left:68.75pt;margin-top:418.95pt;width:209.7pt;height:9.6pt;flip:x y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" strokecolor="#f3533f [3209]" strokeweight=".5pt">
                      <v:stroke endarrow="block" joinstyle="miter"/>
                    </v:shape>
                  </w:pict>
                </mc:Fallback>
              </mc:AlternateContent>
            </w:r>
            <w:r w:rsidR="00AE1CEE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34776208" wp14:editId="1843DEF9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5400675</wp:posOffset>
                      </wp:positionV>
                      <wp:extent cx="2849880" cy="45719"/>
                      <wp:effectExtent l="19050" t="76200" r="26670" b="50165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84988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F3F87" id="Straight Arrow Connector 38" o:spid="_x0000_s1026" type="#_x0000_t32" style="position:absolute;margin-left:54.35pt;margin-top:425.25pt;width:224.4pt;height:3.6pt;flip:x y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" strokecolor="#f3533f [3209]" strokeweight=".5pt">
                      <v:stroke endarrow="block" joinstyle="miter"/>
                    </v:shape>
                  </w:pict>
                </mc:Fallback>
              </mc:AlternateContent>
            </w:r>
            <w:r w:rsidR="00AE1CEE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30F6769D" wp14:editId="26DDEA4B">
                      <wp:simplePos x="0" y="0"/>
                      <wp:positionH relativeFrom="column">
                        <wp:posOffset>766445</wp:posOffset>
                      </wp:positionH>
                      <wp:positionV relativeFrom="paragraph">
                        <wp:posOffset>5038725</wp:posOffset>
                      </wp:positionV>
                      <wp:extent cx="2769870" cy="396240"/>
                      <wp:effectExtent l="38100" t="57150" r="11430" b="2286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769870" cy="396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A2C91" id="Straight Arrow Connector 37" o:spid="_x0000_s1026" type="#_x0000_t32" style="position:absolute;margin-left:60.35pt;margin-top:396.75pt;width:218.1pt;height:31.2pt;flip:x y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" strokecolor="#f3533f [3209]" strokeweight=".5pt">
                      <v:stroke endarrow="block" joinstyle="miter"/>
                    </v:shape>
                  </w:pict>
                </mc:Fallback>
              </mc:AlternateContent>
            </w:r>
            <w:r w:rsidR="00AE1CEE">
              <w:rPr>
                <w:noProof/>
              </w:rPr>
              <w:drawing>
                <wp:anchor distT="0" distB="0" distL="114300" distR="114300" simplePos="0" relativeHeight="252082176" behindDoc="1" locked="0" layoutInCell="1" allowOverlap="1" wp14:anchorId="6D68159E" wp14:editId="63698668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4040505</wp:posOffset>
                  </wp:positionV>
                  <wp:extent cx="3375660" cy="2054860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5660" cy="205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1CEE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57D15AD2" wp14:editId="236D1F46">
                      <wp:simplePos x="0" y="0"/>
                      <wp:positionH relativeFrom="column">
                        <wp:posOffset>3532505</wp:posOffset>
                      </wp:positionH>
                      <wp:positionV relativeFrom="paragraph">
                        <wp:posOffset>5213985</wp:posOffset>
                      </wp:positionV>
                      <wp:extent cx="2175163" cy="731520"/>
                      <wp:effectExtent l="0" t="0" r="15875" b="1143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5163" cy="731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50D584" w14:textId="016242E2" w:rsidR="001E34AD" w:rsidRPr="00CA6B60" w:rsidRDefault="001E34AD" w:rsidP="001E34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AE1CEE">
                                    <w:rPr>
                                      <w:sz w:val="16"/>
                                      <w:szCs w:val="16"/>
                                    </w:rPr>
                                    <w:t xml:space="preserve">#10 zipper chain &amp; slider with 3mm new para cord &amp; bead </w:t>
                                  </w:r>
                                </w:p>
                                <w:p w14:paraId="711BEB56" w14:textId="3F97F1B8" w:rsidR="001E34AD" w:rsidRPr="00CA6B60" w:rsidRDefault="001E34AD" w:rsidP="001E34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7203FE5" w14:textId="77777777" w:rsidR="001E34AD" w:rsidRPr="00504B77" w:rsidRDefault="001E34AD" w:rsidP="001E34A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D15AD2" id="Text Box 3" o:spid="_x0000_s1031" type="#_x0000_t202" style="position:absolute;margin-left:278.15pt;margin-top:410.55pt;width:171.25pt;height:57.6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" fillcolor="white [3201]" strokeweight=".5pt">
                      <v:textbox>
                        <w:txbxContent>
                          <w:p w14:paraId="0D50D584" w14:textId="016242E2" w:rsidR="001E34AD" w:rsidRPr="00CA6B60" w:rsidRDefault="001E34AD" w:rsidP="001E34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AE1CEE">
                              <w:rPr>
                                <w:sz w:val="16"/>
                                <w:szCs w:val="16"/>
                              </w:rPr>
                              <w:t xml:space="preserve">#10 zipper chain &amp; slider with 3mm new para cord &amp; bead </w:t>
                            </w:r>
                          </w:p>
                          <w:p w14:paraId="711BEB56" w14:textId="3F97F1B8" w:rsidR="001E34AD" w:rsidRPr="00CA6B60" w:rsidRDefault="001E34AD" w:rsidP="001E34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7203FE5" w14:textId="77777777" w:rsidR="001E34AD" w:rsidRPr="00504B77" w:rsidRDefault="001E34AD" w:rsidP="001E34A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1CEE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6EBD2D77" wp14:editId="4E911138">
                      <wp:simplePos x="0" y="0"/>
                      <wp:positionH relativeFrom="column">
                        <wp:posOffset>1779904</wp:posOffset>
                      </wp:positionH>
                      <wp:positionV relativeFrom="paragraph">
                        <wp:posOffset>3461385</wp:posOffset>
                      </wp:positionV>
                      <wp:extent cx="2240280" cy="106680"/>
                      <wp:effectExtent l="38100" t="0" r="26670" b="8382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40280" cy="1066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B061F" id="Straight Arrow Connector 27" o:spid="_x0000_s1026" type="#_x0000_t32" style="position:absolute;margin-left:140.15pt;margin-top:272.55pt;width:176.4pt;height:8.4pt;flip:x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" strokecolor="#f3533f [3209]" strokeweight=".5pt">
                      <v:stroke endarrow="block" joinstyle="miter"/>
                    </v:shape>
                  </w:pict>
                </mc:Fallback>
              </mc:AlternateContent>
            </w:r>
            <w:r w:rsidR="00AE1CEE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17253AB1" wp14:editId="3C1892AD">
                      <wp:simplePos x="0" y="0"/>
                      <wp:positionH relativeFrom="column">
                        <wp:posOffset>3730625</wp:posOffset>
                      </wp:positionH>
                      <wp:positionV relativeFrom="paragraph">
                        <wp:posOffset>1564005</wp:posOffset>
                      </wp:positionV>
                      <wp:extent cx="1623060" cy="647700"/>
                      <wp:effectExtent l="0" t="0" r="15240" b="1905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2306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6B197C2" w14:textId="477F2F6F" w:rsidR="00AE1CEE" w:rsidRPr="00CA6B60" w:rsidRDefault="00AE1CEE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25MM Velcro Loop &amp; Hook</w:t>
                                  </w:r>
                                </w:p>
                                <w:p w14:paraId="36179EDB" w14:textId="77777777" w:rsidR="00AE1CEE" w:rsidRPr="00CA6B60" w:rsidRDefault="00AE1CEE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433605EF" w14:textId="77777777" w:rsidR="00AE1CEE" w:rsidRPr="00504B77" w:rsidRDefault="00AE1CEE" w:rsidP="005206C3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53AB1" id="Text Box 32" o:spid="_x0000_s1032" type="#_x0000_t202" style="position:absolute;margin-left:293.75pt;margin-top:123.15pt;width:127.8pt;height:51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" fillcolor="white [3201]" strokeweight=".5pt">
                      <v:textbox>
                        <w:txbxContent>
                          <w:p w14:paraId="16B197C2" w14:textId="477F2F6F" w:rsidR="00AE1CEE" w:rsidRPr="00CA6B60" w:rsidRDefault="00AE1CEE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25MM Velcro Loop &amp; Hook</w:t>
                            </w:r>
                          </w:p>
                          <w:p w14:paraId="36179EDB" w14:textId="77777777" w:rsidR="00AE1CEE" w:rsidRPr="00CA6B60" w:rsidRDefault="00AE1CEE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433605EF" w14:textId="77777777" w:rsidR="00AE1CEE" w:rsidRPr="00504B77" w:rsidRDefault="00AE1CEE" w:rsidP="005206C3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1CEE"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64A4745A" wp14:editId="4029C17A">
                      <wp:simplePos x="0" y="0"/>
                      <wp:positionH relativeFrom="column">
                        <wp:posOffset>1619885</wp:posOffset>
                      </wp:positionH>
                      <wp:positionV relativeFrom="paragraph">
                        <wp:posOffset>2127885</wp:posOffset>
                      </wp:positionV>
                      <wp:extent cx="2133600" cy="864870"/>
                      <wp:effectExtent l="38100" t="0" r="19050" b="6858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33600" cy="8648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AB883" id="Straight Arrow Connector 33" o:spid="_x0000_s1026" type="#_x0000_t32" style="position:absolute;margin-left:127.55pt;margin-top:167.55pt;width:168pt;height:68.1pt;flip:x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AE1CEE"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01B988DF" wp14:editId="038D02F3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2143125</wp:posOffset>
                      </wp:positionV>
                      <wp:extent cx="2004060" cy="979170"/>
                      <wp:effectExtent l="38100" t="0" r="15240" b="4953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04060" cy="9791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563D0" id="Straight Arrow Connector 34" o:spid="_x0000_s1026" type="#_x0000_t32" style="position:absolute;margin-left:137.15pt;margin-top:168.75pt;width:157.8pt;height:77.1pt;flip:x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AE1CEE" w:rsidRPr="005206C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08175E87" wp14:editId="30C08BFC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2623185</wp:posOffset>
                      </wp:positionV>
                      <wp:extent cx="2087880" cy="598170"/>
                      <wp:effectExtent l="38100" t="0" r="26670" b="6858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87880" cy="5981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FF9D04" id="Straight Arrow Connector 18" o:spid="_x0000_s1026" type="#_x0000_t32" style="position:absolute;margin-left:144.95pt;margin-top:206.55pt;width:164.4pt;height:47.1pt;flip:x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AE1CEE">
              <w:rPr>
                <w:noProof/>
              </w:rPr>
              <w:drawing>
                <wp:anchor distT="0" distB="0" distL="114300" distR="114300" simplePos="0" relativeHeight="252080128" behindDoc="1" locked="0" layoutInCell="1" allowOverlap="1" wp14:anchorId="00D2DF2C" wp14:editId="19D64FC3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2028825</wp:posOffset>
                  </wp:positionV>
                  <wp:extent cx="3375660" cy="2054860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5660" cy="205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64242AD" w14:textId="21CB250C" w:rsidR="00AD3D74" w:rsidRDefault="00AD3D74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AD3D74" w:rsidRPr="00DE4BCC" w14:paraId="71DCF5E5" w14:textId="77777777" w:rsidTr="004C0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422072B2" w14:textId="77777777" w:rsidR="00AD3D74" w:rsidRPr="00DE4BCC" w:rsidRDefault="00AD3D74" w:rsidP="004C0F6F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IMAGE</w:t>
            </w:r>
          </w:p>
        </w:tc>
      </w:tr>
      <w:tr w:rsidR="00AD3D74" w:rsidRPr="00DE4BCC" w14:paraId="52E96770" w14:textId="77777777" w:rsidTr="00DD64BA">
        <w:trPr>
          <w:trHeight w:val="12221"/>
        </w:trPr>
        <w:tc>
          <w:tcPr>
            <w:tcW w:w="5000" w:type="pct"/>
          </w:tcPr>
          <w:p w14:paraId="487C9497" w14:textId="47C39FEA" w:rsidR="00360872" w:rsidRDefault="00360872" w:rsidP="00360872">
            <w:pPr>
              <w:pStyle w:val="NormalWeb"/>
            </w:pP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75FCDF43" wp14:editId="67A7BF75">
                      <wp:simplePos x="0" y="0"/>
                      <wp:positionH relativeFrom="column">
                        <wp:posOffset>3601085</wp:posOffset>
                      </wp:positionH>
                      <wp:positionV relativeFrom="paragraph">
                        <wp:posOffset>276225</wp:posOffset>
                      </wp:positionV>
                      <wp:extent cx="1239520" cy="609600"/>
                      <wp:effectExtent l="0" t="0" r="17780" b="190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75BD0F" w14:textId="5084E9EF" w:rsidR="00AD3D74" w:rsidRPr="00CA6B60" w:rsidRDefault="00AD3D74" w:rsidP="0036087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360872">
                                    <w:rPr>
                                      <w:sz w:val="16"/>
                                      <w:szCs w:val="16"/>
                                    </w:rPr>
                                    <w:t>500D CODURA</w:t>
                                  </w:r>
                                </w:p>
                                <w:p w14:paraId="2AE2E428" w14:textId="77777777" w:rsidR="00AD3D74" w:rsidRPr="00CA6B60" w:rsidRDefault="00AD3D74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D57A819" w14:textId="77777777" w:rsidR="00AD3D74" w:rsidRPr="00504B77" w:rsidRDefault="00AD3D74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CDF43" id="Text Box 5" o:spid="_x0000_s1033" type="#_x0000_t202" style="position:absolute;margin-left:283.55pt;margin-top:21.75pt;width:97.6pt;height:48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" fillcolor="white [3201]" strokeweight=".5pt">
                      <v:textbox>
                        <w:txbxContent>
                          <w:p w14:paraId="6775BD0F" w14:textId="5084E9EF" w:rsidR="00AD3D74" w:rsidRPr="00CA6B60" w:rsidRDefault="00AD3D74" w:rsidP="0036087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360872">
                              <w:rPr>
                                <w:sz w:val="16"/>
                                <w:szCs w:val="16"/>
                              </w:rPr>
                              <w:t>500D CODURA</w:t>
                            </w:r>
                          </w:p>
                          <w:p w14:paraId="2AE2E428" w14:textId="77777777" w:rsidR="00AD3D74" w:rsidRPr="00CA6B60" w:rsidRDefault="00AD3D74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D57A819" w14:textId="77777777" w:rsidR="00AD3D74" w:rsidRPr="00504B77" w:rsidRDefault="00AD3D74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01632" behindDoc="1" locked="0" layoutInCell="1" allowOverlap="1" wp14:anchorId="35102C34" wp14:editId="466B6BDA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55245</wp:posOffset>
                  </wp:positionV>
                  <wp:extent cx="3114040" cy="2171700"/>
                  <wp:effectExtent l="0" t="0" r="0" b="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92" b="13845"/>
                          <a:stretch/>
                        </pic:blipFill>
                        <pic:spPr bwMode="auto">
                          <a:xfrm>
                            <a:off x="0" y="0"/>
                            <a:ext cx="31140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7DD4DCF" w14:textId="77777777" w:rsidR="00AD3D74" w:rsidRDefault="00360872" w:rsidP="004C0F6F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35DCB3E8" wp14:editId="56EBF540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2457450</wp:posOffset>
                      </wp:positionV>
                      <wp:extent cx="2175163" cy="731520"/>
                      <wp:effectExtent l="0" t="0" r="15875" b="11430"/>
                      <wp:wrapNone/>
                      <wp:docPr id="55" name="Text Box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5163" cy="731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79F818" w14:textId="385D5584" w:rsidR="00360872" w:rsidRPr="00CA6B60" w:rsidRDefault="00360872" w:rsidP="0036087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#8 zipper chain &amp; slider with 3mm new para cord &amp; bead </w:t>
                                  </w:r>
                                </w:p>
                                <w:p w14:paraId="2F2F6D69" w14:textId="77777777" w:rsidR="00360872" w:rsidRPr="00CA6B60" w:rsidRDefault="00360872" w:rsidP="0036087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498533EE" w14:textId="77777777" w:rsidR="00360872" w:rsidRPr="00504B77" w:rsidRDefault="00360872" w:rsidP="0036087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CB3E8" id="Text Box 55" o:spid="_x0000_s1034" type="#_x0000_t202" style="position:absolute;margin-left:282.1pt;margin-top:193.5pt;width:171.25pt;height:57.6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" fillcolor="white [3201]" strokeweight=".5pt">
                      <v:textbox>
                        <w:txbxContent>
                          <w:p w14:paraId="3179F818" w14:textId="385D5584" w:rsidR="00360872" w:rsidRPr="00CA6B60" w:rsidRDefault="00360872" w:rsidP="0036087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#8 zipper chain &amp; slider with 3mm new para cord &amp; bead </w:t>
                            </w:r>
                          </w:p>
                          <w:p w14:paraId="2F2F6D69" w14:textId="77777777" w:rsidR="00360872" w:rsidRPr="00CA6B60" w:rsidRDefault="00360872" w:rsidP="0036087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498533EE" w14:textId="77777777" w:rsidR="00360872" w:rsidRPr="00504B77" w:rsidRDefault="00360872" w:rsidP="0036087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5C989750" wp14:editId="52500641">
                      <wp:simplePos x="0" y="0"/>
                      <wp:positionH relativeFrom="column">
                        <wp:posOffset>1718945</wp:posOffset>
                      </wp:positionH>
                      <wp:positionV relativeFrom="paragraph">
                        <wp:posOffset>1873885</wp:posOffset>
                      </wp:positionV>
                      <wp:extent cx="1760220" cy="986790"/>
                      <wp:effectExtent l="38100" t="0" r="30480" b="6096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60220" cy="9867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AF259" id="Straight Arrow Connector 53" o:spid="_x0000_s1026" type="#_x0000_t32" style="position:absolute;margin-left:135.35pt;margin-top:147.55pt;width:138.6pt;height:77.7pt;flip:x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352EE13B" wp14:editId="088FE106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1561465</wp:posOffset>
                      </wp:positionV>
                      <wp:extent cx="1239520" cy="609600"/>
                      <wp:effectExtent l="0" t="0" r="17780" b="1905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F554E0" w14:textId="4E575C88" w:rsidR="00360872" w:rsidRPr="00CA6B60" w:rsidRDefault="00360872" w:rsidP="0036087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CLEAR SHEET</w:t>
                                  </w:r>
                                </w:p>
                                <w:p w14:paraId="28C60372" w14:textId="77777777" w:rsidR="00360872" w:rsidRPr="00CA6B60" w:rsidRDefault="00360872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4F7EFFBC" w14:textId="33BB93FB" w:rsidR="00360872" w:rsidRPr="00504B77" w:rsidRDefault="00360872" w:rsidP="00AD3D7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CLEAR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EE13B" id="Text Box 46" o:spid="_x0000_s1035" type="#_x0000_t202" style="position:absolute;margin-left:273.35pt;margin-top:122.95pt;width:97.6pt;height:48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" fillcolor="white [3201]" strokeweight=".5pt">
                      <v:textbox>
                        <w:txbxContent>
                          <w:p w14:paraId="52F554E0" w14:textId="4E575C88" w:rsidR="00360872" w:rsidRPr="00CA6B60" w:rsidRDefault="00360872" w:rsidP="0036087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CLEAR SHEET</w:t>
                            </w:r>
                          </w:p>
                          <w:p w14:paraId="28C60372" w14:textId="77777777" w:rsidR="00360872" w:rsidRPr="00CA6B60" w:rsidRDefault="00360872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4F7EFFBC" w14:textId="33BB93FB" w:rsidR="00360872" w:rsidRPr="00504B77" w:rsidRDefault="00360872" w:rsidP="00AD3D7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CLEAR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6CF4AEB3" wp14:editId="744CF56C">
                      <wp:simplePos x="0" y="0"/>
                      <wp:positionH relativeFrom="column">
                        <wp:posOffset>3768725</wp:posOffset>
                      </wp:positionH>
                      <wp:positionV relativeFrom="paragraph">
                        <wp:posOffset>3382645</wp:posOffset>
                      </wp:positionV>
                      <wp:extent cx="1295400" cy="617220"/>
                      <wp:effectExtent l="0" t="0" r="19050" b="1143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310B3F" w14:textId="5236F50F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360872">
                                    <w:rPr>
                                      <w:sz w:val="14"/>
                                      <w:szCs w:val="14"/>
                                    </w:rPr>
                                    <w:t>38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MM WEBBING  </w:t>
                                  </w:r>
                                </w:p>
                                <w:p w14:paraId="0F20B9E2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7587CF91" w14:textId="77777777" w:rsidR="00E8263D" w:rsidRPr="00504B77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4AEB3" id="Text Box 49" o:spid="_x0000_s1036" type="#_x0000_t202" style="position:absolute;margin-left:296.75pt;margin-top:266.35pt;width:102pt;height:48.6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" fillcolor="white [3201]" strokeweight=".5pt">
                      <v:textbox>
                        <w:txbxContent>
                          <w:p w14:paraId="1E310B3F" w14:textId="5236F50F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360872">
                              <w:rPr>
                                <w:sz w:val="14"/>
                                <w:szCs w:val="14"/>
                              </w:rPr>
                              <w:t>38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MM WEBBING  </w:t>
                            </w:r>
                          </w:p>
                          <w:p w14:paraId="0F20B9E2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7587CF91" w14:textId="77777777" w:rsidR="00E8263D" w:rsidRPr="00504B77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67FB6DC8" wp14:editId="2A8F0943">
                      <wp:simplePos x="0" y="0"/>
                      <wp:positionH relativeFrom="column">
                        <wp:posOffset>2328544</wp:posOffset>
                      </wp:positionH>
                      <wp:positionV relativeFrom="paragraph">
                        <wp:posOffset>3736976</wp:posOffset>
                      </wp:positionV>
                      <wp:extent cx="1455420" cy="45719"/>
                      <wp:effectExtent l="38100" t="38100" r="11430" b="88265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5542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09CA89" id="Straight Arrow Connector 48" o:spid="_x0000_s1026" type="#_x0000_t32" style="position:absolute;margin-left:183.35pt;margin-top:294.25pt;width:114.6pt;height:3.6pt;flip:x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028D6ACD" wp14:editId="4E770B17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2986405</wp:posOffset>
                      </wp:positionV>
                      <wp:extent cx="3451860" cy="632460"/>
                      <wp:effectExtent l="19050" t="0" r="15240" b="7239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451860" cy="6324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D0AC8" id="Straight Arrow Connector 47" o:spid="_x0000_s1026" type="#_x0000_t32" style="position:absolute;margin-left:20.15pt;margin-top:235.15pt;width:271.8pt;height:49.8pt;flip:x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0F1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6F6FAA2C" wp14:editId="47C39131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2994025</wp:posOffset>
                      </wp:positionV>
                      <wp:extent cx="3390900" cy="228600"/>
                      <wp:effectExtent l="38100" t="0" r="19050" b="95250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909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79390" id="Straight Arrow Connector 20" o:spid="_x0000_s1026" type="#_x0000_t32" style="position:absolute;margin-left:21.95pt;margin-top:235.75pt;width:267pt;height:18pt;flip:x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1B645A52" wp14:editId="60E4C389">
                      <wp:simplePos x="0" y="0"/>
                      <wp:positionH relativeFrom="column">
                        <wp:posOffset>3898265</wp:posOffset>
                      </wp:positionH>
                      <wp:positionV relativeFrom="paragraph">
                        <wp:posOffset>669925</wp:posOffset>
                      </wp:positionV>
                      <wp:extent cx="1343660" cy="617220"/>
                      <wp:effectExtent l="0" t="0" r="27940" b="1143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4366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C68322" w14:textId="5800B855" w:rsidR="000F13C0" w:rsidRPr="00CA6B60" w:rsidRDefault="000F13C0" w:rsidP="000F13C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360872">
                                    <w:rPr>
                                      <w:sz w:val="16"/>
                                      <w:szCs w:val="16"/>
                                    </w:rPr>
                                    <w:t>70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MM Velcro Loop</w:t>
                                  </w:r>
                                </w:p>
                                <w:p w14:paraId="4A0ED208" w14:textId="77777777" w:rsidR="000F13C0" w:rsidRPr="00CA6B60" w:rsidRDefault="000F13C0" w:rsidP="000F13C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359C6AFA" w14:textId="77777777" w:rsidR="000F13C0" w:rsidRPr="00504B77" w:rsidRDefault="000F13C0" w:rsidP="000F13C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45A52" id="Text Box 22" o:spid="_x0000_s1037" type="#_x0000_t202" style="position:absolute;margin-left:306.95pt;margin-top:52.75pt;width:105.8pt;height:48.6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" fillcolor="white [3201]" strokeweight=".5pt">
                      <v:textbox>
                        <w:txbxContent>
                          <w:p w14:paraId="08C68322" w14:textId="5800B855" w:rsidR="000F13C0" w:rsidRPr="00CA6B60" w:rsidRDefault="000F13C0" w:rsidP="000F13C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360872">
                              <w:rPr>
                                <w:sz w:val="16"/>
                                <w:szCs w:val="16"/>
                              </w:rPr>
                              <w:t>70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MM Velcro Loop</w:t>
                            </w:r>
                          </w:p>
                          <w:p w14:paraId="4A0ED208" w14:textId="77777777" w:rsidR="000F13C0" w:rsidRPr="00CA6B60" w:rsidRDefault="000F13C0" w:rsidP="000F13C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359C6AFA" w14:textId="77777777" w:rsidR="000F13C0" w:rsidRPr="00504B77" w:rsidRDefault="000F13C0" w:rsidP="000F13C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110837D1" wp14:editId="79F86E4D">
                      <wp:simplePos x="0" y="0"/>
                      <wp:positionH relativeFrom="column">
                        <wp:posOffset>1699895</wp:posOffset>
                      </wp:positionH>
                      <wp:positionV relativeFrom="paragraph">
                        <wp:posOffset>974724</wp:posOffset>
                      </wp:positionV>
                      <wp:extent cx="2289810" cy="80645"/>
                      <wp:effectExtent l="19050" t="76200" r="15240" b="3365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289810" cy="806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019F5" id="Straight Arrow Connector 6" o:spid="_x0000_s1026" type="#_x0000_t32" style="position:absolute;margin-left:133.85pt;margin-top:76.75pt;width:180.3pt;height:6.35pt;flip:x y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07776" behindDoc="1" locked="0" layoutInCell="1" allowOverlap="1" wp14:anchorId="4D1BEEBD" wp14:editId="61CAD3D8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2033905</wp:posOffset>
                  </wp:positionV>
                  <wp:extent cx="3114040" cy="2171700"/>
                  <wp:effectExtent l="0" t="0" r="0" b="0"/>
                  <wp:wrapNone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92" b="13845"/>
                          <a:stretch/>
                        </pic:blipFill>
                        <pic:spPr bwMode="auto">
                          <a:xfrm>
                            <a:off x="0" y="0"/>
                            <a:ext cx="31140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26CECD0C" wp14:editId="71955DAD">
                      <wp:simplePos x="0" y="0"/>
                      <wp:positionH relativeFrom="column">
                        <wp:posOffset>2359025</wp:posOffset>
                      </wp:positionH>
                      <wp:positionV relativeFrom="paragraph">
                        <wp:posOffset>258445</wp:posOffset>
                      </wp:positionV>
                      <wp:extent cx="1234440" cy="305435"/>
                      <wp:effectExtent l="38100" t="0" r="22860" b="75565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34440" cy="3054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452A9" id="Straight Arrow Connector 24" o:spid="_x0000_s1026" type="#_x0000_t32" style="position:absolute;margin-left:185.75pt;margin-top:20.35pt;width:97.2pt;height:24.05pt;flip:x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7F3C062E" wp14:editId="6052D190">
                      <wp:simplePos x="0" y="0"/>
                      <wp:positionH relativeFrom="column">
                        <wp:posOffset>1776094</wp:posOffset>
                      </wp:positionH>
                      <wp:positionV relativeFrom="paragraph">
                        <wp:posOffset>250825</wp:posOffset>
                      </wp:positionV>
                      <wp:extent cx="1870710" cy="72390"/>
                      <wp:effectExtent l="38100" t="0" r="15240" b="9906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70710" cy="723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7C8CE" id="Straight Arrow Connector 9" o:spid="_x0000_s1026" type="#_x0000_t32" style="position:absolute;margin-left:139.85pt;margin-top:19.75pt;width:147.3pt;height:5.7pt;flip:x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056FEA3" w14:textId="77777777" w:rsidR="00360872" w:rsidRPr="00360872" w:rsidRDefault="00360872" w:rsidP="00360872"/>
          <w:p w14:paraId="6391DA3E" w14:textId="77777777" w:rsidR="00360872" w:rsidRPr="00360872" w:rsidRDefault="00360872" w:rsidP="00360872"/>
          <w:p w14:paraId="3FDC7DF6" w14:textId="77777777" w:rsidR="00360872" w:rsidRPr="00360872" w:rsidRDefault="00360872" w:rsidP="00360872"/>
          <w:p w14:paraId="0DAC97CF" w14:textId="77777777" w:rsidR="00360872" w:rsidRPr="00360872" w:rsidRDefault="00360872" w:rsidP="00360872"/>
          <w:p w14:paraId="46E63613" w14:textId="77777777" w:rsidR="00360872" w:rsidRPr="00360872" w:rsidRDefault="00360872" w:rsidP="00360872"/>
          <w:p w14:paraId="2D662C07" w14:textId="77777777" w:rsidR="00360872" w:rsidRPr="00360872" w:rsidRDefault="00360872" w:rsidP="00360872"/>
          <w:p w14:paraId="63744423" w14:textId="77777777" w:rsidR="00360872" w:rsidRPr="00360872" w:rsidRDefault="00360872" w:rsidP="00360872"/>
          <w:p w14:paraId="4E203771" w14:textId="77777777" w:rsidR="00360872" w:rsidRPr="00360872" w:rsidRDefault="00360872" w:rsidP="00360872"/>
          <w:p w14:paraId="0785EB4D" w14:textId="77777777" w:rsidR="00360872" w:rsidRPr="00360872" w:rsidRDefault="00360872" w:rsidP="00360872"/>
          <w:p w14:paraId="263489BF" w14:textId="77777777" w:rsidR="00360872" w:rsidRPr="00360872" w:rsidRDefault="00360872" w:rsidP="00360872"/>
          <w:p w14:paraId="1DC3A84D" w14:textId="77777777" w:rsidR="00360872" w:rsidRPr="00360872" w:rsidRDefault="00360872" w:rsidP="00360872"/>
          <w:p w14:paraId="36C65142" w14:textId="77777777" w:rsidR="00360872" w:rsidRPr="00360872" w:rsidRDefault="00360872" w:rsidP="00360872"/>
          <w:p w14:paraId="2D2D6388" w14:textId="77777777" w:rsidR="00360872" w:rsidRPr="00360872" w:rsidRDefault="00360872" w:rsidP="00360872"/>
          <w:p w14:paraId="38771CAB" w14:textId="77777777" w:rsidR="00360872" w:rsidRPr="00360872" w:rsidRDefault="00360872" w:rsidP="00360872"/>
          <w:p w14:paraId="5707E367" w14:textId="77777777" w:rsidR="00360872" w:rsidRPr="00360872" w:rsidRDefault="00360872" w:rsidP="00360872"/>
          <w:p w14:paraId="2AB98422" w14:textId="77777777" w:rsidR="00360872" w:rsidRPr="00360872" w:rsidRDefault="00360872" w:rsidP="00360872"/>
          <w:p w14:paraId="18BE762F" w14:textId="77777777" w:rsidR="00360872" w:rsidRPr="00360872" w:rsidRDefault="00360872" w:rsidP="00360872"/>
          <w:p w14:paraId="73AC2495" w14:textId="77777777" w:rsidR="00360872" w:rsidRDefault="00360872" w:rsidP="00360872"/>
          <w:p w14:paraId="787FA981" w14:textId="77777777" w:rsidR="00360872" w:rsidRPr="00360872" w:rsidRDefault="00360872" w:rsidP="00360872"/>
          <w:p w14:paraId="6F23A6B9" w14:textId="77777777" w:rsidR="00360872" w:rsidRDefault="00360872" w:rsidP="00360872"/>
          <w:p w14:paraId="5FA281FA" w14:textId="38FF3BA0" w:rsidR="00360872" w:rsidRDefault="00360872" w:rsidP="00360872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110848" behindDoc="1" locked="0" layoutInCell="1" allowOverlap="1" wp14:anchorId="2BBBD336" wp14:editId="0F32A3E5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508000</wp:posOffset>
                  </wp:positionV>
                  <wp:extent cx="2971800" cy="2522220"/>
                  <wp:effectExtent l="0" t="0" r="0" b="0"/>
                  <wp:wrapNone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81" t="-289" r="11691" b="4339"/>
                          <a:stretch/>
                        </pic:blipFill>
                        <pic:spPr bwMode="auto">
                          <a:xfrm>
                            <a:off x="0" y="0"/>
                            <a:ext cx="2971800" cy="2522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F0AF8" w:rsidRPr="00886561">
              <w:rPr>
                <w:highlight w:val="yellow"/>
              </w:rPr>
              <w:t>Side pocket inside layer – 2pcs for 500D CODURA 1pcs faced to pocket side. Other layer faced to mid</w:t>
            </w:r>
            <w:r w:rsidR="006F0AF8">
              <w:t xml:space="preserve"> </w:t>
            </w:r>
          </w:p>
          <w:p w14:paraId="44D24D39" w14:textId="720AB6DC" w:rsidR="00360872" w:rsidRPr="00360872" w:rsidRDefault="00DD64BA" w:rsidP="00360872"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3D940C0A" wp14:editId="04B5C884">
                      <wp:simplePos x="0" y="0"/>
                      <wp:positionH relativeFrom="column">
                        <wp:posOffset>3631565</wp:posOffset>
                      </wp:positionH>
                      <wp:positionV relativeFrom="paragraph">
                        <wp:posOffset>281940</wp:posOffset>
                      </wp:positionV>
                      <wp:extent cx="1813560" cy="617220"/>
                      <wp:effectExtent l="0" t="0" r="15240" b="11430"/>
                      <wp:wrapNone/>
                      <wp:docPr id="56" name="Text Box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356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BF14A3" w14:textId="0F7F962F" w:rsidR="00E8263D" w:rsidRPr="00CA6B60" w:rsidRDefault="00E8263D" w:rsidP="00360872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DD64BA" w:rsidRPr="00886561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 xml:space="preserve">FACE SIDE </w:t>
                                  </w:r>
                                  <w:r w:rsidR="00360872" w:rsidRPr="00886561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500D CODURA</w:t>
                                  </w:r>
                                </w:p>
                                <w:p w14:paraId="2987A176" w14:textId="77777777" w:rsidR="00E8263D" w:rsidRPr="00CA6B60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349E317" w14:textId="77777777" w:rsidR="00E8263D" w:rsidRPr="00504B77" w:rsidRDefault="00E8263D" w:rsidP="00E8263D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40C0A" id="Text Box 56" o:spid="_x0000_s1038" type="#_x0000_t202" style="position:absolute;margin-left:285.95pt;margin-top:22.2pt;width:142.8pt;height:48.6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" fillcolor="white [3201]" strokeweight=".5pt">
                      <v:textbox>
                        <w:txbxContent>
                          <w:p w14:paraId="5CBF14A3" w14:textId="0F7F962F" w:rsidR="00E8263D" w:rsidRPr="00CA6B60" w:rsidRDefault="00E8263D" w:rsidP="00360872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DD64BA" w:rsidRPr="00886561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 xml:space="preserve">FACE SIDE </w:t>
                            </w:r>
                            <w:r w:rsidR="00360872" w:rsidRPr="00886561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500D CODURA</w:t>
                            </w:r>
                          </w:p>
                          <w:p w14:paraId="2987A176" w14:textId="77777777" w:rsidR="00E8263D" w:rsidRPr="00CA6B60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349E317" w14:textId="77777777" w:rsidR="00E8263D" w:rsidRPr="00504B77" w:rsidRDefault="00E8263D" w:rsidP="00E8263D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60872"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5FFCC199" wp14:editId="20161321">
                      <wp:simplePos x="0" y="0"/>
                      <wp:positionH relativeFrom="column">
                        <wp:posOffset>1356995</wp:posOffset>
                      </wp:positionH>
                      <wp:positionV relativeFrom="paragraph">
                        <wp:posOffset>510540</wp:posOffset>
                      </wp:positionV>
                      <wp:extent cx="2286000" cy="247650"/>
                      <wp:effectExtent l="38100" t="0" r="19050" b="95250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0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66103" id="Straight Arrow Connector 50" o:spid="_x0000_s1026" type="#_x0000_t32" style="position:absolute;margin-left:106.85pt;margin-top:40.2pt;width:180pt;height:19.5pt;flip:x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430D21EE" w14:textId="677DE057" w:rsidR="0057192F" w:rsidRDefault="0057192F" w:rsidP="0057192F">
      <w:pPr>
        <w:tabs>
          <w:tab w:val="left" w:pos="982"/>
        </w:tabs>
      </w:pPr>
    </w:p>
    <w:p w14:paraId="63144876" w14:textId="34E88026" w:rsidR="00DD64BA" w:rsidRDefault="00DD64BA" w:rsidP="00DD64BA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DD64BA" w:rsidRPr="00DE4BCC" w14:paraId="3C5C958C" w14:textId="77777777" w:rsidTr="003C76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028128E" w14:textId="77777777" w:rsidR="00DD64BA" w:rsidRPr="00DE4BCC" w:rsidRDefault="00DD64BA" w:rsidP="003C7660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IMAGE</w:t>
            </w:r>
          </w:p>
        </w:tc>
      </w:tr>
      <w:tr w:rsidR="00DD64BA" w:rsidRPr="00DE4BCC" w14:paraId="02BFC1CE" w14:textId="77777777" w:rsidTr="003C7660">
        <w:trPr>
          <w:trHeight w:val="12851"/>
        </w:trPr>
        <w:tc>
          <w:tcPr>
            <w:tcW w:w="5000" w:type="pct"/>
          </w:tcPr>
          <w:p w14:paraId="0E87BE27" w14:textId="1D955132" w:rsidR="00DD64BA" w:rsidRDefault="00DD64BA" w:rsidP="00DD64BA">
            <w:pPr>
              <w:pStyle w:val="NormalWeb"/>
            </w:pP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117AB89B" wp14:editId="2C4F7EA1">
                      <wp:simplePos x="0" y="0"/>
                      <wp:positionH relativeFrom="column">
                        <wp:posOffset>3444875</wp:posOffset>
                      </wp:positionH>
                      <wp:positionV relativeFrom="paragraph">
                        <wp:posOffset>85725</wp:posOffset>
                      </wp:positionV>
                      <wp:extent cx="1239520" cy="609600"/>
                      <wp:effectExtent l="0" t="0" r="17780" b="19050"/>
                      <wp:wrapNone/>
                      <wp:docPr id="59" name="Text Box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52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61BA1A" w14:textId="7B24514B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25MM WEBBING</w:t>
                                  </w:r>
                                </w:p>
                                <w:p w14:paraId="032D3650" w14:textId="77777777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78895DBF" w14:textId="77777777" w:rsidR="00DD64BA" w:rsidRPr="00504B77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7AB89B" id="Text Box 59" o:spid="_x0000_s1039" type="#_x0000_t202" style="position:absolute;margin-left:271.25pt;margin-top:6.75pt;width:97.6pt;height:48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" fillcolor="white [3201]" strokeweight=".5pt">
                      <v:textbox>
                        <w:txbxContent>
                          <w:p w14:paraId="1F61BA1A" w14:textId="7B24514B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25MM WEBBING</w:t>
                            </w:r>
                          </w:p>
                          <w:p w14:paraId="032D3650" w14:textId="77777777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78895DBF" w14:textId="77777777" w:rsidR="00DD64BA" w:rsidRPr="00504B77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30304" behindDoc="1" locked="0" layoutInCell="1" allowOverlap="1" wp14:anchorId="03F2A3EF" wp14:editId="1904D246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123825</wp:posOffset>
                  </wp:positionV>
                  <wp:extent cx="3231515" cy="1905000"/>
                  <wp:effectExtent l="0" t="0" r="6985" b="0"/>
                  <wp:wrapNone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442"/>
                          <a:stretch/>
                        </pic:blipFill>
                        <pic:spPr bwMode="auto">
                          <a:xfrm>
                            <a:off x="0" y="0"/>
                            <a:ext cx="323151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6E1EC08" w14:textId="3A66C23C" w:rsidR="00DD64BA" w:rsidRDefault="00DD64BA" w:rsidP="003C7660">
            <w:pPr>
              <w:pStyle w:val="NormalWeb"/>
            </w:pP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2B20ABDF" wp14:editId="7896543F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22225</wp:posOffset>
                      </wp:positionV>
                      <wp:extent cx="2693670" cy="251460"/>
                      <wp:effectExtent l="38100" t="0" r="11430" b="91440"/>
                      <wp:wrapNone/>
                      <wp:docPr id="68" name="Straight Arrow Connector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93670" cy="2514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34765F" id="Straight Arrow Connector 68" o:spid="_x0000_s1026" type="#_x0000_t32" style="position:absolute;margin-left:58.85pt;margin-top:1.75pt;width:212.1pt;height:19.8pt;flip:x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428D661" w14:textId="32F77441" w:rsidR="00DD64BA" w:rsidRDefault="00DD64BA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485FED33" wp14:editId="7A3EB506">
                      <wp:simplePos x="0" y="0"/>
                      <wp:positionH relativeFrom="column">
                        <wp:posOffset>3460750</wp:posOffset>
                      </wp:positionH>
                      <wp:positionV relativeFrom="paragraph">
                        <wp:posOffset>194310</wp:posOffset>
                      </wp:positionV>
                      <wp:extent cx="2175163" cy="731520"/>
                      <wp:effectExtent l="0" t="0" r="15875" b="11430"/>
                      <wp:wrapNone/>
                      <wp:docPr id="60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5163" cy="731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8DE5B8E" w14:textId="77777777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#8 zipper chain &amp; slider with 3mm new para cord &amp; bead </w:t>
                                  </w:r>
                                </w:p>
                                <w:p w14:paraId="156B2809" w14:textId="77777777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4AEBA5C1" w14:textId="77777777" w:rsidR="00DD64BA" w:rsidRPr="00504B77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FED33" id="Text Box 60" o:spid="_x0000_s1040" type="#_x0000_t202" style="position:absolute;margin-left:272.5pt;margin-top:15.3pt;width:171.25pt;height:57.6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" fillcolor="white [3201]" strokeweight=".5pt">
                      <v:textbox>
                        <w:txbxContent>
                          <w:p w14:paraId="48DE5B8E" w14:textId="77777777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#8 zipper chain &amp; slider with 3mm new para cord &amp; bead </w:t>
                            </w:r>
                          </w:p>
                          <w:p w14:paraId="156B2809" w14:textId="77777777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4AEBA5C1" w14:textId="77777777" w:rsidR="00DD64BA" w:rsidRPr="00504B77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B54186" w14:textId="74B5C973" w:rsidR="00DD64BA" w:rsidRPr="00360872" w:rsidRDefault="00DD64BA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7444904F" wp14:editId="2E5FE138">
                      <wp:simplePos x="0" y="0"/>
                      <wp:positionH relativeFrom="column">
                        <wp:posOffset>1391285</wp:posOffset>
                      </wp:positionH>
                      <wp:positionV relativeFrom="paragraph">
                        <wp:posOffset>139700</wp:posOffset>
                      </wp:positionV>
                      <wp:extent cx="2072640" cy="236220"/>
                      <wp:effectExtent l="0" t="57150" r="22860" b="30480"/>
                      <wp:wrapNone/>
                      <wp:docPr id="70" name="Straight Arrow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72640" cy="2362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DCC03" id="Straight Arrow Connector 70" o:spid="_x0000_s1026" type="#_x0000_t32" style="position:absolute;margin-left:109.55pt;margin-top:11pt;width:163.2pt;height:18.6pt;flip:x y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D9F75F0" w14:textId="018FC3A6" w:rsidR="00DD64BA" w:rsidRPr="00360872" w:rsidRDefault="00DD64BA" w:rsidP="003C7660"/>
          <w:p w14:paraId="697C643B" w14:textId="7CA4EBDA" w:rsidR="00DD64BA" w:rsidRPr="00360872" w:rsidRDefault="00DD64BA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2FC34FC8" wp14:editId="2BE561A8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33020</wp:posOffset>
                      </wp:positionV>
                      <wp:extent cx="2506980" cy="544830"/>
                      <wp:effectExtent l="19050" t="57150" r="26670" b="26670"/>
                      <wp:wrapNone/>
                      <wp:docPr id="69" name="Straight Arrow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506980" cy="54483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1B340" id="Straight Arrow Connector 69" o:spid="_x0000_s1026" type="#_x0000_t32" style="position:absolute;margin-left:98.15pt;margin-top:2.6pt;width:197.4pt;height:42.9pt;flip:x y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41E28F0" w14:textId="3FD8AC4C" w:rsidR="00DD64BA" w:rsidRPr="00360872" w:rsidRDefault="00DD64BA" w:rsidP="003C7660"/>
          <w:p w14:paraId="7415628A" w14:textId="7656B22D" w:rsidR="00DD64BA" w:rsidRPr="00360872" w:rsidRDefault="009B0056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60AD5187" wp14:editId="51C120EB">
                      <wp:simplePos x="0" y="0"/>
                      <wp:positionH relativeFrom="column">
                        <wp:posOffset>3715385</wp:posOffset>
                      </wp:positionH>
                      <wp:positionV relativeFrom="paragraph">
                        <wp:posOffset>101600</wp:posOffset>
                      </wp:positionV>
                      <wp:extent cx="1051560" cy="617220"/>
                      <wp:effectExtent l="0" t="0" r="15240" b="11430"/>
                      <wp:wrapNone/>
                      <wp:docPr id="67" name="Text Box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156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9D2ADDA" w14:textId="47CB2184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HEAT TUBE</w:t>
                                  </w:r>
                                </w:p>
                                <w:p w14:paraId="52648692" w14:textId="77777777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758B6AF9" w14:textId="77777777" w:rsidR="00DD64BA" w:rsidRPr="00504B77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D5187" id="Text Box 67" o:spid="_x0000_s1041" type="#_x0000_t202" style="position:absolute;margin-left:292.55pt;margin-top:8pt;width:82.8pt;height:48.6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" fillcolor="white [3201]" strokeweight=".5pt">
                      <v:textbox>
                        <w:txbxContent>
                          <w:p w14:paraId="69D2ADDA" w14:textId="47CB2184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HEAT TUBE</w:t>
                            </w:r>
                          </w:p>
                          <w:p w14:paraId="52648692" w14:textId="77777777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758B6AF9" w14:textId="77777777" w:rsidR="00DD64BA" w:rsidRPr="00504B77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37242CA" w14:textId="71987D38" w:rsidR="00DD64BA" w:rsidRPr="00360872" w:rsidRDefault="00DD64BA" w:rsidP="003C7660"/>
          <w:p w14:paraId="01792690" w14:textId="2678E614" w:rsidR="00DD64BA" w:rsidRPr="00360872" w:rsidRDefault="00DD64BA" w:rsidP="003C7660"/>
          <w:p w14:paraId="36240D6A" w14:textId="1E5FD420" w:rsidR="00DD64BA" w:rsidRDefault="009B0056" w:rsidP="00DD64BA">
            <w:pPr>
              <w:pStyle w:val="NormalWeb"/>
            </w:pP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407C7E56" wp14:editId="43702FAA">
                      <wp:simplePos x="0" y="0"/>
                      <wp:positionH relativeFrom="column">
                        <wp:posOffset>3597910</wp:posOffset>
                      </wp:positionH>
                      <wp:positionV relativeFrom="paragraph">
                        <wp:posOffset>400050</wp:posOffset>
                      </wp:positionV>
                      <wp:extent cx="2174875" cy="731520"/>
                      <wp:effectExtent l="0" t="0" r="15875" b="11430"/>
                      <wp:wrapNone/>
                      <wp:docPr id="79" name="Text Box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4875" cy="731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518BDDF" w14:textId="77777777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#8 zipper chain &amp; slider with 3mm new para cord &amp; bead </w:t>
                                  </w:r>
                                </w:p>
                                <w:p w14:paraId="6138FB56" w14:textId="77777777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620EFE96" w14:textId="77777777" w:rsidR="00DD64BA" w:rsidRPr="00504B77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C7E56" id="Text Box 79" o:spid="_x0000_s1042" type="#_x0000_t202" style="position:absolute;margin-left:283.3pt;margin-top:31.5pt;width:171.25pt;height:57.6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" fillcolor="white [3201]" strokeweight=".5pt">
                      <v:textbox>
                        <w:txbxContent>
                          <w:p w14:paraId="4518BDDF" w14:textId="77777777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#8 zipper chain &amp; slider with 3mm new para cord &amp; bead </w:t>
                            </w:r>
                          </w:p>
                          <w:p w14:paraId="6138FB56" w14:textId="77777777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620EFE96" w14:textId="77777777" w:rsidR="00DD64BA" w:rsidRPr="00504B77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C91A70" w14:textId="5F7ECBDD" w:rsidR="00DD64BA" w:rsidRPr="00360872" w:rsidRDefault="009B0056" w:rsidP="003C7660">
            <w:r>
              <w:rPr>
                <w:noProof/>
              </w:rPr>
              <w:drawing>
                <wp:anchor distT="0" distB="0" distL="114300" distR="114300" simplePos="0" relativeHeight="252134400" behindDoc="1" locked="0" layoutInCell="1" allowOverlap="1" wp14:anchorId="1F205330" wp14:editId="24EB36FB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151765</wp:posOffset>
                  </wp:positionV>
                  <wp:extent cx="3230880" cy="1793240"/>
                  <wp:effectExtent l="0" t="0" r="7620" b="0"/>
                  <wp:wrapNone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6017"/>
                          <a:stretch/>
                        </pic:blipFill>
                        <pic:spPr bwMode="auto">
                          <a:xfrm>
                            <a:off x="0" y="0"/>
                            <a:ext cx="3230880" cy="179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0107F00B" w14:textId="408B956D" w:rsidR="00DD64BA" w:rsidRPr="00360872" w:rsidRDefault="009B0056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74BE807D" wp14:editId="2546DBD8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27940</wp:posOffset>
                      </wp:positionV>
                      <wp:extent cx="2834640" cy="861060"/>
                      <wp:effectExtent l="38100" t="0" r="22860" b="72390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34640" cy="8610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F098CD" id="Straight Arrow Connector 61" o:spid="_x0000_s1026" type="#_x0000_t32" style="position:absolute;margin-left:60.95pt;margin-top:2.2pt;width:223.2pt;height:67.8pt;flip:x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8907B33" w14:textId="24D2A834" w:rsidR="00DD64BA" w:rsidRPr="00360872" w:rsidRDefault="00DD64BA" w:rsidP="003C7660"/>
          <w:p w14:paraId="49D32144" w14:textId="3BFD0B3D" w:rsidR="00DD64BA" w:rsidRPr="00360872" w:rsidRDefault="00DD64BA" w:rsidP="003C7660"/>
          <w:p w14:paraId="43B01135" w14:textId="2C9AC67D" w:rsidR="00DD64BA" w:rsidRPr="00360872" w:rsidRDefault="009B0056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28D8A218" wp14:editId="4888D775">
                      <wp:simplePos x="0" y="0"/>
                      <wp:positionH relativeFrom="column">
                        <wp:posOffset>3883025</wp:posOffset>
                      </wp:positionH>
                      <wp:positionV relativeFrom="paragraph">
                        <wp:posOffset>128905</wp:posOffset>
                      </wp:positionV>
                      <wp:extent cx="1051560" cy="617220"/>
                      <wp:effectExtent l="0" t="0" r="15240" b="11430"/>
                      <wp:wrapNone/>
                      <wp:docPr id="78" name="Text Box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156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8286AB5" w14:textId="77777777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HEAT TUBE</w:t>
                                  </w:r>
                                </w:p>
                                <w:p w14:paraId="11925A41" w14:textId="77777777" w:rsidR="00DD64BA" w:rsidRPr="00CA6B60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369D2171" w14:textId="77777777" w:rsidR="00DD64BA" w:rsidRPr="00504B77" w:rsidRDefault="00DD64BA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D8A218" id="Text Box 78" o:spid="_x0000_s1043" type="#_x0000_t202" style="position:absolute;margin-left:305.75pt;margin-top:10.15pt;width:82.8pt;height:48.6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" fillcolor="white [3201]" strokeweight=".5pt">
                      <v:textbox>
                        <w:txbxContent>
                          <w:p w14:paraId="08286AB5" w14:textId="77777777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HEAT TUBE</w:t>
                            </w:r>
                          </w:p>
                          <w:p w14:paraId="11925A41" w14:textId="77777777" w:rsidR="00DD64BA" w:rsidRPr="00CA6B60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369D2171" w14:textId="77777777" w:rsidR="00DD64BA" w:rsidRPr="00504B77" w:rsidRDefault="00DD64BA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91007C" w14:textId="1B318F39" w:rsidR="00DD64BA" w:rsidRPr="00360872" w:rsidRDefault="009B0056" w:rsidP="003C7660">
            <w:r w:rsidRPr="000F13C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2EB46BC1" wp14:editId="5139593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140970</wp:posOffset>
                      </wp:positionV>
                      <wp:extent cx="3390900" cy="228600"/>
                      <wp:effectExtent l="38100" t="0" r="19050" b="95250"/>
                      <wp:wrapNone/>
                      <wp:docPr id="66" name="Straight Arrow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9090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0561A" id="Straight Arrow Connector 66" o:spid="_x0000_s1026" type="#_x0000_t32" style="position:absolute;margin-left:53.75pt;margin-top:11.1pt;width:267pt;height:18pt;flip:x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59CC73E8" w14:textId="2C2DCC93" w:rsidR="00DD64BA" w:rsidRPr="00360872" w:rsidRDefault="00DD64BA" w:rsidP="003C7660"/>
          <w:p w14:paraId="1387637A" w14:textId="5F13C8AC" w:rsidR="00DD64BA" w:rsidRPr="00360872" w:rsidRDefault="00DD64BA" w:rsidP="003C7660"/>
          <w:p w14:paraId="59C097DB" w14:textId="6D714C30" w:rsidR="009B0056" w:rsidRDefault="009B0056" w:rsidP="009B0056">
            <w:pPr>
              <w:pStyle w:val="NormalWeb"/>
            </w:pP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allowOverlap="1" wp14:anchorId="33BA3ED6" wp14:editId="3BF5A0A1">
                      <wp:simplePos x="0" y="0"/>
                      <wp:positionH relativeFrom="column">
                        <wp:posOffset>3491230</wp:posOffset>
                      </wp:positionH>
                      <wp:positionV relativeFrom="paragraph">
                        <wp:posOffset>295910</wp:posOffset>
                      </wp:positionV>
                      <wp:extent cx="2174875" cy="731520"/>
                      <wp:effectExtent l="0" t="0" r="15875" b="11430"/>
                      <wp:wrapNone/>
                      <wp:docPr id="81" name="Text Box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4875" cy="731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BCCD713" w14:textId="6FEDDAD4" w:rsidR="009B0056" w:rsidRPr="00CA6B60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#8 zipper chain &amp; slider with 3mm new para cord </w:t>
                                  </w:r>
                                </w:p>
                                <w:p w14:paraId="1C63BB76" w14:textId="77777777" w:rsidR="009B0056" w:rsidRPr="00CA6B60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391B6340" w14:textId="77777777" w:rsidR="009B0056" w:rsidRPr="00504B77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A3ED6" id="Text Box 81" o:spid="_x0000_s1044" type="#_x0000_t202" style="position:absolute;margin-left:274.9pt;margin-top:23.3pt;width:171.25pt;height:57.6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" fillcolor="white [3201]" strokeweight=".5pt">
                      <v:textbox>
                        <w:txbxContent>
                          <w:p w14:paraId="1BCCD713" w14:textId="6FEDDAD4" w:rsidR="009B0056" w:rsidRPr="00CA6B60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#8 zipper chain &amp; slider with 3mm new para cord </w:t>
                            </w:r>
                          </w:p>
                          <w:p w14:paraId="1C63BB76" w14:textId="77777777" w:rsidR="009B0056" w:rsidRPr="00CA6B60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391B6340" w14:textId="77777777" w:rsidR="009B0056" w:rsidRPr="00504B77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08D11947" wp14:editId="6E9587B4">
                      <wp:simplePos x="0" y="0"/>
                      <wp:positionH relativeFrom="column">
                        <wp:posOffset>1612265</wp:posOffset>
                      </wp:positionH>
                      <wp:positionV relativeFrom="paragraph">
                        <wp:posOffset>1805305</wp:posOffset>
                      </wp:positionV>
                      <wp:extent cx="1965960" cy="118110"/>
                      <wp:effectExtent l="38100" t="0" r="15240" b="91440"/>
                      <wp:wrapNone/>
                      <wp:docPr id="72" name="Straight Arrow Connector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65960" cy="1181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B3C99F" id="Straight Arrow Connector 72" o:spid="_x0000_s1026" type="#_x0000_t32" style="position:absolute;margin-left:126.95pt;margin-top:142.15pt;width:154.8pt;height:9.3pt;flip:x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26316DE3" wp14:editId="2DEF3D50">
                      <wp:simplePos x="0" y="0"/>
                      <wp:positionH relativeFrom="column">
                        <wp:posOffset>1795145</wp:posOffset>
                      </wp:positionH>
                      <wp:positionV relativeFrom="paragraph">
                        <wp:posOffset>601345</wp:posOffset>
                      </wp:positionV>
                      <wp:extent cx="1752600" cy="708025"/>
                      <wp:effectExtent l="38100" t="0" r="19050" b="73025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52600" cy="7080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7711CC" id="Straight Arrow Connector 64" o:spid="_x0000_s1026" type="#_x0000_t32" style="position:absolute;margin-left:141.35pt;margin-top:47.35pt;width:138pt;height:55.75pt;flip:x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2135424" behindDoc="1" locked="0" layoutInCell="1" allowOverlap="1" wp14:anchorId="4BBE2C91" wp14:editId="59F164B9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1058545</wp:posOffset>
                  </wp:positionV>
                  <wp:extent cx="3293745" cy="2202180"/>
                  <wp:effectExtent l="0" t="0" r="1905" b="7620"/>
                  <wp:wrapNone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906"/>
                          <a:stretch/>
                        </pic:blipFill>
                        <pic:spPr bwMode="auto">
                          <a:xfrm>
                            <a:off x="0" y="0"/>
                            <a:ext cx="3293745" cy="220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5784DBF8" wp14:editId="35996CD8">
                      <wp:simplePos x="0" y="0"/>
                      <wp:positionH relativeFrom="column">
                        <wp:posOffset>3562985</wp:posOffset>
                      </wp:positionH>
                      <wp:positionV relativeFrom="paragraph">
                        <wp:posOffset>1470025</wp:posOffset>
                      </wp:positionV>
                      <wp:extent cx="1051560" cy="601980"/>
                      <wp:effectExtent l="0" t="0" r="15240" b="26670"/>
                      <wp:wrapNone/>
                      <wp:docPr id="82" name="Text Box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1560" cy="601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6AEBF3" w14:textId="5C31F6B1" w:rsidR="009B0056" w:rsidRPr="00CA6B60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POLY MESH</w:t>
                                  </w:r>
                                </w:p>
                                <w:p w14:paraId="64EA86A4" w14:textId="77777777" w:rsidR="009B0056" w:rsidRPr="00CA6B60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143C38B8" w14:textId="77777777" w:rsidR="009B0056" w:rsidRPr="00504B77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4DBF8" id="Text Box 82" o:spid="_x0000_s1045" type="#_x0000_t202" style="position:absolute;margin-left:280.55pt;margin-top:115.75pt;width:82.8pt;height:47.4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" fillcolor="white [3201]" strokeweight=".5pt">
                      <v:textbox>
                        <w:txbxContent>
                          <w:p w14:paraId="146AEBF3" w14:textId="5C31F6B1" w:rsidR="009B0056" w:rsidRPr="00CA6B60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POLY MESH</w:t>
                            </w:r>
                          </w:p>
                          <w:p w14:paraId="64EA86A4" w14:textId="77777777" w:rsidR="009B0056" w:rsidRPr="00CA6B60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143C38B8" w14:textId="77777777" w:rsidR="009B0056" w:rsidRPr="00504B77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FFEAC7" w14:textId="420F7EEA" w:rsidR="00DD64BA" w:rsidRPr="00360872" w:rsidRDefault="00DD64BA" w:rsidP="003C7660"/>
          <w:p w14:paraId="33DEBB9F" w14:textId="5A51B924" w:rsidR="00DD64BA" w:rsidRPr="00360872" w:rsidRDefault="00DD64BA" w:rsidP="003C7660"/>
          <w:p w14:paraId="02D088C0" w14:textId="0AD81857" w:rsidR="00DD64BA" w:rsidRDefault="00DD64BA" w:rsidP="003C7660"/>
          <w:p w14:paraId="151AD3E4" w14:textId="23A5BE55" w:rsidR="00DD64BA" w:rsidRPr="00360872" w:rsidRDefault="00DD64BA" w:rsidP="003C7660"/>
          <w:p w14:paraId="413F96C4" w14:textId="5D88EED7" w:rsidR="00DD64BA" w:rsidRDefault="00DD64BA" w:rsidP="003C7660"/>
          <w:p w14:paraId="3F87ABE1" w14:textId="605E3E11" w:rsidR="00DD64BA" w:rsidRDefault="00DD64BA" w:rsidP="003C7660">
            <w:pPr>
              <w:pStyle w:val="NormalWeb"/>
            </w:pPr>
            <w:r>
              <w:t xml:space="preserve"> </w:t>
            </w:r>
          </w:p>
          <w:p w14:paraId="52D9A5F0" w14:textId="39712F48" w:rsidR="00DD64BA" w:rsidRPr="00360872" w:rsidRDefault="009B0056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1F4C6304" wp14:editId="6F47EB0E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505460</wp:posOffset>
                      </wp:positionV>
                      <wp:extent cx="1066800" cy="632460"/>
                      <wp:effectExtent l="0" t="0" r="19050" b="15240"/>
                      <wp:wrapNone/>
                      <wp:docPr id="84" name="Text Box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6800" cy="632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8415A1B" w14:textId="3FD7095F" w:rsidR="009B0056" w:rsidRPr="00CA6B60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420D LINING</w:t>
                                  </w:r>
                                </w:p>
                                <w:p w14:paraId="5E2AACC7" w14:textId="77777777" w:rsidR="009B0056" w:rsidRPr="00CA6B60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26332882" w14:textId="77777777" w:rsidR="009B0056" w:rsidRPr="00504B77" w:rsidRDefault="009B0056" w:rsidP="00DD64B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C6304" id="Text Box 84" o:spid="_x0000_s1046" type="#_x0000_t202" style="position:absolute;margin-left:287.75pt;margin-top:39.8pt;width:84pt;height:49.8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" fillcolor="white [3201]" strokeweight=".5pt">
                      <v:textbox>
                        <w:txbxContent>
                          <w:p w14:paraId="58415A1B" w14:textId="3FD7095F" w:rsidR="009B0056" w:rsidRPr="00CA6B60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420D LINING</w:t>
                            </w:r>
                          </w:p>
                          <w:p w14:paraId="5E2AACC7" w14:textId="77777777" w:rsidR="009B0056" w:rsidRPr="00CA6B60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26332882" w14:textId="77777777" w:rsidR="009B0056" w:rsidRPr="00504B77" w:rsidRDefault="009B0056" w:rsidP="00DD64B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568" behindDoc="0" locked="0" layoutInCell="1" allowOverlap="1" wp14:anchorId="490B2547" wp14:editId="34333710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612139</wp:posOffset>
                      </wp:positionV>
                      <wp:extent cx="2910840" cy="45719"/>
                      <wp:effectExtent l="19050" t="76200" r="22860" b="50165"/>
                      <wp:wrapNone/>
                      <wp:docPr id="83" name="Straight Arrow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91084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5E295" id="Straight Arrow Connector 83" o:spid="_x0000_s1026" type="#_x0000_t32" style="position:absolute;margin-left:57.35pt;margin-top:48.2pt;width:229.2pt;height:3.6pt;flip:x y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3E5A9A91" w14:textId="3BC1AB10" w:rsidR="009B0056" w:rsidRDefault="009B0056" w:rsidP="00DD64BA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9B0056" w:rsidRPr="00DE4BCC" w14:paraId="02EA67B9" w14:textId="77777777" w:rsidTr="003C76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166A311A" w14:textId="77777777" w:rsidR="009B0056" w:rsidRPr="00DE4BCC" w:rsidRDefault="009B0056" w:rsidP="003C7660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IMAGE</w:t>
            </w:r>
          </w:p>
        </w:tc>
      </w:tr>
      <w:tr w:rsidR="009B0056" w:rsidRPr="00DE4BCC" w14:paraId="0C618450" w14:textId="77777777" w:rsidTr="003C7660">
        <w:trPr>
          <w:trHeight w:val="12851"/>
        </w:trPr>
        <w:tc>
          <w:tcPr>
            <w:tcW w:w="5000" w:type="pct"/>
          </w:tcPr>
          <w:p w14:paraId="01D69AE9" w14:textId="6646B4B0" w:rsidR="009B0056" w:rsidRDefault="006F0AF8" w:rsidP="009B0056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164096" behindDoc="1" locked="0" layoutInCell="1" allowOverlap="1" wp14:anchorId="2E25F938" wp14:editId="3A64CBFC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177165</wp:posOffset>
                  </wp:positionV>
                  <wp:extent cx="3137535" cy="2354580"/>
                  <wp:effectExtent l="0" t="0" r="5715" b="7620"/>
                  <wp:wrapNone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535" cy="235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B0056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141DA956" wp14:editId="4973606C">
                      <wp:simplePos x="0" y="0"/>
                      <wp:positionH relativeFrom="column">
                        <wp:posOffset>3441065</wp:posOffset>
                      </wp:positionH>
                      <wp:positionV relativeFrom="paragraph">
                        <wp:posOffset>85725</wp:posOffset>
                      </wp:positionV>
                      <wp:extent cx="1409700" cy="609600"/>
                      <wp:effectExtent l="0" t="0" r="19050" b="19050"/>
                      <wp:wrapNone/>
                      <wp:docPr id="85" name="Text Box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609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283D64" w14:textId="20B775D3" w:rsidR="009B0056" w:rsidRPr="00CA6B60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25MM NYLON TAPE</w:t>
                                  </w:r>
                                </w:p>
                                <w:p w14:paraId="56C803BD" w14:textId="77777777" w:rsidR="009B0056" w:rsidRPr="00CA6B60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2443E67" w14:textId="77777777" w:rsidR="009B0056" w:rsidRPr="00504B77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DA956" id="Text Box 85" o:spid="_x0000_s1047" type="#_x0000_t202" style="position:absolute;margin-left:270.95pt;margin-top:6.75pt;width:111pt;height:48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" fillcolor="white [3201]" strokeweight=".5pt">
                      <v:textbox>
                        <w:txbxContent>
                          <w:p w14:paraId="44283D64" w14:textId="20B775D3" w:rsidR="009B0056" w:rsidRPr="00CA6B60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25MM NYLON TAPE</w:t>
                            </w:r>
                          </w:p>
                          <w:p w14:paraId="56C803BD" w14:textId="77777777" w:rsidR="009B0056" w:rsidRPr="00CA6B60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2443E67" w14:textId="77777777" w:rsidR="009B0056" w:rsidRPr="00504B77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B0056"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683100FA" wp14:editId="7F73FEC2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230505</wp:posOffset>
                      </wp:positionV>
                      <wp:extent cx="3086100" cy="624840"/>
                      <wp:effectExtent l="19050" t="0" r="19050" b="80010"/>
                      <wp:wrapNone/>
                      <wp:docPr id="86" name="Straight Arrow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86100" cy="6248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41021" id="Straight Arrow Connector 86" o:spid="_x0000_s1026" type="#_x0000_t32" style="position:absolute;margin-left:29.15pt;margin-top:18.15pt;width:243pt;height:49.2pt;flip:x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886561" w:rsidRPr="00886561">
              <w:rPr>
                <w:highlight w:val="yellow"/>
              </w:rPr>
              <w:t>M</w:t>
            </w:r>
            <w:r w:rsidRPr="00886561">
              <w:rPr>
                <w:highlight w:val="yellow"/>
              </w:rPr>
              <w:t>id</w:t>
            </w:r>
          </w:p>
          <w:p w14:paraId="7599E8CD" w14:textId="39551570" w:rsidR="009B0056" w:rsidRDefault="009B0056" w:rsidP="003C7660">
            <w:pPr>
              <w:pStyle w:val="NormalWeb"/>
            </w:pPr>
          </w:p>
          <w:p w14:paraId="2C84F8B3" w14:textId="799398B5" w:rsidR="009B0056" w:rsidRDefault="009B0056" w:rsidP="003C7660">
            <w:pPr>
              <w:pStyle w:val="NormalWeb"/>
            </w:pP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allowOverlap="1" wp14:anchorId="714A439B" wp14:editId="55B88BC6">
                      <wp:simplePos x="0" y="0"/>
                      <wp:positionH relativeFrom="column">
                        <wp:posOffset>3463925</wp:posOffset>
                      </wp:positionH>
                      <wp:positionV relativeFrom="paragraph">
                        <wp:posOffset>309245</wp:posOffset>
                      </wp:positionV>
                      <wp:extent cx="1120140" cy="601980"/>
                      <wp:effectExtent l="0" t="0" r="22860" b="26670"/>
                      <wp:wrapNone/>
                      <wp:docPr id="87" name="Text Box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0140" cy="6019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1ADFF8" w14:textId="5E2E63E2" w:rsidR="009B0056" w:rsidRPr="00CA6B60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6F0AF8">
                                    <w:rPr>
                                      <w:sz w:val="16"/>
                                      <w:szCs w:val="16"/>
                                    </w:rPr>
                                    <w:t>500D CODURA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650EEBCF" w14:textId="77777777" w:rsidR="009B0056" w:rsidRPr="00CA6B60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08793F51" w14:textId="77777777" w:rsidR="009B0056" w:rsidRPr="00504B77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4A439B" id="Text Box 87" o:spid="_x0000_s1048" type="#_x0000_t202" style="position:absolute;margin-left:272.75pt;margin-top:24.35pt;width:88.2pt;height:47.4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" fillcolor="white [3201]" strokeweight=".5pt">
                      <v:textbox>
                        <w:txbxContent>
                          <w:p w14:paraId="1F1ADFF8" w14:textId="5E2E63E2" w:rsidR="009B0056" w:rsidRPr="00CA6B60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6F0AF8">
                              <w:rPr>
                                <w:sz w:val="16"/>
                                <w:szCs w:val="16"/>
                              </w:rPr>
                              <w:t>500D CODURA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650EEBCF" w14:textId="77777777" w:rsidR="009B0056" w:rsidRPr="00CA6B60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08793F51" w14:textId="77777777" w:rsidR="009B0056" w:rsidRPr="00504B77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445B356" w14:textId="0FED5082" w:rsidR="009B0056" w:rsidRDefault="009B0056" w:rsidP="003C7660"/>
          <w:p w14:paraId="00FDA896" w14:textId="49504E30" w:rsidR="009B0056" w:rsidRPr="00360872" w:rsidRDefault="009B0056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18B72247" wp14:editId="7693733D">
                      <wp:simplePos x="0" y="0"/>
                      <wp:positionH relativeFrom="column">
                        <wp:posOffset>1612265</wp:posOffset>
                      </wp:positionH>
                      <wp:positionV relativeFrom="paragraph">
                        <wp:posOffset>41910</wp:posOffset>
                      </wp:positionV>
                      <wp:extent cx="1912620" cy="45719"/>
                      <wp:effectExtent l="19050" t="76200" r="11430" b="50165"/>
                      <wp:wrapNone/>
                      <wp:docPr id="88" name="Straight Arrow Connector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912620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7EB33" id="Straight Arrow Connector 88" o:spid="_x0000_s1026" type="#_x0000_t32" style="position:absolute;margin-left:126.95pt;margin-top:3.3pt;width:150.6pt;height:3.6pt;flip:x y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E393AC4" w14:textId="756D6C40" w:rsidR="009B0056" w:rsidRPr="00360872" w:rsidRDefault="009B0056" w:rsidP="003C7660"/>
          <w:p w14:paraId="1490347E" w14:textId="11E26924" w:rsidR="009B0056" w:rsidRPr="00360872" w:rsidRDefault="009B0056" w:rsidP="003C7660"/>
          <w:p w14:paraId="7B3A8918" w14:textId="44697CAA" w:rsidR="009B0056" w:rsidRPr="00360872" w:rsidRDefault="009B0056" w:rsidP="003C7660"/>
          <w:p w14:paraId="0FAA5293" w14:textId="031ADAC3" w:rsidR="009B0056" w:rsidRPr="00360872" w:rsidRDefault="009B0056" w:rsidP="003C7660"/>
          <w:p w14:paraId="142E7C0A" w14:textId="0CE30425" w:rsidR="009B0056" w:rsidRPr="00360872" w:rsidRDefault="009B0056" w:rsidP="003C7660"/>
          <w:p w14:paraId="56594CAB" w14:textId="77884A97" w:rsidR="009B0056" w:rsidRPr="00360872" w:rsidRDefault="006F0AF8" w:rsidP="003C7660">
            <w:r>
              <w:rPr>
                <w:noProof/>
              </w:rPr>
              <w:drawing>
                <wp:anchor distT="0" distB="0" distL="114300" distR="114300" simplePos="0" relativeHeight="252168192" behindDoc="1" locked="0" layoutInCell="1" allowOverlap="1" wp14:anchorId="3D38D144" wp14:editId="6CF585F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80010</wp:posOffset>
                  </wp:positionV>
                  <wp:extent cx="3137535" cy="2354580"/>
                  <wp:effectExtent l="0" t="0" r="5715" b="7620"/>
                  <wp:wrapNone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7535" cy="2354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ADF2F70" w14:textId="42A271D3" w:rsidR="009B0056" w:rsidRDefault="00AB5BB9" w:rsidP="003C7660">
            <w:pPr>
              <w:pStyle w:val="NormalWeb"/>
            </w:pP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002CC010" wp14:editId="5D91AE54">
                      <wp:simplePos x="0" y="0"/>
                      <wp:positionH relativeFrom="column">
                        <wp:posOffset>3585845</wp:posOffset>
                      </wp:positionH>
                      <wp:positionV relativeFrom="paragraph">
                        <wp:posOffset>70485</wp:posOffset>
                      </wp:positionV>
                      <wp:extent cx="1501140" cy="746760"/>
                      <wp:effectExtent l="0" t="0" r="22860" b="15240"/>
                      <wp:wrapNone/>
                      <wp:docPr id="105" name="Text Box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1140" cy="746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E643DB3" w14:textId="280E69FD" w:rsidR="006F0AF8" w:rsidRPr="00CA6B60" w:rsidRDefault="006F0AF8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500D CODURA INSIDE</w:t>
                                  </w:r>
                                  <w:r w:rsidR="00760209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AB5BB9">
                                    <w:rPr>
                                      <w:sz w:val="16"/>
                                      <w:szCs w:val="16"/>
                                    </w:rPr>
                                    <w:t>5MM</w:t>
                                  </w:r>
                                  <w:r w:rsidR="00760209">
                                    <w:rPr>
                                      <w:sz w:val="16"/>
                                      <w:szCs w:val="16"/>
                                    </w:rPr>
                                    <w:t>EVA FOAM</w:t>
                                  </w:r>
                                  <w:r w:rsidR="00AB5BB9">
                                    <w:rPr>
                                      <w:sz w:val="16"/>
                                      <w:szCs w:val="16"/>
                                    </w:rPr>
                                    <w:t xml:space="preserve"> SOFT</w:t>
                                  </w:r>
                                  <w:r w:rsidR="00760209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53B63">
                                    <w:rPr>
                                      <w:sz w:val="16"/>
                                      <w:szCs w:val="16"/>
                                    </w:rPr>
                                    <w:t>X1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269FC336" w14:textId="77777777" w:rsidR="006F0AF8" w:rsidRPr="00CA6B60" w:rsidRDefault="006F0AF8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5A10B785" w14:textId="77777777" w:rsidR="006F0AF8" w:rsidRPr="00504B77" w:rsidRDefault="006F0AF8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2CC010" id="Text Box 105" o:spid="_x0000_s1049" type="#_x0000_t202" style="position:absolute;margin-left:282.35pt;margin-top:5.55pt;width:118.2pt;height:58.8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" fillcolor="white [3201]" strokeweight=".5pt">
                      <v:textbox>
                        <w:txbxContent>
                          <w:p w14:paraId="3E643DB3" w14:textId="280E69FD" w:rsidR="006F0AF8" w:rsidRPr="00CA6B60" w:rsidRDefault="006F0AF8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500D CODURA INSIDE</w:t>
                            </w:r>
                            <w:r w:rsidR="0076020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B5BB9">
                              <w:rPr>
                                <w:sz w:val="16"/>
                                <w:szCs w:val="16"/>
                              </w:rPr>
                              <w:t>5MM</w:t>
                            </w:r>
                            <w:r w:rsidR="00760209">
                              <w:rPr>
                                <w:sz w:val="16"/>
                                <w:szCs w:val="16"/>
                              </w:rPr>
                              <w:t>EVA FOAM</w:t>
                            </w:r>
                            <w:r w:rsidR="00AB5BB9">
                              <w:rPr>
                                <w:sz w:val="16"/>
                                <w:szCs w:val="16"/>
                              </w:rPr>
                              <w:t xml:space="preserve"> SOFT</w:t>
                            </w:r>
                            <w:r w:rsidR="0076020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53B63">
                              <w:rPr>
                                <w:sz w:val="16"/>
                                <w:szCs w:val="16"/>
                              </w:rPr>
                              <w:t>X1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269FC336" w14:textId="77777777" w:rsidR="006F0AF8" w:rsidRPr="00CA6B60" w:rsidRDefault="006F0AF8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5A10B785" w14:textId="77777777" w:rsidR="006F0AF8" w:rsidRPr="00504B77" w:rsidRDefault="006F0AF8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2BA412" w14:textId="429708A0" w:rsidR="009B0056" w:rsidRPr="00360872" w:rsidRDefault="00F53B63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64C105D4" wp14:editId="4B7E2EE2">
                      <wp:simplePos x="0" y="0"/>
                      <wp:positionH relativeFrom="column">
                        <wp:posOffset>1600835</wp:posOffset>
                      </wp:positionH>
                      <wp:positionV relativeFrom="paragraph">
                        <wp:posOffset>57785</wp:posOffset>
                      </wp:positionV>
                      <wp:extent cx="2007870" cy="297180"/>
                      <wp:effectExtent l="38100" t="0" r="11430" b="83820"/>
                      <wp:wrapNone/>
                      <wp:docPr id="89" name="Straight Arrow Connector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007870" cy="2971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82195" id="Straight Arrow Connector 89" o:spid="_x0000_s1026" type="#_x0000_t32" style="position:absolute;margin-left:126.05pt;margin-top:4.55pt;width:158.1pt;height:23.4pt;flip:x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8420BD8" w14:textId="456B5B36" w:rsidR="009B0056" w:rsidRPr="00360872" w:rsidRDefault="009B0056" w:rsidP="003C7660"/>
          <w:p w14:paraId="48CD5E58" w14:textId="3CA14C5B" w:rsidR="009B0056" w:rsidRPr="00360872" w:rsidRDefault="00886561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454BC895" wp14:editId="6228588A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198755</wp:posOffset>
                      </wp:positionV>
                      <wp:extent cx="3333750" cy="449580"/>
                      <wp:effectExtent l="38100" t="57150" r="19050" b="26670"/>
                      <wp:wrapNone/>
                      <wp:docPr id="92" name="Straight Arrow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333750" cy="4495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B8D4E" id="Straight Arrow Connector 92" o:spid="_x0000_s1026" type="#_x0000_t32" style="position:absolute;margin-left:11.45pt;margin-top:15.65pt;width:262.5pt;height:35.4pt;flip:x y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9A93FFF" w14:textId="41D2DB82" w:rsidR="009B0056" w:rsidRPr="00360872" w:rsidRDefault="009B0056" w:rsidP="003C7660"/>
          <w:p w14:paraId="3D08CDF0" w14:textId="543C8C91" w:rsidR="009B0056" w:rsidRPr="00360872" w:rsidRDefault="00F53B63" w:rsidP="003C7660"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51C3F2D8" wp14:editId="74172AA6">
                      <wp:simplePos x="0" y="0"/>
                      <wp:positionH relativeFrom="column">
                        <wp:posOffset>3482975</wp:posOffset>
                      </wp:positionH>
                      <wp:positionV relativeFrom="paragraph">
                        <wp:posOffset>172085</wp:posOffset>
                      </wp:positionV>
                      <wp:extent cx="1943100" cy="617220"/>
                      <wp:effectExtent l="0" t="0" r="19050" b="11430"/>
                      <wp:wrapNone/>
                      <wp:docPr id="107" name="Text Box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4310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134A781" w14:textId="439833D5" w:rsidR="006F0AF8" w:rsidRPr="00CA6B60" w:rsidRDefault="006F0AF8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Pr="00886561">
                                    <w:rPr>
                                      <w:sz w:val="14"/>
                                      <w:szCs w:val="14"/>
                                      <w:highlight w:val="yellow"/>
                                    </w:rPr>
                                    <w:t xml:space="preserve">FACE SIDE </w:t>
                                  </w:r>
                                  <w:r w:rsidRPr="00886561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500D CODURA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3C0AE804" w14:textId="77777777" w:rsidR="006F0AF8" w:rsidRPr="00CA6B60" w:rsidRDefault="006F0AF8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0973A75D" w14:textId="77777777" w:rsidR="006F0AF8" w:rsidRPr="00504B77" w:rsidRDefault="006F0AF8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3F2D8" id="Text Box 107" o:spid="_x0000_s1050" type="#_x0000_t202" style="position:absolute;margin-left:274.25pt;margin-top:13.55pt;width:153pt;height:48.6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" fillcolor="white [3201]" strokeweight=".5pt">
                      <v:textbox>
                        <w:txbxContent>
                          <w:p w14:paraId="6134A781" w14:textId="439833D5" w:rsidR="006F0AF8" w:rsidRPr="00CA6B60" w:rsidRDefault="006F0AF8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Pr="00886561">
                              <w:rPr>
                                <w:sz w:val="14"/>
                                <w:szCs w:val="14"/>
                                <w:highlight w:val="yellow"/>
                              </w:rPr>
                              <w:t xml:space="preserve">FACE SIDE </w:t>
                            </w:r>
                            <w:r w:rsidRPr="00886561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500D CODURA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3C0AE804" w14:textId="77777777" w:rsidR="006F0AF8" w:rsidRPr="00CA6B60" w:rsidRDefault="006F0AF8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0973A75D" w14:textId="77777777" w:rsidR="006F0AF8" w:rsidRPr="00504B77" w:rsidRDefault="006F0AF8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5D141CA" w14:textId="204DC716" w:rsidR="009B0056" w:rsidRPr="00360872" w:rsidRDefault="009B0056" w:rsidP="003C7660"/>
          <w:p w14:paraId="17D58E72" w14:textId="77777777" w:rsidR="009B0056" w:rsidRPr="00360872" w:rsidRDefault="009B0056" w:rsidP="003C7660"/>
          <w:p w14:paraId="76C65765" w14:textId="77777777" w:rsidR="009B0056" w:rsidRPr="00360872" w:rsidRDefault="009B0056" w:rsidP="003C7660"/>
          <w:p w14:paraId="3213AF6F" w14:textId="38CA2209" w:rsidR="009B0056" w:rsidRDefault="009B0056" w:rsidP="003C7660">
            <w:pPr>
              <w:pStyle w:val="NormalWeb"/>
            </w:pPr>
          </w:p>
          <w:p w14:paraId="17E4B048" w14:textId="17426729" w:rsidR="006F0AF8" w:rsidRDefault="006F0AF8" w:rsidP="006F0AF8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171264" behindDoc="1" locked="0" layoutInCell="1" allowOverlap="1" wp14:anchorId="69A5C789" wp14:editId="60C0F33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342265</wp:posOffset>
                  </wp:positionV>
                  <wp:extent cx="3604260" cy="1927496"/>
                  <wp:effectExtent l="0" t="0" r="0" b="0"/>
                  <wp:wrapNone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8" t="26432" r="1942" b="5360"/>
                          <a:stretch/>
                        </pic:blipFill>
                        <pic:spPr bwMode="auto">
                          <a:xfrm>
                            <a:off x="0" y="0"/>
                            <a:ext cx="3604260" cy="1927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83E04F9" w14:textId="23B7CF19" w:rsidR="009B0056" w:rsidRPr="00360872" w:rsidRDefault="009B0056" w:rsidP="003C7660"/>
          <w:p w14:paraId="3E51A185" w14:textId="2FE4E04F" w:rsidR="009B0056" w:rsidRPr="00360872" w:rsidRDefault="009B0056" w:rsidP="003C7660"/>
          <w:p w14:paraId="5CAE35B8" w14:textId="243BAC4D" w:rsidR="009B0056" w:rsidRDefault="00886561" w:rsidP="003C7660"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4D33AE9F" wp14:editId="5C029627">
                      <wp:simplePos x="0" y="0"/>
                      <wp:positionH relativeFrom="column">
                        <wp:posOffset>1795145</wp:posOffset>
                      </wp:positionH>
                      <wp:positionV relativeFrom="paragraph">
                        <wp:posOffset>80644</wp:posOffset>
                      </wp:positionV>
                      <wp:extent cx="2076450" cy="232410"/>
                      <wp:effectExtent l="0" t="57150" r="19050" b="34290"/>
                      <wp:wrapNone/>
                      <wp:docPr id="97" name="Straight Arrow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76450" cy="2324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C296C" id="Straight Arrow Connector 97" o:spid="_x0000_s1026" type="#_x0000_t32" style="position:absolute;margin-left:141.35pt;margin-top:6.35pt;width:163.5pt;height:18.3pt;flip:x y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9B1AA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3971E929" wp14:editId="2B2FE80D">
                      <wp:simplePos x="0" y="0"/>
                      <wp:positionH relativeFrom="column">
                        <wp:posOffset>3867785</wp:posOffset>
                      </wp:positionH>
                      <wp:positionV relativeFrom="paragraph">
                        <wp:posOffset>46355</wp:posOffset>
                      </wp:positionV>
                      <wp:extent cx="1211580" cy="640080"/>
                      <wp:effectExtent l="0" t="0" r="26670" b="26670"/>
                      <wp:wrapNone/>
                      <wp:docPr id="95" name="Text Box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1580" cy="640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EBC803" w14:textId="51C8ACB8" w:rsidR="009B0056" w:rsidRPr="00CA6B60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Item: </w:t>
                                  </w:r>
                                  <w:r w:rsidR="00886561">
                                    <w:rPr>
                                      <w:sz w:val="16"/>
                                      <w:szCs w:val="16"/>
                                    </w:rPr>
                                    <w:t>500D CODURA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1E64BE02" w14:textId="77777777" w:rsidR="009B0056" w:rsidRPr="00CA6B60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  <w:p w14:paraId="19DA1EEE" w14:textId="77777777" w:rsidR="009B0056" w:rsidRPr="00504B77" w:rsidRDefault="009B0056" w:rsidP="009B0056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CA6B60">
                                    <w:rPr>
                                      <w:sz w:val="14"/>
                                      <w:szCs w:val="14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BLACK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1E929" id="Text Box 95" o:spid="_x0000_s1051" type="#_x0000_t202" style="position:absolute;margin-left:304.55pt;margin-top:3.65pt;width:95.4pt;height:50.4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" fillcolor="white [3201]" strokeweight=".5pt">
                      <v:textbox>
                        <w:txbxContent>
                          <w:p w14:paraId="06EBC803" w14:textId="51C8ACB8" w:rsidR="009B0056" w:rsidRPr="00CA6B60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Item: </w:t>
                            </w:r>
                            <w:r w:rsidR="00886561">
                              <w:rPr>
                                <w:sz w:val="16"/>
                                <w:szCs w:val="16"/>
                              </w:rPr>
                              <w:t>500D CODURA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E64BE02" w14:textId="77777777" w:rsidR="009B0056" w:rsidRPr="00CA6B60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Style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  <w:p w14:paraId="19DA1EEE" w14:textId="77777777" w:rsidR="009B0056" w:rsidRPr="00504B77" w:rsidRDefault="009B0056" w:rsidP="009B0056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CA6B60">
                              <w:rPr>
                                <w:sz w:val="14"/>
                                <w:szCs w:val="14"/>
                              </w:rPr>
                              <w:t xml:space="preserve">RM Color: 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BLACK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24FBBD9" w14:textId="4248A2BF" w:rsidR="009B0056" w:rsidRPr="00360872" w:rsidRDefault="00886561" w:rsidP="003C7660"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436C6AEA" wp14:editId="71126482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105410</wp:posOffset>
                      </wp:positionV>
                      <wp:extent cx="3402330" cy="76200"/>
                      <wp:effectExtent l="38100" t="0" r="26670" b="95250"/>
                      <wp:wrapNone/>
                      <wp:docPr id="110" name="Straight Arrow Connector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402330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0DA02" id="Straight Arrow Connector 110" o:spid="_x0000_s1026" type="#_x0000_t32" style="position:absolute;margin-left:36.65pt;margin-top:8.3pt;width:267.9pt;height:6pt;flip:x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Pr="00E8263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allowOverlap="1" wp14:anchorId="2CF02315" wp14:editId="0AC24AE0">
                      <wp:simplePos x="0" y="0"/>
                      <wp:positionH relativeFrom="column">
                        <wp:posOffset>2915285</wp:posOffset>
                      </wp:positionH>
                      <wp:positionV relativeFrom="paragraph">
                        <wp:posOffset>93980</wp:posOffset>
                      </wp:positionV>
                      <wp:extent cx="967740" cy="365760"/>
                      <wp:effectExtent l="38100" t="0" r="22860" b="72390"/>
                      <wp:wrapNone/>
                      <wp:docPr id="109" name="Straight Arrow Connector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67740" cy="3657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B8D9E0" id="Straight Arrow Connector 109" o:spid="_x0000_s1026" type="#_x0000_t32" style="position:absolute;margin-left:229.55pt;margin-top:7.4pt;width:76.2pt;height:28.8pt;flip:x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7E62BCD" w14:textId="4CFB5362" w:rsidR="009B0056" w:rsidRDefault="009B0056" w:rsidP="003C7660"/>
          <w:p w14:paraId="042B4B9E" w14:textId="77777777" w:rsidR="009B0056" w:rsidRDefault="009B0056" w:rsidP="003C7660">
            <w:pPr>
              <w:pStyle w:val="NormalWeb"/>
            </w:pPr>
            <w:r>
              <w:t xml:space="preserve"> </w:t>
            </w:r>
          </w:p>
          <w:p w14:paraId="0C008E58" w14:textId="57C01A37" w:rsidR="009B0056" w:rsidRPr="00360872" w:rsidRDefault="009B0056" w:rsidP="003C7660"/>
        </w:tc>
      </w:tr>
    </w:tbl>
    <w:p w14:paraId="0BB8632F" w14:textId="0BEDFDA4" w:rsidR="00DD64BA" w:rsidRPr="00DD64BA" w:rsidRDefault="00DD64BA" w:rsidP="00DD64BA"/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57192F" w:rsidRPr="00DE4BCC" w14:paraId="0CCDE0B9" w14:textId="77777777" w:rsidTr="004C0F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0B0E1A9" w14:textId="77777777" w:rsidR="0057192F" w:rsidRPr="00DE4BCC" w:rsidRDefault="0057192F" w:rsidP="004C0F6F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57192F" w:rsidRPr="00DE4BCC" w14:paraId="55F97393" w14:textId="77777777" w:rsidTr="00625181">
        <w:trPr>
          <w:trHeight w:val="4283"/>
        </w:trPr>
        <w:tc>
          <w:tcPr>
            <w:tcW w:w="5000" w:type="pct"/>
          </w:tcPr>
          <w:p w14:paraId="5132C1E4" w14:textId="0E8789FE" w:rsidR="0057192F" w:rsidRPr="003C1E1D" w:rsidRDefault="0057192F" w:rsidP="004C0F6F">
            <w:pPr>
              <w:tabs>
                <w:tab w:val="left" w:pos="5010"/>
              </w:tabs>
            </w:pPr>
            <w:r>
              <w:t>Label Placement</w:t>
            </w:r>
          </w:p>
          <w:p w14:paraId="76C4A031" w14:textId="3EEEB16A" w:rsidR="000670B1" w:rsidRDefault="000670B1" w:rsidP="000670B1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178432" behindDoc="1" locked="0" layoutInCell="1" allowOverlap="1" wp14:anchorId="482962EB" wp14:editId="4DBF7CFE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160655</wp:posOffset>
                  </wp:positionV>
                  <wp:extent cx="3006698" cy="1958340"/>
                  <wp:effectExtent l="0" t="0" r="3810" b="3810"/>
                  <wp:wrapNone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29" t="12911" r="-2"/>
                          <a:stretch/>
                        </pic:blipFill>
                        <pic:spPr bwMode="auto">
                          <a:xfrm>
                            <a:off x="0" y="0"/>
                            <a:ext cx="3006698" cy="1958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C9E506" w14:textId="26E4E167" w:rsidR="0057192F" w:rsidRPr="003C1E1D" w:rsidRDefault="0057192F" w:rsidP="004C0F6F"/>
          <w:p w14:paraId="2963D5D2" w14:textId="4331F445" w:rsidR="0057192F" w:rsidRPr="003C1E1D" w:rsidRDefault="00625181" w:rsidP="004C0F6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6097CD3F" wp14:editId="2F593D42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107315</wp:posOffset>
                      </wp:positionV>
                      <wp:extent cx="2655570" cy="91440"/>
                      <wp:effectExtent l="19050" t="76200" r="11430" b="2286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655570" cy="914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CC5156" id="Straight Arrow Connector 51" o:spid="_x0000_s1026" type="#_x0000_t32" style="position:absolute;margin-left:47.4pt;margin-top:8.45pt;width:209.1pt;height:7.2pt;flip:x y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21BD3A98" wp14:editId="389265DB">
                      <wp:simplePos x="0" y="0"/>
                      <wp:positionH relativeFrom="column">
                        <wp:posOffset>3242945</wp:posOffset>
                      </wp:positionH>
                      <wp:positionV relativeFrom="paragraph">
                        <wp:posOffset>8890</wp:posOffset>
                      </wp:positionV>
                      <wp:extent cx="2560320" cy="480060"/>
                      <wp:effectExtent l="0" t="0" r="11430" b="15240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60320" cy="4800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D5AD52C" w14:textId="27B47E72" w:rsidR="0057192F" w:rsidRDefault="0057192F" w:rsidP="0057192F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Attaching On the Back </w:t>
                                  </w:r>
                                  <w:r w:rsidR="000670B1">
                                    <w:rPr>
                                      <w:color w:val="auto"/>
                                    </w:rPr>
                                    <w:t xml:space="preserve">panel left side </w:t>
                                  </w:r>
                                  <w:r w:rsidR="00625181">
                                    <w:rPr>
                                      <w:color w:val="auto"/>
                                    </w:rPr>
                                    <w:t>2cm below to the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</w:t>
                                  </w:r>
                                  <w:r w:rsidR="00625181">
                                    <w:rPr>
                                      <w:color w:val="auto"/>
                                    </w:rPr>
                                    <w:t xml:space="preserve">mesh attached nylon tape 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as a </w:t>
                                  </w:r>
                                  <w:r w:rsidR="00625181">
                                    <w:rPr>
                                      <w:color w:val="auto"/>
                                    </w:rPr>
                                    <w:t>loop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label (LABEL SIZE L - </w:t>
                                  </w:r>
                                  <w:r w:rsidR="005B1B42">
                                    <w:rPr>
                                      <w:color w:val="auto"/>
                                    </w:rPr>
                                    <w:t>7</w:t>
                                  </w:r>
                                  <w:r>
                                    <w:rPr>
                                      <w:color w:val="auto"/>
                                    </w:rPr>
                                    <w:t>CM X H – 2.5CM)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D3A98" id="Text Box 52" o:spid="_x0000_s1052" type="#_x0000_t202" style="position:absolute;margin-left:255.35pt;margin-top:.7pt;width:201.6pt;height:37.8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" fillcolor="white [3201]" strokeweight=".5pt">
                      <v:textbox>
                        <w:txbxContent>
                          <w:p w14:paraId="4D5AD52C" w14:textId="27B47E72" w:rsidR="0057192F" w:rsidRDefault="0057192F" w:rsidP="0057192F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Attaching On the Back </w:t>
                            </w:r>
                            <w:r w:rsidR="000670B1">
                              <w:rPr>
                                <w:color w:val="auto"/>
                              </w:rPr>
                              <w:t xml:space="preserve">panel left side </w:t>
                            </w:r>
                            <w:r w:rsidR="00625181">
                              <w:rPr>
                                <w:color w:val="auto"/>
                              </w:rPr>
                              <w:t>2cm below to the</w:t>
                            </w:r>
                            <w:r>
                              <w:rPr>
                                <w:color w:val="auto"/>
                              </w:rPr>
                              <w:t xml:space="preserve"> </w:t>
                            </w:r>
                            <w:r w:rsidR="00625181">
                              <w:rPr>
                                <w:color w:val="auto"/>
                              </w:rPr>
                              <w:t xml:space="preserve">mesh attached nylon tape </w:t>
                            </w:r>
                            <w:r>
                              <w:rPr>
                                <w:color w:val="auto"/>
                              </w:rPr>
                              <w:t xml:space="preserve">as a </w:t>
                            </w:r>
                            <w:r w:rsidR="00625181">
                              <w:rPr>
                                <w:color w:val="auto"/>
                              </w:rPr>
                              <w:t>loop</w:t>
                            </w:r>
                            <w:r>
                              <w:rPr>
                                <w:color w:val="auto"/>
                              </w:rPr>
                              <w:t xml:space="preserve"> label (LABEL SIZE L - </w:t>
                            </w:r>
                            <w:r w:rsidR="005B1B42">
                              <w:rPr>
                                <w:color w:val="auto"/>
                              </w:rPr>
                              <w:t>7</w:t>
                            </w:r>
                            <w:r>
                              <w:rPr>
                                <w:color w:val="auto"/>
                              </w:rPr>
                              <w:t>CM X H – 2.5CM)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60EAD6E" w14:textId="296F3B56" w:rsidR="0057192F" w:rsidRDefault="0057192F" w:rsidP="004C0F6F"/>
          <w:p w14:paraId="2C20547E" w14:textId="6DBD43F3" w:rsidR="0057192F" w:rsidRDefault="0057192F" w:rsidP="004C0F6F"/>
          <w:p w14:paraId="6F561F3E" w14:textId="31FF8F4F" w:rsidR="0057192F" w:rsidRPr="00437D40" w:rsidRDefault="0057192F" w:rsidP="004C0F6F">
            <w:pPr>
              <w:tabs>
                <w:tab w:val="left" w:pos="900"/>
              </w:tabs>
            </w:pPr>
          </w:p>
        </w:tc>
      </w:tr>
    </w:tbl>
    <w:p w14:paraId="27FD0E76" w14:textId="44FDACE9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9306DF" w:rsidRPr="00DE4BCC" w14:paraId="69593D2C" w14:textId="77777777" w:rsidTr="003407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5D7840C2" w14:textId="77777777" w:rsidR="009306DF" w:rsidRPr="00DE4BCC" w:rsidRDefault="009306DF" w:rsidP="003407B3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437D40" w:rsidRPr="00DE4BCC" w14:paraId="5F23E7D5" w14:textId="77777777" w:rsidTr="00C5224E">
        <w:trPr>
          <w:trHeight w:val="2213"/>
        </w:trPr>
        <w:tc>
          <w:tcPr>
            <w:tcW w:w="5000" w:type="pct"/>
          </w:tcPr>
          <w:p w14:paraId="36C0F82F" w14:textId="050AFFE6" w:rsidR="0013673C" w:rsidRPr="0013673C" w:rsidRDefault="00C5224E" w:rsidP="0013673C">
            <w:r w:rsidRPr="00C5224E">
              <w:rPr>
                <w:noProof/>
              </w:rPr>
              <w:drawing>
                <wp:anchor distT="0" distB="0" distL="114300" distR="114300" simplePos="0" relativeHeight="252176384" behindDoc="1" locked="0" layoutInCell="1" allowOverlap="1" wp14:anchorId="27A154E9" wp14:editId="52F930F2">
                  <wp:simplePos x="0" y="0"/>
                  <wp:positionH relativeFrom="column">
                    <wp:posOffset>-3174</wp:posOffset>
                  </wp:positionH>
                  <wp:positionV relativeFrom="paragraph">
                    <wp:posOffset>284480</wp:posOffset>
                  </wp:positionV>
                  <wp:extent cx="2872740" cy="1027557"/>
                  <wp:effectExtent l="0" t="0" r="3810" b="127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045" cy="1033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71D22">
              <w:t xml:space="preserve">Label artwork </w:t>
            </w:r>
          </w:p>
          <w:p w14:paraId="37E883DF" w14:textId="0E98553F" w:rsidR="0013673C" w:rsidRPr="0013673C" w:rsidRDefault="0013673C" w:rsidP="004D0AEF">
            <w:pPr>
              <w:tabs>
                <w:tab w:val="center" w:pos="4531"/>
              </w:tabs>
            </w:pPr>
          </w:p>
          <w:p w14:paraId="5510E3AF" w14:textId="7F51F7BC" w:rsidR="0013673C" w:rsidRDefault="0013673C" w:rsidP="0013673C">
            <w:pPr>
              <w:tabs>
                <w:tab w:val="left" w:pos="5175"/>
              </w:tabs>
            </w:pPr>
            <w:r>
              <w:tab/>
            </w:r>
            <w:r w:rsidR="00083358">
              <w:rPr>
                <w:noProof/>
              </w:rPr>
              <w:t xml:space="preserve"> </w:t>
            </w:r>
          </w:p>
          <w:p w14:paraId="633EFE96" w14:textId="648D1146" w:rsidR="0013673C" w:rsidRPr="0013673C" w:rsidRDefault="0013673C" w:rsidP="0013673C"/>
          <w:p w14:paraId="2537627E" w14:textId="437D7F0D" w:rsidR="0013673C" w:rsidRPr="0013673C" w:rsidRDefault="0013673C" w:rsidP="0013673C"/>
          <w:p w14:paraId="05EFE4A9" w14:textId="46E5E59A" w:rsidR="00371D22" w:rsidRPr="00551D92" w:rsidRDefault="00371D22" w:rsidP="001F623F">
            <w:pPr>
              <w:tabs>
                <w:tab w:val="left" w:pos="5145"/>
              </w:tabs>
            </w:pPr>
          </w:p>
        </w:tc>
      </w:tr>
    </w:tbl>
    <w:p w14:paraId="1AD4F2BC" w14:textId="04A6840E" w:rsidR="009306DF" w:rsidRDefault="009306DF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1F623F" w:rsidRPr="00DE4BCC" w14:paraId="2EDDA7C2" w14:textId="77777777" w:rsidTr="00317D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D2FD3CF" w14:textId="77777777" w:rsidR="001F623F" w:rsidRPr="00DE4BCC" w:rsidRDefault="001F623F" w:rsidP="00317DB6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F623F" w:rsidRPr="00DE4BCC" w14:paraId="65B824D1" w14:textId="77777777" w:rsidTr="00C5224E">
        <w:trPr>
          <w:trHeight w:val="3200"/>
        </w:trPr>
        <w:tc>
          <w:tcPr>
            <w:tcW w:w="5000" w:type="pct"/>
          </w:tcPr>
          <w:p w14:paraId="087990BA" w14:textId="17BD87AA" w:rsidR="001F623F" w:rsidRDefault="00B755C7" w:rsidP="00317DB6">
            <w:r>
              <w:t xml:space="preserve">Sticker artwork </w:t>
            </w:r>
          </w:p>
          <w:p w14:paraId="4BF76CBE" w14:textId="1D089F66" w:rsidR="00C5224E" w:rsidRDefault="00C5224E" w:rsidP="00C5224E">
            <w:pPr>
              <w:pStyle w:val="NormalWeb"/>
            </w:pPr>
            <w:r>
              <w:rPr>
                <w:noProof/>
              </w:rPr>
              <w:drawing>
                <wp:anchor distT="0" distB="0" distL="114300" distR="114300" simplePos="0" relativeHeight="252177408" behindDoc="1" locked="0" layoutInCell="1" allowOverlap="1" wp14:anchorId="40CE78A7" wp14:editId="312964D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12065</wp:posOffset>
                  </wp:positionV>
                  <wp:extent cx="3642360" cy="1575243"/>
                  <wp:effectExtent l="0" t="0" r="0" b="6350"/>
                  <wp:wrapNone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2360" cy="1575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996BE50" w14:textId="59FB31B3" w:rsidR="00B755C7" w:rsidRPr="0013673C" w:rsidRDefault="00B755C7" w:rsidP="00317DB6"/>
          <w:p w14:paraId="3AB1DB7B" w14:textId="7E29A8FD" w:rsidR="001F623F" w:rsidRPr="0013673C" w:rsidRDefault="001F623F" w:rsidP="00317DB6">
            <w:pPr>
              <w:tabs>
                <w:tab w:val="center" w:pos="4531"/>
              </w:tabs>
            </w:pPr>
          </w:p>
          <w:p w14:paraId="543DC218" w14:textId="77777777" w:rsidR="001F623F" w:rsidRDefault="001F623F" w:rsidP="00317DB6">
            <w:pPr>
              <w:tabs>
                <w:tab w:val="left" w:pos="5175"/>
              </w:tabs>
            </w:pPr>
            <w:r>
              <w:tab/>
            </w:r>
          </w:p>
          <w:p w14:paraId="604BE656" w14:textId="77777777" w:rsidR="001F623F" w:rsidRPr="0013673C" w:rsidRDefault="001F623F" w:rsidP="00317DB6"/>
          <w:p w14:paraId="5AD0665B" w14:textId="77777777" w:rsidR="001F623F" w:rsidRPr="0013673C" w:rsidRDefault="001F623F" w:rsidP="00317DB6"/>
          <w:p w14:paraId="24979191" w14:textId="77777777" w:rsidR="001F623F" w:rsidRPr="00551D92" w:rsidRDefault="001F623F" w:rsidP="00317DB6">
            <w:pPr>
              <w:tabs>
                <w:tab w:val="left" w:pos="5145"/>
              </w:tabs>
            </w:pPr>
          </w:p>
        </w:tc>
      </w:tr>
    </w:tbl>
    <w:p w14:paraId="0324C5E3" w14:textId="77777777" w:rsidR="001F623F" w:rsidRDefault="001F623F" w:rsidP="00155384">
      <w:pPr>
        <w:rPr>
          <w:color w:val="auto"/>
        </w:rPr>
      </w:pPr>
    </w:p>
    <w:p w14:paraId="036AD662" w14:textId="1F5EEA0F" w:rsidR="00437D40" w:rsidRPr="00DE4BCC" w:rsidRDefault="00437D40" w:rsidP="00155384">
      <w:pPr>
        <w:rPr>
          <w:color w:val="auto"/>
        </w:rPr>
      </w:pPr>
    </w:p>
    <w:sectPr w:rsidR="00437D40" w:rsidRPr="00DE4BCC" w:rsidSect="007E3D23">
      <w:footerReference w:type="default" r:id="rId22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E7314" w14:textId="77777777" w:rsidR="00351DAA" w:rsidRDefault="00351DAA">
      <w:pPr>
        <w:spacing w:after="0"/>
      </w:pPr>
      <w:r>
        <w:separator/>
      </w:r>
    </w:p>
  </w:endnote>
  <w:endnote w:type="continuationSeparator" w:id="0">
    <w:p w14:paraId="7EE18571" w14:textId="77777777" w:rsidR="00351DAA" w:rsidRDefault="00351D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3108E" w14:textId="77777777" w:rsidR="00351DAA" w:rsidRDefault="00351DAA">
      <w:pPr>
        <w:spacing w:after="0"/>
      </w:pPr>
      <w:r>
        <w:separator/>
      </w:r>
    </w:p>
  </w:footnote>
  <w:footnote w:type="continuationSeparator" w:id="0">
    <w:p w14:paraId="4F5CBA88" w14:textId="77777777" w:rsidR="00351DAA" w:rsidRDefault="00351D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02192"/>
    <w:rsid w:val="00047818"/>
    <w:rsid w:val="00051B06"/>
    <w:rsid w:val="00053073"/>
    <w:rsid w:val="000670B1"/>
    <w:rsid w:val="000677DA"/>
    <w:rsid w:val="00083358"/>
    <w:rsid w:val="000A13CF"/>
    <w:rsid w:val="000A53F5"/>
    <w:rsid w:val="000B1457"/>
    <w:rsid w:val="000D37AE"/>
    <w:rsid w:val="000E45E2"/>
    <w:rsid w:val="000E5146"/>
    <w:rsid w:val="000E7BA5"/>
    <w:rsid w:val="000F13C0"/>
    <w:rsid w:val="00122B81"/>
    <w:rsid w:val="0013673C"/>
    <w:rsid w:val="00136E3C"/>
    <w:rsid w:val="00147208"/>
    <w:rsid w:val="001522AD"/>
    <w:rsid w:val="00155384"/>
    <w:rsid w:val="00163788"/>
    <w:rsid w:val="00166A13"/>
    <w:rsid w:val="0018603C"/>
    <w:rsid w:val="001B7B38"/>
    <w:rsid w:val="001D0C6A"/>
    <w:rsid w:val="001E2728"/>
    <w:rsid w:val="001E34AD"/>
    <w:rsid w:val="001E5C8E"/>
    <w:rsid w:val="001F623F"/>
    <w:rsid w:val="00223B8D"/>
    <w:rsid w:val="00226B3F"/>
    <w:rsid w:val="00231003"/>
    <w:rsid w:val="00255734"/>
    <w:rsid w:val="00260801"/>
    <w:rsid w:val="002750DA"/>
    <w:rsid w:val="0028638D"/>
    <w:rsid w:val="0029442A"/>
    <w:rsid w:val="00295114"/>
    <w:rsid w:val="00297D70"/>
    <w:rsid w:val="002A2DA1"/>
    <w:rsid w:val="002A3D5B"/>
    <w:rsid w:val="002A4407"/>
    <w:rsid w:val="002B020D"/>
    <w:rsid w:val="002C6EAE"/>
    <w:rsid w:val="002D7990"/>
    <w:rsid w:val="00335B41"/>
    <w:rsid w:val="003366D8"/>
    <w:rsid w:val="00351DAA"/>
    <w:rsid w:val="00360872"/>
    <w:rsid w:val="00371D00"/>
    <w:rsid w:val="00371D22"/>
    <w:rsid w:val="00392530"/>
    <w:rsid w:val="003C192B"/>
    <w:rsid w:val="003C2460"/>
    <w:rsid w:val="003C256A"/>
    <w:rsid w:val="003E2F5B"/>
    <w:rsid w:val="003E3FAD"/>
    <w:rsid w:val="00420F69"/>
    <w:rsid w:val="0042590D"/>
    <w:rsid w:val="00432CEE"/>
    <w:rsid w:val="004342C2"/>
    <w:rsid w:val="00437D40"/>
    <w:rsid w:val="00437F9D"/>
    <w:rsid w:val="00451E2E"/>
    <w:rsid w:val="00453BA8"/>
    <w:rsid w:val="00462633"/>
    <w:rsid w:val="00484557"/>
    <w:rsid w:val="00491E34"/>
    <w:rsid w:val="004954AB"/>
    <w:rsid w:val="004A7424"/>
    <w:rsid w:val="004C306F"/>
    <w:rsid w:val="004C30E4"/>
    <w:rsid w:val="004C34EC"/>
    <w:rsid w:val="004C726C"/>
    <w:rsid w:val="004D0914"/>
    <w:rsid w:val="004D0AEF"/>
    <w:rsid w:val="004D342A"/>
    <w:rsid w:val="004E0B40"/>
    <w:rsid w:val="00504B77"/>
    <w:rsid w:val="005076EA"/>
    <w:rsid w:val="005206C3"/>
    <w:rsid w:val="00551D92"/>
    <w:rsid w:val="00553DF6"/>
    <w:rsid w:val="00571207"/>
    <w:rsid w:val="0057192F"/>
    <w:rsid w:val="00575A98"/>
    <w:rsid w:val="00591137"/>
    <w:rsid w:val="005A7243"/>
    <w:rsid w:val="005B1B42"/>
    <w:rsid w:val="005C2CF2"/>
    <w:rsid w:val="005E4A3B"/>
    <w:rsid w:val="00625181"/>
    <w:rsid w:val="00631824"/>
    <w:rsid w:val="00633D7A"/>
    <w:rsid w:val="006433F3"/>
    <w:rsid w:val="00650B59"/>
    <w:rsid w:val="0065347E"/>
    <w:rsid w:val="00664C5D"/>
    <w:rsid w:val="006D6A3A"/>
    <w:rsid w:val="006E0310"/>
    <w:rsid w:val="006F0AF8"/>
    <w:rsid w:val="006F24EC"/>
    <w:rsid w:val="00711EBF"/>
    <w:rsid w:val="007265C0"/>
    <w:rsid w:val="00735CF9"/>
    <w:rsid w:val="00747E46"/>
    <w:rsid w:val="00754D02"/>
    <w:rsid w:val="00760209"/>
    <w:rsid w:val="007639A3"/>
    <w:rsid w:val="00773BF1"/>
    <w:rsid w:val="00797D0E"/>
    <w:rsid w:val="007A209A"/>
    <w:rsid w:val="007B0C03"/>
    <w:rsid w:val="007B56EE"/>
    <w:rsid w:val="007C1E31"/>
    <w:rsid w:val="007E1496"/>
    <w:rsid w:val="007E3D23"/>
    <w:rsid w:val="007F74A6"/>
    <w:rsid w:val="0083292E"/>
    <w:rsid w:val="008625B7"/>
    <w:rsid w:val="008675B2"/>
    <w:rsid w:val="00870C5C"/>
    <w:rsid w:val="00871E7A"/>
    <w:rsid w:val="00874230"/>
    <w:rsid w:val="00874856"/>
    <w:rsid w:val="00886561"/>
    <w:rsid w:val="00894FA0"/>
    <w:rsid w:val="0089773C"/>
    <w:rsid w:val="008A3F3D"/>
    <w:rsid w:val="008D385A"/>
    <w:rsid w:val="008F68B1"/>
    <w:rsid w:val="009306DF"/>
    <w:rsid w:val="0097148B"/>
    <w:rsid w:val="00985466"/>
    <w:rsid w:val="00994A93"/>
    <w:rsid w:val="009B0056"/>
    <w:rsid w:val="009B1AA4"/>
    <w:rsid w:val="009B5334"/>
    <w:rsid w:val="009F0E8D"/>
    <w:rsid w:val="00A04845"/>
    <w:rsid w:val="00A33C84"/>
    <w:rsid w:val="00A56B70"/>
    <w:rsid w:val="00A60AC1"/>
    <w:rsid w:val="00A64CA9"/>
    <w:rsid w:val="00A835B2"/>
    <w:rsid w:val="00A9050A"/>
    <w:rsid w:val="00AA002D"/>
    <w:rsid w:val="00AB5BB9"/>
    <w:rsid w:val="00AC250E"/>
    <w:rsid w:val="00AD3D74"/>
    <w:rsid w:val="00AE1CEE"/>
    <w:rsid w:val="00AF3C61"/>
    <w:rsid w:val="00B11297"/>
    <w:rsid w:val="00B135A6"/>
    <w:rsid w:val="00B22D5C"/>
    <w:rsid w:val="00B242AD"/>
    <w:rsid w:val="00B407A8"/>
    <w:rsid w:val="00B445DD"/>
    <w:rsid w:val="00B46C4D"/>
    <w:rsid w:val="00B66047"/>
    <w:rsid w:val="00B755C7"/>
    <w:rsid w:val="00B8674E"/>
    <w:rsid w:val="00B8707A"/>
    <w:rsid w:val="00BA271E"/>
    <w:rsid w:val="00BA4210"/>
    <w:rsid w:val="00BB351C"/>
    <w:rsid w:val="00C066BC"/>
    <w:rsid w:val="00C07627"/>
    <w:rsid w:val="00C10A47"/>
    <w:rsid w:val="00C15314"/>
    <w:rsid w:val="00C1543A"/>
    <w:rsid w:val="00C37298"/>
    <w:rsid w:val="00C4369C"/>
    <w:rsid w:val="00C46AC3"/>
    <w:rsid w:val="00C5224E"/>
    <w:rsid w:val="00C57A6C"/>
    <w:rsid w:val="00C6340F"/>
    <w:rsid w:val="00C7576A"/>
    <w:rsid w:val="00C766F1"/>
    <w:rsid w:val="00C8732B"/>
    <w:rsid w:val="00C90EC2"/>
    <w:rsid w:val="00CA528F"/>
    <w:rsid w:val="00CB00BB"/>
    <w:rsid w:val="00CF00C0"/>
    <w:rsid w:val="00D176C0"/>
    <w:rsid w:val="00D252BC"/>
    <w:rsid w:val="00D3176E"/>
    <w:rsid w:val="00D336B6"/>
    <w:rsid w:val="00D36EE0"/>
    <w:rsid w:val="00D44742"/>
    <w:rsid w:val="00D65408"/>
    <w:rsid w:val="00D776E0"/>
    <w:rsid w:val="00D95211"/>
    <w:rsid w:val="00DA0104"/>
    <w:rsid w:val="00DA7453"/>
    <w:rsid w:val="00DC2E1D"/>
    <w:rsid w:val="00DD64BA"/>
    <w:rsid w:val="00DE4BCC"/>
    <w:rsid w:val="00DF38F3"/>
    <w:rsid w:val="00DF5CE8"/>
    <w:rsid w:val="00E07D76"/>
    <w:rsid w:val="00E40E81"/>
    <w:rsid w:val="00E8263D"/>
    <w:rsid w:val="00E870E2"/>
    <w:rsid w:val="00E91C1C"/>
    <w:rsid w:val="00EB7B91"/>
    <w:rsid w:val="00EC52D1"/>
    <w:rsid w:val="00ED1462"/>
    <w:rsid w:val="00F07EAE"/>
    <w:rsid w:val="00F245C1"/>
    <w:rsid w:val="00F33D62"/>
    <w:rsid w:val="00F37692"/>
    <w:rsid w:val="00F51E42"/>
    <w:rsid w:val="00F53B63"/>
    <w:rsid w:val="00F900BE"/>
    <w:rsid w:val="00FA4FCB"/>
    <w:rsid w:val="00FA5EFB"/>
    <w:rsid w:val="00FC13FD"/>
    <w:rsid w:val="00FC1F95"/>
    <w:rsid w:val="00FE46BF"/>
    <w:rsid w:val="00FE6166"/>
    <w:rsid w:val="00FF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0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paragraph" w:styleId="NormalWeb">
    <w:name w:val="Normal (Web)"/>
    <w:basedOn w:val="Normal"/>
    <w:uiPriority w:val="99"/>
    <w:semiHidden/>
    <w:unhideWhenUsed/>
    <w:rsid w:val="00AE1CE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0419B"/>
    <w:rsid w:val="00017E68"/>
    <w:rsid w:val="000242E5"/>
    <w:rsid w:val="00040D14"/>
    <w:rsid w:val="00061CC1"/>
    <w:rsid w:val="00084191"/>
    <w:rsid w:val="000C52D9"/>
    <w:rsid w:val="00104B97"/>
    <w:rsid w:val="001801A2"/>
    <w:rsid w:val="00237945"/>
    <w:rsid w:val="002469A9"/>
    <w:rsid w:val="002F3CC0"/>
    <w:rsid w:val="003670ED"/>
    <w:rsid w:val="00447568"/>
    <w:rsid w:val="00476E9E"/>
    <w:rsid w:val="00476EF4"/>
    <w:rsid w:val="004F05F6"/>
    <w:rsid w:val="00517E07"/>
    <w:rsid w:val="0057469C"/>
    <w:rsid w:val="005A63F0"/>
    <w:rsid w:val="00623A13"/>
    <w:rsid w:val="00624081"/>
    <w:rsid w:val="006C18FF"/>
    <w:rsid w:val="006C669B"/>
    <w:rsid w:val="00712F22"/>
    <w:rsid w:val="00802823"/>
    <w:rsid w:val="0087017B"/>
    <w:rsid w:val="00875C2A"/>
    <w:rsid w:val="008D55CE"/>
    <w:rsid w:val="00937E91"/>
    <w:rsid w:val="009C50EB"/>
    <w:rsid w:val="009F502E"/>
    <w:rsid w:val="00AF3AC3"/>
    <w:rsid w:val="00BA647A"/>
    <w:rsid w:val="00C61CDB"/>
    <w:rsid w:val="00C9134C"/>
    <w:rsid w:val="00D47C45"/>
    <w:rsid w:val="00D57713"/>
    <w:rsid w:val="00D657F2"/>
    <w:rsid w:val="00DF03EC"/>
    <w:rsid w:val="00EA5A01"/>
    <w:rsid w:val="00EC4808"/>
    <w:rsid w:val="00ED264A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5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2025-05-12T04:58:00Z</dcterms:created>
  <dcterms:modified xsi:type="dcterms:W3CDTF">2026-06-02T13:31:00Z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